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dfc5" w14:paraId="fa0dfc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957208">
        <w:rPr>
          <w:b/>
          <w:sz w:val="22"/>
          <w:szCs w:val="22"/>
        </w:rPr>
        <w:t>274</w:t>
      </w:r>
      <w:r w:rsidR="00E478E5">
        <w:rPr>
          <w:b/>
          <w:sz w:val="22"/>
          <w:szCs w:val="22"/>
        </w:rPr>
        <w:t>/</w:t>
      </w:r>
      <w:r w:rsidR="00957208">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957208">
        <w:rPr>
          <w:sz w:val="22"/>
          <w:szCs w:val="22"/>
        </w:rPr>
        <w:t xml:space="preserve"> MAGNET-DUBROVNIK d.o.o., Banjska 4, 20000 Dubrovnik, OIB: 34578485692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9E724C">
        <w:rPr>
          <w:sz w:val="22"/>
          <w:szCs w:val="22"/>
        </w:rPr>
        <w:t xml:space="preserve">MAGNET-DUBROVNIK d.o.o., Banjska 4, 20000 Dubrovnik, OIB: 34578485692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E724C">
        <w:rPr>
          <w:sz w:val="22"/>
          <w:szCs w:val="22"/>
        </w:rPr>
        <w:t>2.595,62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020C84">
        <w:rPr>
          <w:sz w:val="22"/>
          <w:szCs w:val="22"/>
        </w:rPr>
        <w:t>oblj</w:t>
      </w:r>
      <w:r w:rsidR="008A1DF0">
        <w:rPr>
          <w:sz w:val="22"/>
          <w:szCs w:val="22"/>
        </w:rPr>
        <w:t>u od 148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050F4">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0C84"/>
    <w:rsid w:val="00021108"/>
    <w:rsid w:val="0002631C"/>
    <w:rsid w:val="0003253A"/>
    <w:rsid w:val="000362DE"/>
    <w:rsid w:val="00054A0B"/>
    <w:rsid w:val="00057602"/>
    <w:rsid w:val="00061263"/>
    <w:rsid w:val="00061E23"/>
    <w:rsid w:val="00065A6C"/>
    <w:rsid w:val="00073AD9"/>
    <w:rsid w:val="0008538F"/>
    <w:rsid w:val="00086A46"/>
    <w:rsid w:val="000909D0"/>
    <w:rsid w:val="00093377"/>
    <w:rsid w:val="00094B4E"/>
    <w:rsid w:val="0009578E"/>
    <w:rsid w:val="0009604A"/>
    <w:rsid w:val="000A1E8B"/>
    <w:rsid w:val="000B3F46"/>
    <w:rsid w:val="000B5EDC"/>
    <w:rsid w:val="000B7676"/>
    <w:rsid w:val="000D00C2"/>
    <w:rsid w:val="000D67DF"/>
    <w:rsid w:val="000E2AD8"/>
    <w:rsid w:val="000F04E8"/>
    <w:rsid w:val="000F0F34"/>
    <w:rsid w:val="00101239"/>
    <w:rsid w:val="001050F4"/>
    <w:rsid w:val="00105266"/>
    <w:rsid w:val="001131FA"/>
    <w:rsid w:val="00115B18"/>
    <w:rsid w:val="001166E2"/>
    <w:rsid w:val="00124E29"/>
    <w:rsid w:val="001264C0"/>
    <w:rsid w:val="00132DDC"/>
    <w:rsid w:val="0013514A"/>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070A"/>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291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407C"/>
    <w:rsid w:val="00617C4C"/>
    <w:rsid w:val="00620631"/>
    <w:rsid w:val="00621E94"/>
    <w:rsid w:val="006230F6"/>
    <w:rsid w:val="00623447"/>
    <w:rsid w:val="00633296"/>
    <w:rsid w:val="00633F02"/>
    <w:rsid w:val="0063634A"/>
    <w:rsid w:val="0064024C"/>
    <w:rsid w:val="00641D51"/>
    <w:rsid w:val="006602D6"/>
    <w:rsid w:val="0066256B"/>
    <w:rsid w:val="006641A7"/>
    <w:rsid w:val="006669AA"/>
    <w:rsid w:val="00670FCD"/>
    <w:rsid w:val="00671B16"/>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6933"/>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3E27"/>
    <w:rsid w:val="0084436D"/>
    <w:rsid w:val="00845FB5"/>
    <w:rsid w:val="0085311A"/>
    <w:rsid w:val="00854616"/>
    <w:rsid w:val="008576F6"/>
    <w:rsid w:val="00887ED0"/>
    <w:rsid w:val="00890129"/>
    <w:rsid w:val="008947C6"/>
    <w:rsid w:val="0089537D"/>
    <w:rsid w:val="008A1DF0"/>
    <w:rsid w:val="008A2344"/>
    <w:rsid w:val="008A6D35"/>
    <w:rsid w:val="008D4083"/>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57208"/>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E724C"/>
    <w:rsid w:val="009F5C94"/>
    <w:rsid w:val="009F6AAB"/>
    <w:rsid w:val="00A012B5"/>
    <w:rsid w:val="00A026C2"/>
    <w:rsid w:val="00A1791C"/>
    <w:rsid w:val="00A21669"/>
    <w:rsid w:val="00A23355"/>
    <w:rsid w:val="00A2606D"/>
    <w:rsid w:val="00A26519"/>
    <w:rsid w:val="00A27673"/>
    <w:rsid w:val="00A44BC5"/>
    <w:rsid w:val="00A50B03"/>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67E"/>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5793"/>
    <w:rsid w:val="00CC6643"/>
    <w:rsid w:val="00CD23C1"/>
    <w:rsid w:val="00CD504C"/>
    <w:rsid w:val="00CF058A"/>
    <w:rsid w:val="00CF0E3A"/>
    <w:rsid w:val="00CF575E"/>
    <w:rsid w:val="00CF651C"/>
    <w:rsid w:val="00CF6C3C"/>
    <w:rsid w:val="00D1276B"/>
    <w:rsid w:val="00D14BDE"/>
    <w:rsid w:val="00D15104"/>
    <w:rsid w:val="00D36E8B"/>
    <w:rsid w:val="00D37C73"/>
    <w:rsid w:val="00D40395"/>
    <w:rsid w:val="00D449F3"/>
    <w:rsid w:val="00D51D63"/>
    <w:rsid w:val="00D526AC"/>
    <w:rsid w:val="00D544F9"/>
    <w:rsid w:val="00D5604C"/>
    <w:rsid w:val="00D6079B"/>
    <w:rsid w:val="00D75599"/>
    <w:rsid w:val="00D801F5"/>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5A08"/>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822AC"/>
    <w:rsid w:val="00E9091F"/>
    <w:rsid w:val="00E94629"/>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637E6"/>
    <w:rsid w:val="00F66FB1"/>
    <w:rsid w:val="00F72C4E"/>
    <w:rsid w:val="00F77B2E"/>
    <w:rsid w:val="00F77BE6"/>
    <w:rsid w:val="00F806B1"/>
    <w:rsid w:val="00F8088E"/>
    <w:rsid w:val="00F80A23"/>
    <w:rsid w:val="00F80B23"/>
    <w:rsid w:val="00F8249D"/>
    <w:rsid w:val="00F83882"/>
    <w:rsid w:val="00F91D97"/>
    <w:rsid w:val="00F93AB8"/>
    <w:rsid w:val="00F94B63"/>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St-274/2016</izvorni_sadrzaj>
    <derivirana_varijabla naziv="DomainObject.Predmet.OznakaBroj_1">St-274/2016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MAGNET-DUBROVNIK, d.o.o. za usluge</izvorni_sadrzaj>
    <derivirana_varijabla naziv="DomainObject.Predmet.ProtustrankaFormated_1">  MAGNET-DUBROVNIK, d.o.o. za usluge</derivirana_varijabla>
  </DomainObject.Predmet.ProtustrankaFormated>
  <DomainObject.Predmet.ProtustrankaFormatedOIB>
    <izvorni_sadrzaj>  MAGNET-DUBROVNIK, d.o.o. za usluge, OIB 34578485692</izvorni_sadrzaj>
    <derivirana_varijabla naziv="DomainObject.Predmet.ProtustrankaFormatedOIB_1">  MAGNET-DUBROVNIK, d.o.o. za usluge, OIB 34578485692</derivirana_varijabla>
  </DomainObject.Predmet.ProtustrankaFormatedOIB>
  <DomainObject.Predmet.ProtustrankaFormatedWithAdress>
    <izvorni_sadrzaj> MAGNET-DUBROVNIK, d.o.o. za usluge, Banjska 4, 20000 Dubrovnik</izvorni_sadrzaj>
    <derivirana_varijabla naziv="DomainObject.Predmet.ProtustrankaFormatedWithAdress_1"> MAGNET-DUBROVNIK, d.o.o. za usluge, Banjska 4, 20000 Dubrovnik</derivirana_varijabla>
  </DomainObject.Predmet.ProtustrankaFormatedWithAdress>
  <DomainObject.Predmet.ProtustrankaFormatedWithAdressOIB>
    <izvorni_sadrzaj> MAGNET-DUBROVNIK, d.o.o. za usluge, OIB 34578485692, Banjska 4, 20000 Dubrovnik</izvorni_sadrzaj>
    <derivirana_varijabla naziv="DomainObject.Predmet.ProtustrankaFormatedWithAdressOIB_1"> MAGNET-DUBROVNIK, d.o.o. za usluge, OIB 34578485692, Banjska 4, 20000 Dubrovnik</derivirana_varijabla>
  </DomainObject.Predmet.ProtustrankaFormatedWithAdressOIB>
  <DomainObject.Predmet.ProtustrankaWithAdress>
    <izvorni_sadrzaj>MAGNET-DUBROVNIK, d.o.o. za usluge Banjska 4, 20000 Dubrovnik</izvorni_sadrzaj>
    <derivirana_varijabla naziv="DomainObject.Predmet.ProtustrankaWithAdress_1">MAGNET-DUBROVNIK, d.o.o. za usluge Banjska 4, 20000 Dubrovnik</derivirana_varijabla>
  </DomainObject.Predmet.ProtustrankaWithAdress>
  <DomainObject.Predmet.ProtustrankaWithAdressOIB>
    <izvorni_sadrzaj>MAGNET-DUBROVNIK, d.o.o. za usluge, OIB 34578485692, Banjska 4, 20000 Dubrovnik</izvorni_sadrzaj>
    <derivirana_varijabla naziv="DomainObject.Predmet.ProtustrankaWithAdressOIB_1">MAGNET-DUBROVNIK, d.o.o. za usluge, OIB 34578485692, Banjska 4, 20000 Dubrovnik</derivirana_varijabla>
  </DomainObject.Predmet.ProtustrankaWithAdressOIB>
  <DomainObject.Predmet.ProtustrankaNazivFormated>
    <izvorni_sadrzaj>MAGNET-DUBROVNIK, d.o.o. za usluge</izvorni_sadrzaj>
    <derivirana_varijabla naziv="DomainObject.Predmet.ProtustrankaNazivFormated_1">MAGNET-DUBROVNIK, d.o.o. za usluge</derivirana_varijabla>
  </DomainObject.Predmet.ProtustrankaNazivFormated>
  <DomainObject.Predmet.ProtustrankaNazivFormatedOIB>
    <izvorni_sadrzaj>MAGNET-DUBROVNIK, d.o.o. za usluge, OIB 34578485692</izvorni_sadrzaj>
    <derivirana_varijabla naziv="DomainObject.Predmet.ProtustrankaNazivFormatedOIB_1">MAGNET-DUBROVNIK, d.o.o. za usluge, OIB 34578485692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2595.62</izvorni_sadrzaj>
    <derivirana_varijabla naziv="DomainObject.Predmet.TrenutnaVrijednost_1">2595.62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MAGNET-DUBROVNIK, d.o.o. za usluge</item>
    </izvorni_sadrzaj>
    <derivirana_varijabla naziv="DomainObject.Predmet.ProtuStrankaListFormated_1">
      <item>MAGNET-DUBROVNIK, d.o.o. za usluge</item>
    </derivirana_varijabla>
  </DomainObject.Predmet.ProtuStrankaListFormated>
  <DomainObject.Predmet.ProtuStrankaListFormatedOIB>
    <izvorni_sadrzaj>
      <item>MAGNET-DUBROVNIK, d.o.o. za usluge, OIB 34578485692</item>
    </izvorni_sadrzaj>
    <derivirana_varijabla naziv="DomainObject.Predmet.ProtuStrankaListFormatedOIB_1">
      <item>MAGNET-DUBROVNIK, d.o.o. za usluge, OIB 34578485692</item>
    </derivirana_varijabla>
  </DomainObject.Predmet.ProtuStrankaListFormatedOIB>
  <DomainObject.Predmet.ProtuStrankaListFormatedWithAdress>
    <izvorni_sadrzaj>
      <item>MAGNET-DUBROVNIK, d.o.o. za usluge, Banjska 4, 20000 Dubrovnik</item>
    </izvorni_sadrzaj>
    <derivirana_varijabla naziv="DomainObject.Predmet.ProtuStrankaListFormatedWithAdress_1">
      <item>MAGNET-DUBROVNIK, d.o.o. za usluge, Banjska 4, 20000 Dubrovnik</item>
    </derivirana_varijabla>
  </DomainObject.Predmet.ProtuStrankaListFormatedWithAdress>
  <DomainObject.Predmet.ProtuStrankaListFormatedWithAdressOIB>
    <izvorni_sadrzaj>
      <item>MAGNET-DUBROVNIK, d.o.o. za usluge, OIB 34578485692, Banjska 4, 20000 Dubrovnik</item>
    </izvorni_sadrzaj>
    <derivirana_varijabla naziv="DomainObject.Predmet.ProtuStrankaListFormatedWithAdressOIB_1">
      <item>MAGNET-DUBROVNIK, d.o.o. za usluge, OIB 34578485692, Banjska 4, 20000 Dubrovnik</item>
    </derivirana_varijabla>
  </DomainObject.Predmet.ProtuStrankaListFormatedWithAdressOIB>
  <DomainObject.Predmet.ProtuStrankaListNazivFormated>
    <izvorni_sadrzaj>
      <item>MAGNET-DUBROVNIK, d.o.o. za usluge</item>
    </izvorni_sadrzaj>
    <derivirana_varijabla naziv="DomainObject.Predmet.ProtuStrankaListNazivFormated_1">
      <item>MAGNET-DUBROVNIK, d.o.o. za usluge</item>
    </derivirana_varijabla>
  </DomainObject.Predmet.ProtuStrankaListNazivFormated>
  <DomainObject.Predmet.ProtuStrankaListNazivFormatedOIB>
    <izvorni_sadrzaj>
      <item>MAGNET-DUBROVNIK, d.o.o. za usluge, OIB 34578485692</item>
    </izvorni_sadrzaj>
    <derivirana_varijabla naziv="DomainObject.Predmet.ProtuStrankaListNazivFormatedOIB_1">
      <item>MAGNET-DUBROVNIK, d.o.o. za usluge, OIB 34578485692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MAGNET-DUBROVNIK, d.o.o. za usluge</izvorni_sadrzaj>
    <derivirana_varijabla naziv="DomainObject.Predmet.ProtustrankaIDrugi_1">MAGNET-DUBROVNIK, d.o.o. za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MAGNET-DUBROVNIK, d.o.o. za usluge, OIB 34578485692, Banjska 4, 20000 Dubrovnik</izvorni_sadrzaj>
    <derivirana_varijabla naziv="DomainObject.Predmet.ProtustrankaIDrugiAdressOIB_1">MAGNET-DUBROVNIK, d.o.o. za usluge, OIB 34578485692, Banjska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MAGNET-DUBROVNIK, d.o.o. za usluge</item>
      <item>FINA,RC Split,Podružnica Dubrovnik</item>
    </izvorni_sadrzaj>
    <derivirana_varijabla naziv="DomainObject.Predmet.SudioniciListNaziv_1">
      <item>MAGNET-DUBROVNIK, d.o.o. za usluge</item>
      <item>FINA,RC Split,Podružnica Dubrovnik</item>
    </derivirana_varijabla>
  </DomainObject.Predmet.SudioniciListNaziv>
  <DomainObject.Predmet.SudioniciListAdressOIB>
    <izvorni_sadrzaj>
      <item>MAGNET-DUBROVNIK, d.o.o. za usluge, OIB 34578485692, Banjska 4,20000 Dubrovnik</item>
      <item>FINA,RC Split,Podružnica Dubrovnik, OIB 85821130368, Vukovarska 2,20000 Dubrovnik</item>
    </izvorni_sadrzaj>
    <derivirana_varijabla naziv="DomainObject.Predmet.SudioniciListAdressOIB_1">
      <item>MAGNET-DUBROVNIK, d.o.o. za usluge, OIB 34578485692, Banjska 4,20000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34578485692</item>
    </izvorni_sadrzaj>
    <derivirana_varijabla naziv="DomainObject.Predmet.SudioniciListNazivOIB_1">
      <item>, OIB 85821130368</item>
      <item>, OIB 34578485692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1959</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2016-02-09T09:13:00Z</dcterms:created>
  <dc:creator>Joško Livaković</dc:creator>
  <cp:lastModifiedBy>Sandra Lazo Oblizalo</cp:lastModifiedBy>
  <cp:lastPrinted>2016-02-09T09:11:00Z</cp:lastPrinted>
  <dcterms:modified xmlns:xsi="http://www.w3.org/2001/XMLSchema-instance" xsi:type="dcterms:W3CDTF">2016-02-09T09:27:00Z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