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9ef2" w14:paraId="03c9ef2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317F12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317F12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317F12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23C3A" w:rsidR="00E8232C" w:rsidRPr="00317F12">
      <w:pPr>
        <w:jc w:val="center"/>
        <w:rPr>
          <w:rFonts w:hAnsi="Times New Roman" w:ascii="Times New Roman"/>
          <w:szCs w:val="24"/>
          <w:lang w:val="hr-HR"/>
        </w:rPr>
      </w:pPr>
      <w:r w:rsidRPr="00317F12">
        <w:rPr>
          <w:rFonts w:hAnsi="Times New Roman" w:ascii="Times New Roman"/>
          <w:szCs w:val="24"/>
          <w:lang w:val="hr-HR"/>
        </w:rPr>
        <w:t>nad dužnikom</w:t>
      </w:r>
      <w:r w:rsidRPr="00317F12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317F12" w:rsidRPr="00317F12">
        <w:rPr>
          <w:rFonts w:eastAsia="SimSun" w:hAnsi="Times New Roman" w:ascii="Times New Roman"/>
          <w:kern w:val="2"/>
          <w:lang w:bidi="hi-IN" w:eastAsia="zh-CN" w:val="hr-HR"/>
        </w:rPr>
        <w:t>SKANDY-IS j.d.o.o., Čakovec, Ivana Sokača 15, OIB: 36192836604</w:t>
      </w:r>
    </w:p>
    <w:p w:rsidRDefault="00E07076" w:rsidP="00FC27CC" w:rsidR="00E07076" w:rsidRPr="00317F12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317F12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317F12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317F12">
      <w:pPr>
        <w:jc w:val="both"/>
        <w:rPr>
          <w:rFonts w:hAnsi="Times New Roman" w:ascii="Times New Roman"/>
          <w:szCs w:val="24"/>
          <w:lang w:val="hr-HR"/>
        </w:rPr>
      </w:pPr>
      <w:r w:rsidRPr="00317F1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317F12">
        <w:rPr>
          <w:rFonts w:hAnsi="Times New Roman" w:ascii="Times New Roman"/>
          <w:szCs w:val="24"/>
          <w:lang w:val="hr-HR"/>
        </w:rPr>
        <w:t>09,00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C57BD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Ignac Sklepić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7A7A58" w:rsidP="006C57BD" w:rsidR="007A7A58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sustava e-blokade Financijske agencije dužnik je na današnji dan u blokadi s iznosom od </w:t>
      </w:r>
      <w:r w:rsidR="006C57BD">
        <w:rPr>
          <w:rFonts w:hAnsi="Times New Roman" w:ascii="Times New Roman"/>
          <w:szCs w:val="24"/>
          <w:lang w:val="hr-HR"/>
        </w:rPr>
        <w:t xml:space="preserve">35.727,09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C57BD" w:rsidP="002419B6" w:rsidR="006C57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C57BD" w:rsidP="006C57BD" w:rsidR="006C57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ne osporava postojanje razloga nesposobnosti za plaćanje, te da dužnik nema nikakve imovine jer imovina koja je postojala se prodala kako bi se podmirilo dugovanje dužnika, a radilo se o dva motorna vozila koja su prodana 2017., radilo se o starijim vozilima, jedno vozilo je prodano za 4.000,00 kn a drugo je zbrinuto na otpadu. Direktor dužnika izjavljuje da dužnik više nema zaposlenih osoba.</w:t>
      </w:r>
    </w:p>
    <w:p w:rsidRDefault="00E07076" w:rsidP="003D6072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3021A4" w:rsidP="00E0707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E07076" w:rsidP="006C57BD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07076" w:rsidP="008355A6" w:rsidR="00E0707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6C57BD" w:rsidP="006C57BD" w:rsidR="006C57BD" w:rsidRPr="006C57B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Pozivaju se osobe koje imaju pravni interes za provedbom ovog stečajnog postupka nad stečajnim dužnikom </w:t>
      </w:r>
      <w:r w:rsidRPr="00317F12">
        <w:rPr>
          <w:rFonts w:eastAsia="SimSun" w:hAnsi="Times New Roman" w:ascii="Times New Roman"/>
          <w:kern w:val="2"/>
          <w:lang w:bidi="hi-IN" w:eastAsia="zh-CN" w:val="hr-HR"/>
        </w:rPr>
        <w:t>SKANDY-IS j.d.o.o., Čakovec, Ivana Sokača 15, OIB: 36192836604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St-274/18, jer će u protivnom sud donijeti rješenje o otvaranju i zaključenju stečajnog postupka.</w:t>
      </w:r>
    </w:p>
    <w:p w:rsidRDefault="006C57BD" w:rsidP="006C57BD" w:rsidR="006C57BD">
      <w:pPr>
        <w:jc w:val="both"/>
        <w:rPr>
          <w:rFonts w:hAnsi="Times New Roman" w:ascii="Times New Roman"/>
          <w:lang w:val="hr-HR"/>
        </w:rPr>
      </w:pPr>
    </w:p>
    <w:p w:rsidRDefault="006C57BD" w:rsidP="006C57BD" w:rsidR="006C57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6C57BD" w:rsidP="006C57BD" w:rsidR="006C57BD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6C57BD">
        <w:rPr>
          <w:rFonts w:hAnsi="Times New Roman" w:ascii="Times New Roman"/>
          <w:szCs w:val="24"/>
          <w:lang w:val="hr-HR"/>
        </w:rPr>
        <w:t>09,05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6C57BD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2C5" w:rsidR="001F72C5">
      <w:r>
        <w:separator/>
      </w:r>
    </w:p>
  </w:endnote>
  <w:endnote w:id="0" w:type="continuationSeparator">
    <w:p w:rsidRDefault="001F72C5" w:rsidR="001F7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2C5" w:rsidR="001F72C5">
      <w:r>
        <w:separator/>
      </w:r>
    </w:p>
  </w:footnote>
  <w:footnote w:id="0" w:type="continuationSeparator">
    <w:p w:rsidRDefault="001F72C5" w:rsidR="001F7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6C57BD" w:rsidRPr="006C57B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317F12">
      <w:rPr>
        <w:rFonts w:hAnsi="Times New Roman" w:ascii="Times New Roman"/>
        <w:szCs w:val="24"/>
      </w:rPr>
      <w:t>274/18-6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317F12">
      <w:rPr>
        <w:rFonts w:hAnsi="Times New Roman" w:ascii="Times New Roman"/>
        <w:szCs w:val="24"/>
      </w:rPr>
      <w:t>274/18-6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1F72C5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45840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57BD"/>
    <w:rsid w:val="006C691D"/>
    <w:rsid w:val="006D3A05"/>
    <w:rsid w:val="006D3F82"/>
    <w:rsid w:val="006D638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E0315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3C3A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11B9B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834E7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St-274/2018-6</izvorni_sadrzaj>
    <derivirana_varijabla naziv="DomainObject.Zapisnik.Oznaka_1">St-274/2018-6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SKANDY-IS jednostavno društvo s ograničenom odgovornošću za trgovinu i usluge zastupanog po punomoćniku Ignac Sklepić</izvorni_sadrzaj>
    <derivirana_varijabla naziv="DomainObject.Predmet.ProtustrankaFormated_1">  SKANDY-IS jednostavno društvo s ograničenom odgovornošću za trgovinu i usluge zastupanog po punomoćniku Ignac Sklepić</derivirana_varijabla>
  </DomainObject.Predmet.ProtustrankaFormated>
  <DomainObject.Predmet.ProtustrankaFormatedOIB>
    <izvorni_sadrzaj>  SKANDY-IS jednostavno društvo s ograničenom odgovornošću za trgovinu i usluge, OIB 36192836604 zastupanog po punomoćniku Ignac Sklepić</izvorni_sadrzaj>
    <derivirana_varijabla naziv="DomainObject.Predmet.ProtustrankaFormatedOIB_1">  SKANDY-IS jednostavno društvo s ograničenom odgovornošću za trgovinu i usluge, OIB 36192836604 zastupanog po punomoćniku Ignac Sklepić</derivirana_varijabla>
  </DomainObject.Predmet.ProtustrankaFormatedOIB>
  <DomainObject.Predmet.ProtustrankaFormatedWithAdress>
    <izvorni_sadrzaj> SKANDY-IS jednostavno društvo s ograničenom odgovornošću za trgovinu i usluge, Ivana Sokača 15, 40000 Čakovec zastupanog po punomoćniku Ignac Sklepić</izvorni_sadrzaj>
    <derivirana_varijabla naziv="DomainObject.Predmet.ProtustrankaFormatedWithAdress_1"> SKANDY-IS jednostavno društvo s ograničenom odgovornošću za trgovinu i usluge, Ivana Sokača 15, 40000 Čakovec zastupanog po punomoćniku Ignac Sklepić</derivirana_varijabla>
  </DomainObject.Predmet.ProtustrankaFormatedWithAdress>
  <DomainObject.Predmet.ProtustrankaFormatedWithAdressOIB>
    <izvorni_sadrzaj> SKANDY-IS jednostavno društvo s ograničenom odgovornošću za trgovinu i usluge, OIB 36192836604, Ivana Sokača 15, 40000 Čakovec zastupanog po punomoćniku Ignac Sklepić</izvorni_sadrzaj>
    <derivirana_varijabla naziv="DomainObject.Predmet.ProtustrankaFormatedWithAdressOIB_1"> SKANDY-IS jednostavno društvo s ograničenom odgovornošću za trgovinu i usluge, OIB 36192836604, Ivana Sokača 15, 40000 Čakovec zastupanog po punomoćniku Ignac Sklepić</derivirana_varijabla>
  </DomainObject.Predmet.ProtustrankaFormatedWithAdressOIB>
  <DomainObject.Predmet.ProtustrankaWithAdress>
    <izvorni_sadrzaj>SKANDY-IS jednostavno društvo s ograničenom odgovornošću za trgovinu i usluge Ivana Sokača 15, 40000 Čakovec</izvorni_sadrzaj>
    <derivirana_varijabla naziv="DomainObject.Predmet.ProtustrankaWithAdress_1">SKANDY-IS jednostavno društvo s ograničenom odgovornošću za trgovinu i usluge Ivana Sokača 15, 40000 Čakovec</derivirana_varijabla>
  </DomainObject.Predmet.ProtustrankaWithAdress>
  <DomainObject.Predmet.ProtustrankaWithAdressOIB>
    <izvorni_sadrzaj>SKANDY-IS jednostavno društvo s ograničenom odgovornošću za trgovinu i usluge, OIB 36192836604, Ivana Sokača 15, 40000 Čakovec</izvorni_sadrzaj>
    <derivirana_varijabla naziv="DomainObject.Predmet.ProtustrankaWithAdressOIB_1">SKANDY-IS jednostavno društvo s ograničenom odgovornošću za trgovinu i usluge, OIB 36192836604, Ivana Sokača 15, 40000 Čakovec</derivirana_varijabla>
  </DomainObject.Predmet.ProtustrankaWithAdressOIB>
  <DomainObject.Predmet.ProtustrankaNazivFormated>
    <izvorni_sadrzaj>SKANDY-IS jednostavno društvo s ograničenom odgovornošću za trgovinu i usluge</izvorni_sadrzaj>
    <derivirana_varijabla naziv="DomainObject.Predmet.ProtustrankaNazivFormated_1">SKANDY-IS jednostavno društvo s ograničenom odgovornošću za trgovinu i usluge</derivirana_varijabla>
  </DomainObject.Predmet.ProtustrankaNazivFormated>
  <DomainObject.Predmet.ProtustrankaNazivFormatedOIB>
    <izvorni_sadrzaj>SKANDY-IS jednostavno društvo s ograničenom odgovornošću za trgovinu i usluge, OIB 36192836604</izvorni_sadrzaj>
    <derivirana_varijabla naziv="DomainObject.Predmet.ProtustrankaNazivFormatedOIB_1">SKANDY-IS jednostavno društvo s ograničenom odgovornošću za trgovinu i usluge, OIB 36192836604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34998.86</izvorni_sadrzaj>
    <derivirana_varijabla naziv="DomainObject.Predmet.TrenutnaVrijednost_1">34998.86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SKANDY-IS jednostavno društvo s ograničenom odgovornošću za trgovinu i usluge zastupanog po punomoćniku Ignac Sklepić</item>
    </izvorni_sadrzaj>
    <derivirana_varijabla naziv="DomainObject.Predmet.ProtuStrankaListFormated_1">
      <item>SKANDY-IS jednostavno društvo s ograničenom odgovornošću za trgovinu i usluge zastupanog po punomoćniku Ignac Sklepić</item>
    </derivirana_varijabla>
  </DomainObject.Predmet.ProtuStrankaListFormated>
  <DomainObject.Predmet.ProtuStrankaListFormatedOIB>
    <izvorni_sadrzaj>
      <item>SKANDY-IS jednostavno društvo s ograničenom odgovornošću za trgovinu i usluge, OIB 36192836604 zastupanog po punomoćniku Ignac Sklepić</item>
    </izvorni_sadrzaj>
    <derivirana_varijabla naziv="DomainObject.Predmet.ProtuStrankaListFormatedOIB_1">
      <item>SKANDY-IS jednostavno društvo s ograničenom odgovornošću za trgovinu i usluge, OIB 36192836604 zastupanog po punomoćniku Ignac Sklepić</item>
    </derivirana_varijabla>
  </DomainObject.Predmet.ProtuStrankaListFormatedOIB>
  <DomainObject.Predmet.ProtuStrankaListFormatedWithAdress>
    <izvorni_sadrzaj>
      <item>SKANDY-IS jednostavno društvo s ograničenom odgovornošću za trgovinu i usluge, Ivana Sokača 15, 40000 Čakovec zastupanog po punomoćniku Ignac Sklepić</item>
    </izvorni_sadrzaj>
    <derivirana_varijabla naziv="DomainObject.Predmet.ProtuStrankaListFormatedWithAdress_1">
      <item>SKANDY-IS jednostavno društvo s ograničenom odgovornošću za trgovinu i usluge, Ivana Sokača 15, 40000 Čakovec zastupanog po punomoćniku Ignac Sklepić</item>
    </derivirana_varijabla>
  </DomainObject.Predmet.ProtuStrankaListFormatedWithAdress>
  <DomainObject.Predmet.ProtuStrankaListFormatedWithAdressOIB>
    <izvorni_sadrzaj>
      <item>SKANDY-IS jednostavno društvo s ograničenom odgovornošću za trgovinu i usluge, OIB 36192836604, Ivana Sokača 15, 40000 Čakovec zastupanog po punomoćniku Ignac Sklepić</item>
    </izvorni_sadrzaj>
    <derivirana_varijabla naziv="DomainObject.Predmet.ProtuStrankaListFormatedWithAdressOIB_1">
      <item>SKANDY-IS jednostavno društvo s ograničenom odgovornošću za trgovinu i usluge, OIB 36192836604, Ivana Sokača 15, 40000 Čakovec zastupanog po punomoćniku Ignac Sklepić</item>
    </derivirana_varijabla>
  </DomainObject.Predmet.ProtuStrankaListFormatedWithAdressOIB>
  <DomainObject.Predmet.ProtuStrankaListNazivFormated>
    <izvorni_sadrzaj>
      <item>SKANDY-IS jednostavno društvo s ograničenom odgovornošću za trgovinu i usluge</item>
    </izvorni_sadrzaj>
    <derivirana_varijabla naziv="DomainObject.Predmet.ProtuStrankaListNazivFormated_1">
      <item>SKANDY-IS jednostavno društvo s ograničenom odgovornošću za trgovinu i usluge</item>
    </derivirana_varijabla>
  </DomainObject.Predmet.ProtuStrankaListNazivFormated>
  <DomainObject.Predmet.ProtuStrankaListNazivFormatedOIB>
    <izvorni_sadrzaj>
      <item>SKANDY-IS jednostavno društvo s ograničenom odgovornošću za trgovinu i usluge, OIB 36192836604</item>
    </izvorni_sadrzaj>
    <derivirana_varijabla naziv="DomainObject.Predmet.ProtuStrankaListNazivFormatedOIB_1">
      <item>SKANDY-IS jednostavno društvo s ograničenom odgovornošću za trgovinu i usluge, OIB 36192836604</item>
    </derivirana_varijabla>
  </DomainObject.Predmet.ProtuStrankaListNazivFormatedOIB>
  <DomainObject.Predmet.OstaliListFormated>
    <izvorni_sadrzaj>
      <item>Ignac Sklepić punomoćnik sudionika u postupku SKANDY-IS jednostavno društvo s ograničenom odgovornošću za trgovinu i usluge</item>
      <item>Sudski registar</item>
    </izvorni_sadrzaj>
    <derivirana_varijabla naziv="DomainObject.Predmet.OstaliListFormated_1">
      <item>Ignac Sklepić punomoćnik sudionika u postupku SKANDY-IS jednostavno društvo s ograničenom odgovornošću za trgovinu i usluge</item>
      <item>Sudski registar</item>
    </derivirana_varijabla>
  </DomainObject.Predmet.OstaliListFormated>
  <DomainObject.Predmet.OstaliListFormatedOIB>
    <izvorni_sadrzaj>
      <item>Ignac Sklepić, OIB 09880986317 punomoćnik sudionika u postupku SKANDY-IS jednostavno društvo s ograničenom odgovornošću za trgovinu i usluge</item>
      <item>Sudski registar</item>
    </izvorni_sadrzaj>
    <derivirana_varijabla naziv="DomainObject.Predmet.OstaliListFormatedOIB_1">
      <item>Ignac Sklepić, OIB 09880986317 punomoćnik sudionika u postupku SKANDY-IS jednostavno društvo s ograničenom odgovornošću za trgovinu i usluge</item>
      <item>Sudski registar</item>
    </derivirana_varijabla>
  </DomainObject.Predmet.OstaliListFormatedOIB>
  <DomainObject.Predmet.OstaliListFormatedWithAdress>
    <izvorni_sadrzaj>
      <item>Ignac Sklepić,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_1">
      <item>Ignac Sklepić, Ivana Sokača 15, 40000 Čakovec punomoćnik sudionika u postupku SKANDY-IS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Ignac Sklepić, OIB 09880986317, Ivana Sokača 15, 40000 Čakovec punomoćnik sudionika u postupku SKANDY-IS jednostavno društvo s ograničenom odgovornošću za trgovinu i usluge</item>
      <item>Sudski registar</item>
    </izvorni_sadrzaj>
    <derivirana_varijabla naziv="DomainObject.Predmet.OstaliListFormatedWithAdressOIB_1">
      <item>Ignac Sklepić, OIB 09880986317, Ivana Sokača 15, 40000 Čakovec punomoćnik sudionika u postupku SKANDY-IS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Ignac Sklepić</item>
      <item>Sudski registar</item>
    </izvorni_sadrzaj>
    <derivirana_varijabla naziv="DomainObject.Predmet.OstaliListNazivFormated_1">
      <item>Ignac Sklepić</item>
      <item>Sudski registar</item>
    </derivirana_varijabla>
  </DomainObject.Predmet.OstaliListNazivFormated>
  <DomainObject.Predmet.OstaliListNazivFormatedOIB>
    <izvorni_sadrzaj>
      <item>Ignac Sklepić, OIB 09880986317</item>
      <item>Sudski registar</item>
    </izvorni_sadrzaj>
    <derivirana_varijabla naziv="DomainObject.Predmet.OstaliListNazivFormatedOIB_1">
      <item>Ignac Sklepić, OIB 09880986317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St-274/2018-6</izvorni_sadrzaj>
    <derivirana_varijabla naziv="DomainObject.PoslovniBrojDokumenta_1">St-274/2018-6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SKANDY-IS jednostavno društvo s ograničenom odgovornošću za trgovinu i usluge</izvorni_sadrzaj>
    <derivirana_varijabla naziv="DomainObject.Predmet.ProtustrankaIDrugi_1">SKANDY-IS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SKANDY-IS jednostavno društvo s ograničenom odgovornošću za trgovinu i usluge, OIB 36192836604, Ivana Sokača 15, 40000 Čakovec</izvorni_sadrzaj>
    <derivirana_varijabla naziv="DomainObject.Predmet.ProtustrankaIDrugiAdressOIB_1">SKANDY-IS jednostavno društvo s ograničenom odgovornošću za trgovinu i usluge, OIB 36192836604, Ivana Sokača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SKANDY-IS jednostavno društvo s ograničenom odgovornošću za trgovinu i usluge</item>
      <item>Ignac Sklepić</item>
      <item>Sudski registar</item>
    </izvorni_sadrzaj>
    <derivirana_varijabla naziv="DomainObject.Predmet.SudioniciListNaziv_1">
      <item>Financijska agencija</item>
      <item>SKANDY-IS jednostavno društvo s ograničenom odgovornošću za trgovinu i usluge</item>
      <item>Ignac Sklepić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izvorni_sadrzaj>
    <derivirana_varijabla naziv="DomainObject.Predmet.SudioniciListAdressOIB_1">
      <item>Financijska agencija, OIB 85821130368, Ulica grada Vukovara 70,10000 Zagreb</item>
      <item>SKANDY-IS jednostavno društvo s ograničenom odgovornošću za trgovinu i usluge, OIB 36192836604, Ivana Sokača 15,40000 Čakovec</item>
      <item>Ignac Sklepić, OIB 09880986317, Ivana Sokača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36192836604</item>
      <item>, OIB 09880986317</item>
      <item>, OIB null</item>
    </izvorni_sadrzaj>
    <derivirana_varijabla naziv="DomainObject.Predmet.SudioniciListNazivOIB_1">
      <item>, OIB 85821130368</item>
      <item>, OIB 36192836604</item>
      <item>, OIB 09880986317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39D3D-4B55-444C-9346-948C92EB1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268</properties:Words>
  <properties:Characters>1408</properties:Characters>
  <properties:Lines>50</properties:Lines>
  <properties:Paragraphs>20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2018-12-06T08:06:00Z</cp:lastPrinted>
  <dcterms:modified xmlns:xsi="http://www.w3.org/2001/XMLSchema-instance" xsi:type="dcterms:W3CDTF">2018-12-06T12:17:00Z</dcterms:modified>
  <cp:revision>96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St-274/2018-6 / Zapisnik - Ročište radi rasprave o uvjetima za otvaranje steč. post. (ST-274-18-6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