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4be8" w14:paraId="1454be8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2501DA">
        <w:t>838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501DA" w:rsidP="00C40A44" w:rsidR="000B22E7" w:rsidRPr="00B9015B">
      <w:pPr>
        <w:ind w:firstLine="708"/>
        <w:jc w:val="both"/>
      </w:pPr>
      <w:r w:rsidRPr="002501DA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501DA">
        <w:t>85821130368</w:t>
      </w:r>
      <w:r w:rsidRPr="002501DA">
        <w:rPr>
          <w:lang w:val="pt-BR"/>
        </w:rPr>
        <w:t>, za otvaranje stečajnog postupka nad dužnikom PREMOR d.o.o., Zagreb, Ivana Kukuljevića 8, OIB: 29492493202</w:t>
      </w:r>
      <w:r>
        <w:rPr>
          <w:lang w:val="pt-BR"/>
        </w:rPr>
        <w:t>, kojeg zastupa punomoćnik Hrvoje Foršt, odvjetnik u Zagrebu, Srebrnjak 160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37A8A">
        <w:rPr>
          <w:lang w:val="pt-BR"/>
        </w:rPr>
        <w:t>24</w:t>
      </w:r>
      <w:r w:rsidR="005D0E7F">
        <w:rPr>
          <w:lang w:val="pt-BR"/>
        </w:rPr>
        <w:t>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2501DA" w:rsidRPr="002501DA">
        <w:rPr>
          <w:lang w:val="pt-BR"/>
        </w:rPr>
        <w:t>PREMOR d.o.o., Zagreb, Ivana Kukuljevića 8, OIB: 29492493202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501DA">
        <w:t>838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501DA" w:rsidP="002501DA" w:rsidR="002501DA" w:rsidRPr="002501DA">
      <w:pPr>
        <w:pStyle w:val="Tijeloteksta"/>
        <w:ind w:firstLine="708"/>
        <w:rPr>
          <w:lang w:val="pt-BR"/>
        </w:rPr>
      </w:pPr>
      <w:r w:rsidRPr="002501DA">
        <w:t xml:space="preserve">Financijska agencija, Regionalni centar Zagreb, podnijela je ovom sudu prijedlog za otvaranje stečajnog postupka nad dužnikom </w:t>
      </w:r>
      <w:r w:rsidRPr="002501DA">
        <w:rPr>
          <w:lang w:val="pt-BR"/>
        </w:rPr>
        <w:t>Premor d.o.o., Zagreb.</w:t>
      </w:r>
    </w:p>
    <w:p w:rsidRDefault="002501DA" w:rsidP="002501DA" w:rsidR="002501DA" w:rsidRPr="002501DA">
      <w:pPr>
        <w:pStyle w:val="Tijeloteksta"/>
        <w:rPr>
          <w:lang w:val="pt-BR"/>
        </w:rPr>
      </w:pPr>
    </w:p>
    <w:p w:rsidRDefault="002501DA" w:rsidP="002501DA" w:rsidR="002501DA" w:rsidRPr="002501DA">
      <w:pPr>
        <w:pStyle w:val="Tijeloteksta"/>
        <w:ind w:firstLine="708"/>
      </w:pPr>
      <w:r w:rsidRPr="002501D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501DA" w:rsidP="002501DA" w:rsidR="002501DA" w:rsidRPr="002501DA">
      <w:pPr>
        <w:pStyle w:val="Tijeloteksta"/>
        <w:ind w:firstLine="708"/>
      </w:pPr>
    </w:p>
    <w:p w:rsidRDefault="002501DA" w:rsidP="002501DA" w:rsidR="002501DA" w:rsidRPr="002501DA">
      <w:pPr>
        <w:pStyle w:val="Tijeloteksta"/>
        <w:ind w:firstLine="708"/>
        <w:rPr>
          <w:lang w:val="en-GB"/>
        </w:rPr>
      </w:pPr>
      <w:r w:rsidRPr="002501DA">
        <w:t xml:space="preserve">Financijska agencija, kao predlagatelj, navela je u prijedlogu za otvaranje stečajnog postupka kako dužnik na dan 8. ožujka 2017. u Očevidniku redoslijeda osnova za plaćanje ima evidentirane neizvršene osnove za plaćanje u neprekinutom razdoblju od 120 dana, u ukupnom iznosu od 40.540,49 kn, kao i da dužnik ima 1 zaposlenog. </w:t>
      </w:r>
      <w:r w:rsidRPr="002501D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501DA">
        <w:t>Zastupnik</w:t>
      </w:r>
      <w:r w:rsidR="00225E5C">
        <w:t xml:space="preserve"> po zakonu </w:t>
      </w:r>
      <w:r w:rsidR="007A38D3">
        <w:t>dužnika</w:t>
      </w:r>
      <w:r w:rsidR="00650D44">
        <w:t xml:space="preserve"> je</w:t>
      </w:r>
      <w:r w:rsidR="002501DA">
        <w:t xml:space="preserve"> na tom ročištu naveo kako dužnik u svom vlasništvu nema imovinu</w:t>
      </w:r>
      <w:r>
        <w:t xml:space="preserve"> 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FD5550">
        <w:t>2</w:t>
      </w:r>
      <w:r w:rsidR="002501DA">
        <w:t>7. travnja</w:t>
      </w:r>
      <w:r w:rsidR="00FD5550">
        <w:t xml:space="preserve"> 2017. (list 7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2501DA">
        <w:t>8</w:t>
      </w:r>
      <w:r w:rsidR="00FD5550">
        <w:t>. ožujka</w:t>
      </w:r>
      <w:r w:rsidR="00B01E1E" w:rsidRPr="00B01E1E">
        <w:t xml:space="preserve"> 2017.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  <w:r w:rsidR="002501DA">
        <w:t xml:space="preserve"> Zastupnik</w:t>
      </w:r>
      <w:r w:rsidR="00FD5550">
        <w:t xml:space="preserve"> po za</w:t>
      </w:r>
      <w:r w:rsidR="002501DA">
        <w:t>konu dužnika nije osporio</w:t>
      </w:r>
      <w:r w:rsidR="00FD5550">
        <w:t xml:space="preserve"> navode Financijske agencije</w:t>
      </w:r>
      <w:r w:rsidR="005D0E7F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37A8A">
        <w:t>24</w:t>
      </w:r>
      <w:r w:rsidR="00FD5550">
        <w:t>. svibnja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FD5550" w:rsidR="00CC1DE7" w:rsidRPr="00B9015B">
      <w:pPr>
        <w:jc w:val="right"/>
      </w:pPr>
      <w:r w:rsidRPr="00B9015B">
        <w:t>Gordan Zubak</w:t>
      </w:r>
      <w:r w:rsidR="00CD39A7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37A8A" w:rsidP="00065B42" w:rsidR="00037A8A"/>
    <w:p w:rsidRDefault="00CD39A7" w:rsidP="00065B42" w:rsidR="00CD39A7"/>
    <w:p w:rsidRDefault="00CD39A7" w:rsidP="002C6293" w:rsidR="00CD39A7">
      <w:pPr>
        <w:jc w:val="both"/>
      </w:pPr>
      <w:r>
        <w:t>Za točnost otpravka - ovlašteni službenik:</w:t>
      </w:r>
    </w:p>
    <w:p w:rsidRDefault="00CD39A7" w:rsidP="002C6293" w:rsidR="00CD39A7">
      <w:pPr>
        <w:jc w:val="both"/>
      </w:pPr>
      <w:r>
        <w:t xml:space="preserve">               Katica Franjić</w:t>
      </w:r>
    </w:p>
    <w:p w:rsidRDefault="00065B42" w:rsidP="00CD39A7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3EF" w:rsidP="00CC1DE7" w:rsidR="006D13EF">
      <w:r>
        <w:separator/>
      </w:r>
    </w:p>
  </w:endnote>
  <w:endnote w:id="0" w:type="continuationSeparator">
    <w:p w:rsidRDefault="006D13EF" w:rsidP="00CC1DE7" w:rsidR="006D1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3EF" w:rsidP="00CC1DE7" w:rsidR="006D13EF">
      <w:r>
        <w:separator/>
      </w:r>
    </w:p>
  </w:footnote>
  <w:footnote w:id="0" w:type="continuationSeparator">
    <w:p w:rsidRDefault="006D13EF" w:rsidP="00CC1DE7" w:rsidR="006D1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CD39A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2501DA">
          <w:rPr>
            <w:sz w:val="24"/>
          </w:rPr>
          <w:t>St-838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7A8A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501DA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9075B"/>
    <w:rsid w:val="00591F57"/>
    <w:rsid w:val="005C6039"/>
    <w:rsid w:val="005D0E7F"/>
    <w:rsid w:val="00650D44"/>
    <w:rsid w:val="00662884"/>
    <w:rsid w:val="00682CD1"/>
    <w:rsid w:val="006D13EF"/>
    <w:rsid w:val="00704DD0"/>
    <w:rsid w:val="007150E9"/>
    <w:rsid w:val="00754CF2"/>
    <w:rsid w:val="007A38D3"/>
    <w:rsid w:val="007B068E"/>
    <w:rsid w:val="007E6A6F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CD39A7"/>
    <w:rsid w:val="00D24310"/>
    <w:rsid w:val="00D677F7"/>
    <w:rsid w:val="00D803A5"/>
    <w:rsid w:val="00DE0F86"/>
    <w:rsid w:val="00E0682D"/>
    <w:rsid w:val="00E24B5E"/>
    <w:rsid w:val="00E5592A"/>
    <w:rsid w:val="00EF3D26"/>
    <w:rsid w:val="00F324F6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A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7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A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St-838/2017</izvorni_sadrzaj>
    <derivirana_varijabla naziv="DomainObject.Predmet.OznakaBroj_1">St-838/2017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PREMOR d.o.o. zastupanog po punomoćniku Darko Premor; Odvj. Hrvoje Foršt</izvorni_sadrzaj>
    <derivirana_varijabla naziv="DomainObject.Predmet.ProtustrankaFormated_1">  PREMOR d.o.o. zastupanog po punomoćniku Darko Premor; Odvj. Hrvoje Foršt</derivirana_varijabla>
  </DomainObject.Predmet.ProtustrankaFormated>
  <DomainObject.Predmet.ProtustrankaFormatedOIB>
    <izvorni_sadrzaj>  PREMOR d.o.o., OIB 29492493202 zastupanog po punomoćniku Darko Premor; Odvj. Hrvoje Foršt</izvorni_sadrzaj>
    <derivirana_varijabla naziv="DomainObject.Predmet.ProtustrankaFormatedOIB_1">  PREMOR d.o.o., OIB 29492493202 zastupanog po punomoćniku Darko Premor; Odvj. Hrvoje Foršt</derivirana_varijabla>
  </DomainObject.Predmet.ProtustrankaFormatedOIB>
  <DomainObject.Predmet.ProtustrankaFormatedWithAdress>
    <izvorni_sadrzaj> PREMOR d.o.o., Trg Ivana Kukuljevića 8, 10000 Zagreb zastupanog po punomoćniku Darko Premor; Odvj. Hrvoje Foršt</izvorni_sadrzaj>
    <derivirana_varijabla naziv="DomainObject.Predmet.ProtustrankaFormatedWithAdress_1"> PREMOR d.o.o., Trg Ivana Kukuljevića 8, 10000 Zagreb zastupanog po punomoćniku Darko Premor; Odvj. Hrvoje Foršt</derivirana_varijabla>
  </DomainObject.Predmet.ProtustrankaFormatedWithAdress>
  <DomainObject.Predmet.ProtustrankaFormatedWithAdressOIB>
    <izvorni_sadrzaj> PREMOR d.o.o., OIB 29492493202, Trg Ivana Kukuljevića 8, 10000 Zagreb zastupanog po punomoćniku Darko Premor; Odvj. Hrvoje Foršt</izvorni_sadrzaj>
    <derivirana_varijabla naziv="DomainObject.Predmet.ProtustrankaFormatedWithAdressOIB_1"> PREMOR d.o.o., OIB 29492493202, Trg Ivana Kukuljevića 8, 10000 Zagreb zastupanog po punomoćniku Darko Premor; Odvj. Hrvoje Foršt</derivirana_varijabla>
  </DomainObject.Predmet.ProtustrankaFormatedWithAdressOIB>
  <DomainObject.Predmet.ProtustrankaWithAdress>
    <izvorni_sadrzaj>PREMOR d.o.o. Trg Ivana Kukuljevića 8, 10000 Zagreb</izvorni_sadrzaj>
    <derivirana_varijabla naziv="DomainObject.Predmet.ProtustrankaWithAdress_1">PREMOR d.o.o. Trg Ivana Kukuljevića 8, 10000 Zagreb</derivirana_varijabla>
  </DomainObject.Predmet.ProtustrankaWithAdress>
  <DomainObject.Predmet.ProtustrankaWithAdressOIB>
    <izvorni_sadrzaj>PREMOR d.o.o., OIB 29492493202, Trg Ivana Kukuljevića 8, 10000 Zagreb</izvorni_sadrzaj>
    <derivirana_varijabla naziv="DomainObject.Predmet.ProtustrankaWithAdressOIB_1">PREMOR d.o.o., OIB 29492493202, Trg Ivana Kukuljevića 8, 10000 Zagreb</derivirana_varijabla>
  </DomainObject.Predmet.ProtustrankaWithAdressOIB>
  <DomainObject.Predmet.ProtustrankaNazivFormated>
    <izvorni_sadrzaj>PREMOR d.o.o.</izvorni_sadrzaj>
    <derivirana_varijabla naziv="DomainObject.Predmet.ProtustrankaNazivFormated_1">PREMOR d.o.o.</derivirana_varijabla>
  </DomainObject.Predmet.ProtustrankaNazivFormated>
  <DomainObject.Predmet.ProtustrankaNazivFormatedOIB>
    <izvorni_sadrzaj>PREMOR d.o.o., OIB 29492493202</izvorni_sadrzaj>
    <derivirana_varijabla naziv="DomainObject.Predmet.ProtustrankaNazivFormatedOIB_1">PREMOR d.o.o., OIB 29492493202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Premor</izvorni_sadrzaj>
    <derivirana_varijabla naziv="DomainObject.Predmet.StrankaFormated_1">  FINA Regionalni centar Zagreb; Darko Premor</derivirana_varijabla>
  </DomainObject.Predmet.StrankaFormated>
  <DomainObject.Predmet.StrankaFormatedOIB>
    <izvorni_sadrzaj>  FINA Regionalni centar Zagreb, OIB 85821130368; Darko Premor, OIB 34286604568</izvorni_sadrzaj>
    <derivirana_varijabla naziv="DomainObject.Predmet.StrankaFormatedOIB_1">  FINA Regionalni centar Zagreb, OIB 85821130368; Darko Premor, OIB 34286604568</derivirana_varijabla>
  </DomainObject.Predmet.StrankaFormatedOIB>
  <DomainObject.Predmet.StrankaFormatedWithAdress>
    <izvorni_sadrzaj> FINA Regionalni centar Zagreb, Trg svibanjskih žrtava 1995. br. 1, 10000 Zagreb; Darko Premor, Trg Ivana Kukuljevića 8, 10000 Zagreb</izvorni_sadrzaj>
    <derivirana_varijabla naziv="DomainObject.Predmet.StrankaFormatedWithAdress_1"> FINA Regionalni centar Zagreb, Trg svibanjskih žrtava 1995. br. 1, 10000 Zagreb; Darko Premor, Trg Ivana Kukuljevića 8, 10000 Zagreb</derivirana_varijabla>
  </DomainObject.Predmet.StrankaFormatedWithAdress>
  <DomainObject.Predmet.StrankaFormatedWithAdressOIB>
    <izvorni_sadrzaj> FINA Regionalni centar Zagreb, OIB 85821130368, Trg svibanjskih žrtava 1995. br. 1, 10000 Zagreb; Darko Premor, OIB 34286604568, Trg Ivana Kukuljevića 8, 10000 Zagreb</izvorni_sadrzaj>
    <derivirana_varijabla naziv="DomainObject.Predmet.StrankaFormatedWithAdressOIB_1"> FINA Regionalni centar Zagreb, OIB 85821130368, Trg svibanjskih žrtava 1995. br. 1, 10000 Zagreb; Darko Premor, OIB 34286604568, Trg Ivana Kukuljevića 8, 10000 Zagreb</derivirana_varijabla>
  </DomainObject.Predmet.StrankaFormatedWithAdressOIB>
  <DomainObject.Predmet.StrankaWithAdress>
    <izvorni_sadrzaj>FINA Regionalni centar Zagreb Trg svibanjskih žrtava 1995. br. 1,10000 Zagreb,Darko Premor Trg Ivana Kukuljevića 8,10000 Zagreb</izvorni_sadrzaj>
    <derivirana_varijabla naziv="DomainObject.Predmet.StrankaWithAdress_1">FINA Regionalni centar Zagreb Trg svibanjskih žrtava 1995. br. 1,10000 Zagreb,Darko Premor Trg Ivana Kukuljevića 8,10000 Zagreb</derivirana_varijabla>
  </DomainObject.Predmet.StrankaWithAdress>
  <DomainObject.Predmet.StrankaWithAdressOIB>
    <izvorni_sadrzaj>FINA Regionalni centar Zagreb, OIB 85821130368, Trg svibanjskih žrtava 1995. br. 1,10000 Zagreb,Darko Premor, OIB 34286604568, Trg Ivana Kukuljevića 8,10000 Zagreb</izvorni_sadrzaj>
    <derivirana_varijabla naziv="DomainObject.Predmet.StrankaWithAdressOIB_1">FINA Regionalni centar Zagreb, OIB 85821130368, Trg svibanjskih žrtava 1995. br. 1,10000 Zagreb,Darko Premor, OIB 34286604568, Trg Ivana Kukuljevića 8,10000 Zagreb</derivirana_varijabla>
  </DomainObject.Predmet.StrankaWithAdressOIB>
  <DomainObject.Predmet.StrankaNazivFormated>
    <izvorni_sadrzaj>FINA Regionalni centar Zagreb,Darko Premor</izvorni_sadrzaj>
    <derivirana_varijabla naziv="DomainObject.Predmet.StrankaNazivFormated_1">FINA Regionalni centar Zagreb,Darko Premor</derivirana_varijabla>
  </DomainObject.Predmet.StrankaNazivFormated>
  <DomainObject.Predmet.StrankaNazivFormatedOIB>
    <izvorni_sadrzaj>FINA Regionalni centar Zagreb, OIB 85821130368,Darko Premor, OIB 34286604568</izvorni_sadrzaj>
    <derivirana_varijabla naziv="DomainObject.Predmet.StrankaNazivFormatedOIB_1">FINA Regionalni centar Zagreb, OIB 85821130368,Darko Premor, OIB 34286604568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Darko Premor</item>
    </izvorni_sadrzaj>
    <derivirana_varijabla naziv="DomainObject.Predmet.StrankaListFormated_1">
      <item>FINA Regionalni centar Zagreb</item>
      <item>Darko Premor</item>
    </derivirana_varijabla>
  </DomainObject.Predmet.StrankaListFormated>
  <DomainObject.Predmet.StrankaListFormatedOIB>
    <izvorni_sadrzaj>
      <item>FINA Regionalni centar Zagreb, OIB 85821130368</item>
      <item>Darko Premor, OIB 34286604568</item>
    </izvorni_sadrzaj>
    <derivirana_varijabla naziv="DomainObject.Predmet.StrankaListFormatedOIB_1">
      <item>FINA Regionalni centar Zagreb, OIB 85821130368</item>
      <item>Darko Premor, OIB 34286604568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Premor, Trg Ivana Kukuljevića 8, 10000 Zagreb</item>
    </izvorni_sadrzaj>
    <derivirana_varijabla naziv="DomainObject.Predmet.StrankaListFormatedWithAdress_1">
      <item>FINA Regionalni centar Zagreb, Trg svibanjskih žrtava 1995. br. 1, 10000 Zagreb</item>
      <item>Darko Premor, Trg Ivana Kukuljevića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Premor, OIB 34286604568, Trg Ivana Kukuljevića 8, 10000 Zagreb</item>
    </izvorni_sadrzaj>
    <derivirana_varijabla naziv="DomainObject.Predmet.StrankaListFormatedWithAdressOIB_1">
      <item>FINA Regionalni centar Zagreb, OIB 85821130368, Trg svibanjskih žrtava 1995. br. 1, 10000 Zagreb</item>
      <item>Darko Premor, OIB 34286604568, Trg Ivana Kukuljevića 8, 10000 Zagreb</item>
    </derivirana_varijabla>
  </DomainObject.Predmet.StrankaListFormatedWithAdressOIB>
  <DomainObject.Predmet.StrankaListNazivFormated>
    <izvorni_sadrzaj>
      <item>FINA Regionalni centar Zagreb</item>
      <item>Darko Premor</item>
    </izvorni_sadrzaj>
    <derivirana_varijabla naziv="DomainObject.Predmet.StrankaListNazivFormated_1">
      <item>FINA Regionalni centar Zagreb</item>
      <item>Darko Premor</item>
    </derivirana_varijabla>
  </DomainObject.Predmet.StrankaListNazivFormated>
  <DomainObject.Predmet.StrankaListNazivFormatedOIB>
    <izvorni_sadrzaj>
      <item>FINA Regionalni centar Zagreb, OIB 85821130368</item>
      <item>Darko Premor, OIB 34286604568</item>
    </izvorni_sadrzaj>
    <derivirana_varijabla naziv="DomainObject.Predmet.StrankaListNazivFormatedOIB_1">
      <item>FINA Regionalni centar Zagreb, OIB 85821130368</item>
      <item>Darko Premor, OIB 34286604568</item>
    </derivirana_varijabla>
  </DomainObject.Predmet.StrankaListNazivFormatedOIB>
  <DomainObject.Predmet.ProtuStrankaListFormated>
    <izvorni_sadrzaj>
      <item>PREMOR d.o.o. zastupanog po punomoćniku Darko Premor; Odvj. Hrvoje Foršt</item>
    </izvorni_sadrzaj>
    <derivirana_varijabla naziv="DomainObject.Predmet.ProtuStrankaListFormated_1">
      <item>PREMOR d.o.o. zastupanog po punomoćniku Darko Premor; Odvj. Hrvoje Foršt</item>
    </derivirana_varijabla>
  </DomainObject.Predmet.ProtuStrankaListFormated>
  <DomainObject.Predmet.ProtuStrankaListFormatedOIB>
    <izvorni_sadrzaj>
      <item>PREMOR d.o.o., OIB 29492493202 zastupanog po punomoćniku Darko Premor; Odvj. Hrvoje Foršt</item>
    </izvorni_sadrzaj>
    <derivirana_varijabla naziv="DomainObject.Predmet.ProtuStrankaListFormatedOIB_1">
      <item>PREMOR d.o.o., OIB 29492493202 zastupanog po punomoćniku Darko Premor; Odvj. Hrvoje Foršt</item>
    </derivirana_varijabla>
  </DomainObject.Predmet.ProtuStrankaListFormatedOIB>
  <DomainObject.Predmet.ProtuStrankaListFormatedWithAdress>
    <izvorni_sadrzaj>
      <item>PREMOR d.o.o., Trg Ivana Kukuljevića 8, 10000 Zagreb zastupanog po punomoćniku Darko Premor; Odvj. Hrvoje Foršt</item>
    </izvorni_sadrzaj>
    <derivirana_varijabla naziv="DomainObject.Predmet.ProtuStrankaListFormatedWithAdress_1">
      <item>PREMOR d.o.o., Trg Ivana Kukuljevića 8, 10000 Zagreb zastupanog po punomoćniku Darko Premor; Odvj. Hrvoje Foršt</item>
    </derivirana_varijabla>
  </DomainObject.Predmet.ProtuStrankaListFormatedWithAdress>
  <DomainObject.Predmet.ProtuStrankaListFormatedWithAdressOIB>
    <izvorni_sadrzaj>
      <item>PREMOR d.o.o., OIB 29492493202, Trg Ivana Kukuljevića 8, 10000 Zagreb zastupanog po punomoćniku Darko Premor; Odvj. Hrvoje Foršt</item>
    </izvorni_sadrzaj>
    <derivirana_varijabla naziv="DomainObject.Predmet.ProtuStrankaListFormatedWithAdressOIB_1">
      <item>PREMOR d.o.o., OIB 29492493202, Trg Ivana Kukuljevića 8, 10000 Zagreb zastupanog po punomoćniku Darko Premor; Odvj. Hrvoje Foršt</item>
    </derivirana_varijabla>
  </DomainObject.Predmet.ProtuStrankaListFormatedWithAdressOIB>
  <DomainObject.Predmet.ProtuStrankaListNazivFormated>
    <izvorni_sadrzaj>
      <item>PREMOR d.o.o.</item>
    </izvorni_sadrzaj>
    <derivirana_varijabla naziv="DomainObject.Predmet.ProtuStrankaListNazivFormated_1">
      <item>PREMOR d.o.o.</item>
    </derivirana_varijabla>
  </DomainObject.Predmet.ProtuStrankaListNazivFormated>
  <DomainObject.Predmet.ProtuStrankaListNazivFormatedOIB>
    <izvorni_sadrzaj>
      <item>PREMOR d.o.o., OIB 29492493202</item>
    </izvorni_sadrzaj>
    <derivirana_varijabla naziv="DomainObject.Predmet.ProtuStrankaListNazivFormatedOIB_1">
      <item>PREMOR d.o.o., OIB 29492493202</item>
    </derivirana_varijabla>
  </DomainObject.Predmet.ProtuStrankaListNazivFormatedOIB>
  <DomainObject.Predmet.OstaliListFormated>
    <izvorni_sadrzaj>
      <item>Darko Premor punomoćnik sudionika u postupku PREMOR d.o.o.</item>
      <item>Zagrebačka banka d.d.</item>
      <item>Odvj. Hrvoje Foršt punomoćnik sudionika u postupku PREMOR d.o.o.</item>
    </izvorni_sadrzaj>
    <derivirana_varijabla naziv="DomainObject.Predmet.OstaliListFormated_1">
      <item>Darko Premor punomoćnik sudionika u postupku PREMOR d.o.o.</item>
      <item>Zagrebačka banka d.d.</item>
      <item>Odvj. Hrvoje Foršt punomoćnik sudionika u postupku PREMOR d.o.o.</item>
    </derivirana_varijabla>
  </DomainObject.Predmet.OstaliListFormated>
  <DomainObject.Predmet.OstaliListFormatedOIB>
    <izvorni_sadrzaj>
      <item>Darko Premor, OIB 34286604568 punomoćnik sudionika u postupku PREMOR d.o.o.</item>
      <item>Zagrebačka banka d.d., OIB </item>
      <item>Odvj. Hrvoje Foršt punomoćnik sudionika u postupku PREMOR d.o.o.</item>
    </izvorni_sadrzaj>
    <derivirana_varijabla naziv="DomainObject.Predmet.OstaliListFormatedOIB_1">
      <item>Darko Premor, OIB 34286604568 punomoćnik sudionika u postupku PREMOR d.o.o.</item>
      <item>Zagrebačka banka d.d., OIB </item>
      <item>Odvj. Hrvoje Foršt punomoćnik sudionika u postupku PREMOR d.o.o.</item>
    </derivirana_varijabla>
  </DomainObject.Predmet.OstaliListFormatedOIB>
  <DomainObject.Predmet.OstaliListFormatedWithAdress>
    <izvorni_sadrzaj>
      <item>Darko Premor, Trg Ivana Kukuljevića 8, 10000 Zagreb punomoćnik sudionika u postupku PREMOR d.o.o.</item>
      <item>Zagrebačka banka d.d., Trg bana J. Jelačića 10, 10000 Zagreb</item>
      <item>Odvj. Hrvoje Foršt, Srebrnjak 160, 10000 Zagreb punomoćnik sudionika u postupku PREMOR d.o.o.</item>
    </izvorni_sadrzaj>
    <derivirana_varijabla naziv="DomainObject.Predmet.OstaliListFormatedWithAdress_1">
      <item>Darko Premor, Trg Ivana Kukuljevića 8, 10000 Zagreb punomoćnik sudionika u postupku PREMOR d.o.o.</item>
      <item>Zagrebačka banka d.d., Trg bana J. Jelačića 10, 10000 Zagreb</item>
      <item>Odvj. Hrvoje Foršt, Srebrnjak 160, 10000 Zagreb punomoćnik sudionika u postupku PREMOR d.o.o.</item>
    </derivirana_varijabla>
  </DomainObject.Predmet.OstaliListFormatedWithAdress>
  <DomainObject.Predmet.OstaliListFormatedWithAdressOIB>
    <izvorni_sadrzaj>
      <item>Darko Premor, OIB 34286604568, Trg Ivana Kukuljevića 8, 10000 Zagreb punomoćnik sudionika u postupku PREMOR d.o.o.</item>
      <item>Zagrebačka banka d.d., OIB , Trg bana J. Jelačića 10, 10000 Zagreb</item>
      <item>Odvj. Hrvoje Foršt, Srebrnjak 160, 10000 Zagreb punomoćnik sudionika u postupku PREMOR d.o.o.</item>
    </izvorni_sadrzaj>
    <derivirana_varijabla naziv="DomainObject.Predmet.OstaliListFormatedWithAdressOIB_1">
      <item>Darko Premor, OIB 34286604568, Trg Ivana Kukuljevića 8, 10000 Zagreb punomoćnik sudionika u postupku PREMOR d.o.o.</item>
      <item>Zagrebačka banka d.d., OIB , Trg bana J. Jelačića 10, 10000 Zagreb</item>
      <item>Odvj. Hrvoje Foršt, Srebrnjak 160, 10000 Zagreb punomoćnik sudionika u postupku PREMOR d.o.o.</item>
    </derivirana_varijabla>
  </DomainObject.Predmet.OstaliListFormatedWithAdressOIB>
  <DomainObject.Predmet.OstaliListNazivFormated>
    <izvorni_sadrzaj>
      <item>Darko Premor</item>
      <item>Zagrebačka banka d.d.</item>
      <item>Odvj. Hrvoje Foršt</item>
    </izvorni_sadrzaj>
    <derivirana_varijabla naziv="DomainObject.Predmet.OstaliListNazivFormated_1">
      <item>Darko Premor</item>
      <item>Zagrebačka banka d.d.</item>
      <item>Odvj. Hrvoje Foršt</item>
    </derivirana_varijabla>
  </DomainObject.Predmet.OstaliListNazivFormated>
  <DomainObject.Predmet.OstaliListNazivFormatedOIB>
    <izvorni_sadrzaj>
      <item>Darko Premor, OIB 34286604568</item>
      <item>Zagrebačka banka d.d., OIB </item>
      <item>Odvj. Hrvoje Foršt</item>
    </izvorni_sadrzaj>
    <derivirana_varijabla naziv="DomainObject.Predmet.OstaliListNazivFormatedOIB_1">
      <item>Darko Premor, OIB 34286604568</item>
      <item>Zagrebačka banka d.d., OIB </item>
      <item>Odvj. Hrvoje Foršt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PREMOR d.o.o.</izvorni_sadrzaj>
    <derivirana_varijabla naziv="DomainObject.Predmet.ProtustrankaIDrugi_1">PREMOR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PREMOR d.o.o., OIB 29492493202, Trg Ivana Kukuljevića 8, 10000 Zagreb</izvorni_sadrzaj>
    <derivirana_varijabla naziv="DomainObject.Predmet.ProtustrankaIDrugiAdressOIB_1">PREMOR d.o.o., OIB 29492493202,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PREMOR d.o.o.</item>
      <item>Darko Premor</item>
      <item>Darko Premor</item>
      <item>Zagrebačka banka d.d.</item>
      <item>Odvj. Hrvoje Foršt</item>
    </izvorni_sadrzaj>
    <derivirana_varijabla naziv="DomainObject.Predmet.SudioniciListNaziv_1">
      <item>FINA Regionalni centar Zagreb</item>
      <item>PREMOR d.o.o.</item>
      <item>Darko Premor</item>
      <item>Darko Premor</item>
      <item>Zagrebačka banka d.d.</item>
      <item>Odvj. Hrvoje Foršt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PREMOR d.o.o., OIB 29492493202, Trg Ivana Kukuljevića 8,10000 Zagreb</item>
      <item>Darko Premor, OIB 34286604568, Trg Ivana Kukuljevića 8,10000 Zagreb</item>
      <item>Darko Premor, OIB 34286604568, Trg Ivana Kukuljevića 8,10000 Zagreb</item>
      <item>Zagrebačka banka d.d., OIB , Trg bana J. Jelačića 10,10000 Zagreb</item>
      <item>Odvj. Hrvoje Foršt, Srebrnjak 160,10000 Zagreb</item>
    </izvorni_sadrzaj>
    <derivirana_varijabla naziv="DomainObject.Predmet.SudioniciListAdressOIB_1">
      <item>FINA Regionalni centar Zagreb, OIB 85821130368, Trg svibanjskih žrtava 1995. br. 1,10000 Zagreb</item>
      <item>PREMOR d.o.o., OIB 29492493202, Trg Ivana Kukuljevića 8,10000 Zagreb</item>
      <item>Darko Premor, OIB 34286604568, Trg Ivana Kukuljevića 8,10000 Zagreb</item>
      <item>Darko Premor, OIB 34286604568, Trg Ivana Kukuljevića 8,10000 Zagreb</item>
      <item>Zagrebačka banka d.d., OIB , Trg bana J. Jelačića 10,10000 Zagreb</item>
      <item>Odvj. Hrvoje Foršt, Srebrnjak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29492493202</item>
      <item>, OIB 34286604568</item>
      <item>, OIB 34286604568</item>
      <item>, OIB </item>
      <item>, OIB null</item>
    </izvorni_sadrzaj>
    <derivirana_varijabla naziv="DomainObject.Predmet.SudioniciListNazivOIB_1">
      <item>, OIB 85821130368</item>
      <item>, OIB 29492493202</item>
      <item>, OIB 34286604568</item>
      <item>, OIB 34286604568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1C3DC-2E31-4503-845C-AA72F0186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777</properties:Words>
  <properties:Characters>4320</properties:Characters>
  <properties:Lines>93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2017-05-23T09:06:00Z</dcterms:created>
  <dc:creator>gzubak</dc:creator>
  <cp:lastModifiedBy>Katica Franjić</cp:lastModifiedBy>
  <cp:lastPrinted>2017-05-24T12:46:00Z</cp:lastPrinted>
  <dcterms:modified xmlns:xsi="http://www.w3.org/2001/XMLSchema-instance" xsi:type="dcterms:W3CDTF">2017-05-24T12:47:00Z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