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5B4B91" w:rsidP="005344FD" w:rsidR="005344FD" w:rsidRPr="00E003B6">
            <w:pPr>
              <w:jc w:val="right"/>
              <w:rPr>
                <w:noProof/>
                <w:sz w:val="24"/>
                <w:szCs w:val="24"/>
              </w:rPr>
            </w:pPr>
            <w:r>
              <w:rPr>
                <w:noProof/>
                <w:sz w:val="24"/>
                <w:szCs w:val="24"/>
              </w:rPr>
              <w:t>Poslovni broj: 11.St-1136</w:t>
            </w:r>
            <w:r w:rsidR="005344FD" w:rsidRPr="00E003B6">
              <w:rPr>
                <w:noProof/>
                <w:sz w:val="24"/>
                <w:szCs w:val="24"/>
              </w:rPr>
              <w:t>/201</w:t>
            </w:r>
            <w:r w:rsidR="005344FD">
              <w:rPr>
                <w:noProof/>
                <w:sz w:val="24"/>
                <w:szCs w:val="24"/>
              </w:rPr>
              <w:t>6</w:t>
            </w:r>
          </w:p>
        </w:tc>
      </w:tr>
    </w:tbl>
    <w:p w14:textId="148d8c4" w14:paraId="148d8c4"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5B4B91" w:rsidRPr="005B4B91">
        <w:rPr>
          <w:szCs w:val="24"/>
          <w:lang w:val="hr-HR"/>
        </w:rPr>
        <w:t>PASTA AMORE d.o.o., OIB: 26884656601, Split, Rovinjska 4</w:t>
      </w:r>
      <w:r w:rsidR="00C76020" w:rsidRPr="001003B7">
        <w:rPr>
          <w:lang w:val="hr-HR"/>
        </w:rPr>
        <w:t xml:space="preserve">, </w:t>
      </w:r>
      <w:r w:rsidR="005344FD">
        <w:rPr>
          <w:lang w:val="hr-HR"/>
        </w:rPr>
        <w:t>12. prosinca 2017.</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5B4B91" w:rsidRPr="005B4B91">
        <w:rPr>
          <w:lang w:val="hr-HR"/>
        </w:rPr>
        <w:t>Luigi Consolati, OIB: 95957517866</w:t>
      </w:r>
      <w:r w:rsidR="005B4B91">
        <w:rPr>
          <w:lang w:val="hr-HR"/>
        </w:rPr>
        <w:t xml:space="preserve">, </w:t>
      </w:r>
      <w:r w:rsidR="005B4B91" w:rsidRPr="005B4B91">
        <w:rPr>
          <w:lang w:val="hr-HR"/>
        </w:rPr>
        <w:t>Italija, Ancona, Falconara Marittima, Via XX settembre 10</w:t>
      </w:r>
      <w:r w:rsidR="005B4B91">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5B4B91">
        <w:rPr>
          <w:lang w:val="hr-HR"/>
        </w:rPr>
        <w:t>113</w:t>
      </w:r>
      <w:r w:rsidR="005344FD">
        <w:rPr>
          <w:lang w:val="hr-HR"/>
        </w:rPr>
        <w:t>6</w:t>
      </w:r>
      <w:r w:rsidR="00B43416" w:rsidRPr="001003B7">
        <w:rPr>
          <w:lang w:val="hr-HR"/>
        </w:rPr>
        <w:t>-2016</w:t>
      </w:r>
      <w:r w:rsidRPr="001003B7">
        <w:rPr>
          <w:lang w:val="hr-HR"/>
        </w:rPr>
        <w:t>)</w:t>
      </w:r>
      <w:r w:rsidR="00225B17">
        <w:rPr>
          <w:lang w:val="hr-HR"/>
        </w:rPr>
        <w:t>.</w:t>
      </w:r>
    </w:p>
    <w:p w:rsidRDefault="00225B17" w:rsidP="0024431B" w:rsidR="00225B17">
      <w:pPr>
        <w:ind w:firstLine="708"/>
        <w:jc w:val="both"/>
        <w:rPr>
          <w:szCs w:val="24"/>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5B4B91">
        <w:t>113</w:t>
      </w:r>
      <w:r w:rsidR="005344FD">
        <w:t>6</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5344FD" w:rsidP="005344FD" w:rsidR="005344FD">
      <w:pPr>
        <w:spacing w:before="200"/>
        <w:ind w:firstLine="709"/>
        <w:jc w:val="both"/>
        <w:rPr>
          <w:szCs w:val="24"/>
        </w:rPr>
      </w:pPr>
      <w:r w:rsidRPr="005344FD">
        <w:rPr>
          <w:szCs w:val="24"/>
        </w:rPr>
        <w:t>Financijska agencija, Regionalni centar Split, Podružnica</w:t>
      </w:r>
      <w:r>
        <w:rPr>
          <w:szCs w:val="24"/>
        </w:rPr>
        <w:t xml:space="preserve"> Split, podnijela je ovom sudu </w:t>
      </w:r>
      <w:r w:rsidR="005B4B91">
        <w:rPr>
          <w:szCs w:val="24"/>
        </w:rPr>
        <w:t>20. travnja</w:t>
      </w:r>
      <w:r>
        <w:rPr>
          <w:szCs w:val="24"/>
        </w:rPr>
        <w:t xml:space="preserve"> 2016.</w:t>
      </w:r>
      <w:r w:rsidRPr="005344FD">
        <w:rPr>
          <w:szCs w:val="24"/>
        </w:rPr>
        <w:t>, na temelju odre</w:t>
      </w:r>
      <w:r w:rsidR="005B4B91">
        <w:rPr>
          <w:szCs w:val="24"/>
        </w:rPr>
        <w:t>dbe čl. 110.  st. 1</w:t>
      </w:r>
      <w:r w:rsidRPr="005344FD">
        <w:rPr>
          <w:szCs w:val="24"/>
        </w:rPr>
        <w:t>. SZ-a, prijedlog za otvaranje s</w:t>
      </w:r>
      <w:r w:rsidR="005B4B91">
        <w:rPr>
          <w:szCs w:val="24"/>
        </w:rPr>
        <w:t>tečajnog postupka nad dužnikom</w:t>
      </w:r>
      <w:r w:rsidR="005B4B91" w:rsidRPr="005B4B91">
        <w:t xml:space="preserve"> </w:t>
      </w:r>
      <w:r w:rsidR="005B4B91" w:rsidRPr="005B4B91">
        <w:rPr>
          <w:szCs w:val="24"/>
        </w:rPr>
        <w:t>PASTA AMORE d.o.o., OIB: 26884656601, Split, Rovinjska 4</w:t>
      </w:r>
      <w:r w:rsidRPr="005344FD">
        <w:rPr>
          <w:szCs w:val="24"/>
        </w:rPr>
        <w:t>.</w:t>
      </w:r>
      <w:r>
        <w:rPr>
          <w:szCs w:val="24"/>
        </w:rPr>
        <w:t xml:space="preserve"> </w:t>
      </w:r>
      <w:r w:rsidRPr="005344FD">
        <w:rPr>
          <w:szCs w:val="24"/>
        </w:rPr>
        <w:t xml:space="preserve">U prijedlogu se navodi da dužnik na dan </w:t>
      </w:r>
      <w:r w:rsidR="005B4B91">
        <w:rPr>
          <w:szCs w:val="24"/>
        </w:rPr>
        <w:t>18. travnja 2016</w:t>
      </w:r>
      <w:r w:rsidRPr="005344FD">
        <w:rPr>
          <w:szCs w:val="24"/>
        </w:rPr>
        <w:t>. godine u Očevidniku redoslijeda osnova za plaćanje ima evidentirane neizvršene osnove za plaćan</w:t>
      </w:r>
      <w:r w:rsidR="005B4B91">
        <w:rPr>
          <w:szCs w:val="24"/>
        </w:rPr>
        <w:t>ja u neprekinutom razdoblju od 12</w:t>
      </w:r>
      <w:r w:rsidRPr="005344FD">
        <w:rPr>
          <w:szCs w:val="24"/>
        </w:rPr>
        <w:t xml:space="preserve">0 dana, u ukupnom iznosu od </w:t>
      </w:r>
      <w:r w:rsidR="005B4B91">
        <w:rPr>
          <w:szCs w:val="24"/>
        </w:rPr>
        <w:t>65.786,84</w:t>
      </w:r>
      <w:r w:rsidRPr="005344FD">
        <w:rPr>
          <w:szCs w:val="24"/>
        </w:rPr>
        <w:t xml:space="preserve"> kn, kao i da prema podacima koji su dostavljeni od Hrvatskog zavoda za mirovinsko osiguranje dužnik ima </w:t>
      </w:r>
      <w:r w:rsidR="005B4B91">
        <w:rPr>
          <w:szCs w:val="24"/>
        </w:rPr>
        <w:t>1</w:t>
      </w:r>
      <w:r w:rsidRPr="005344FD">
        <w:rPr>
          <w:szCs w:val="24"/>
        </w:rPr>
        <w:t xml:space="preserve"> zaposlen</w:t>
      </w:r>
      <w:r w:rsidR="005B4B91">
        <w:rPr>
          <w:szCs w:val="24"/>
        </w:rPr>
        <w:t>og</w:t>
      </w:r>
      <w:r w:rsidRPr="005344FD">
        <w:rPr>
          <w:szCs w:val="24"/>
        </w:rPr>
        <w:t xml:space="preserve">. </w:t>
      </w:r>
    </w:p>
    <w:p w:rsidRDefault="005344FD" w:rsidP="005344FD" w:rsidR="001577AB">
      <w:pPr>
        <w:spacing w:before="200"/>
        <w:ind w:firstLine="709"/>
        <w:jc w:val="both"/>
      </w:pPr>
      <w:r>
        <w:t>R</w:t>
      </w:r>
      <w:r w:rsidR="005B4B91">
        <w:t>j</w:t>
      </w:r>
      <w:r>
        <w:t>ešenjem ovog suda 11.</w:t>
      </w:r>
      <w:r w:rsidR="001577AB" w:rsidRPr="002751FC">
        <w:t>St-</w:t>
      </w:r>
      <w:r w:rsidR="005B4B91">
        <w:t>1136</w:t>
      </w:r>
      <w:r w:rsidR="001577AB" w:rsidRPr="002751FC">
        <w:t xml:space="preserve">/2016 od </w:t>
      </w:r>
      <w:r>
        <w:t>7. travnja 2017.</w:t>
      </w:r>
      <w:r w:rsidR="001577AB" w:rsidRPr="002751FC">
        <w:t xml:space="preserve"> pokrenut je prethodni postupak radi utvrđivanja pretpostavki za otvaranje stečajnog postupka nad dužnikom </w:t>
      </w:r>
      <w:r w:rsidR="005B4B91">
        <w:t>Pasta Amore</w:t>
      </w:r>
      <w:r>
        <w:t xml:space="preserve"> d.o.o. Split</w:t>
      </w:r>
      <w:r w:rsidR="001577AB">
        <w:t xml:space="preserve"> </w:t>
      </w:r>
      <w:r w:rsidR="001577AB" w:rsidRPr="002751FC">
        <w:t xml:space="preserve">(list </w:t>
      </w:r>
      <w:r w:rsidR="005B4B91">
        <w:t>13</w:t>
      </w:r>
      <w:r>
        <w:t>-1</w:t>
      </w:r>
      <w:r w:rsidR="005B4B91">
        <w:t>5</w:t>
      </w:r>
      <w:r w:rsidR="001577AB" w:rsidRPr="002751FC">
        <w:t xml:space="preserve"> spisa)</w:t>
      </w:r>
      <w:r w:rsidR="00945DA3">
        <w:t xml:space="preserve"> i određeno je ročište radi očitovanja o prijedlogu za otvaranje stečajnog postupka.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5B4B91">
        <w:t>Pasta amore</w:t>
      </w:r>
      <w:r w:rsidR="005344FD" w:rsidRPr="005344FD">
        <w:t xml:space="preserve"> d.o.o. Split</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w:t>
      </w:r>
      <w:r w:rsidR="005B4B91">
        <w:t>20. travnja 2016.</w:t>
      </w:r>
      <w:r w:rsidR="00EA22A2" w:rsidRPr="001003B7">
        <w:t xml:space="preserve">, </w:t>
      </w:r>
      <w:r w:rsidR="001D7998" w:rsidRPr="001003B7">
        <w:t>na</w:t>
      </w:r>
      <w:r w:rsidR="00EA22A2" w:rsidRPr="001003B7">
        <w:t xml:space="preserve"> </w:t>
      </w:r>
      <w:r w:rsidR="005344FD">
        <w:t xml:space="preserve">dan </w:t>
      </w:r>
      <w:r w:rsidR="005B4B91">
        <w:t>18. travnja 2016</w:t>
      </w:r>
      <w:r w:rsidR="005344FD">
        <w:t>.</w:t>
      </w:r>
      <w:r w:rsidR="00B43416" w:rsidRPr="001003B7">
        <w:t xml:space="preserve"> ima evidentirane neizvršene osnove za plaćanje u neprekinutom razdoblju od </w:t>
      </w:r>
      <w:r w:rsidR="005B4B91">
        <w:t>120</w:t>
      </w:r>
      <w:r w:rsidR="00B43416" w:rsidRPr="001003B7">
        <w:t xml:space="preserve"> dana, u ukupnom iznosu </w:t>
      </w:r>
      <w:r w:rsidR="009D0A87">
        <w:t xml:space="preserve">od </w:t>
      </w:r>
      <w:r w:rsidR="005B4B91">
        <w:t>65.786,84</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5344FD">
        <w:t>13. studenog 2017</w:t>
      </w:r>
      <w:r w:rsidR="005A7F1C" w:rsidRPr="001003B7">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5B4B91">
        <w:t>693</w:t>
      </w:r>
      <w:r w:rsidR="009D0A87">
        <w:t xml:space="preserve"> d</w:t>
      </w:r>
      <w:r w:rsidR="003C22F8" w:rsidRPr="001003B7">
        <w:t>ana</w:t>
      </w:r>
      <w:r w:rsidR="005A7F1C" w:rsidRPr="001003B7">
        <w:t xml:space="preserve"> (list </w:t>
      </w:r>
      <w:r w:rsidR="005B4B91">
        <w:t>28</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5B4B91" w:rsidRPr="005B4B91">
        <w:t>Luigi Consolati</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 xml:space="preserve">na temelju čl. </w:t>
      </w:r>
      <w:r w:rsidR="005B4B91">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5B4B91" w:rsidRPr="005B4B91">
        <w:t>Luigi</w:t>
      </w:r>
      <w:r w:rsidR="005B4B91">
        <w:t>a</w:t>
      </w:r>
      <w:r w:rsidR="005B4B91" w:rsidRPr="005B4B91">
        <w:t xml:space="preserve"> Consolati</w:t>
      </w:r>
      <w:r w:rsidR="005B4B91">
        <w:t>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5344FD">
        <w:rPr>
          <w:szCs w:val="24"/>
        </w:rPr>
        <w:t xml:space="preserve"> 12. prosinca 2017.</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184D32">
          <w:rPr>
            <w:noProof/>
          </w:rPr>
          <w:t>3</w:t>
        </w:r>
        <w:r>
          <w:fldChar w:fldCharType="end"/>
        </w:r>
      </w:p>
    </w:sdtContent>
  </w:sdt>
  <w:p w:rsidRDefault="005344FD" w:rsidP="00564E07" w:rsidR="00564E07">
    <w:pPr>
      <w:pStyle w:val="Zaglavlje"/>
      <w:jc w:val="right"/>
    </w:pPr>
    <w:r>
      <w:t xml:space="preserve">Poslovni broj: </w:t>
    </w:r>
    <w:r w:rsidR="00F501C7">
      <w:t>11.St-</w:t>
    </w:r>
    <w:r w:rsidR="005B4B91">
      <w:t>113</w:t>
    </w:r>
    <w:r>
      <w:t>6</w:t>
    </w:r>
    <w:r w:rsidR="00B43416">
      <w:t>/2016</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77AB"/>
    <w:rsid w:val="00184D32"/>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B4B91"/>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618E7"/>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84D32"/>
    <w:rPr>
      <w:color w:val="808080"/>
      <w:bdr w:space="0" w:sz="0" w:color="auto" w:val="none"/>
      <w:shd w:fill="auto" w:color="auto" w:val="clear"/>
    </w:rPr>
  </w:style>
  <w:style w:customStyle="true" w:styleId="eSPISCCParagraphDefaultFont" w:type="character">
    <w:name w:val="eSPIS_CC_Paragraph Default Font"/>
    <w:basedOn w:val="Zadanifontodlomka"/>
    <w:rsid w:val="00184D3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84D32"/>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84D32"/>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84D32"/>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84D32"/>
    <w:rPr>
      <w:color w:val="808080"/>
      <w:bdr w:color="auto" w:space="0" w:sz="0" w:val="none"/>
      <w:shd w:color="auto" w:fill="auto" w:val="clear"/>
    </w:rPr>
  </w:style>
  <w:style w:customStyle="1" w:styleId="eSPISCCParagraphDefaultFont" w:type="character">
    <w:name w:val="eSPIS_CC_Paragraph Default Font"/>
    <w:basedOn w:val="Zadanifontodlomka"/>
    <w:rsid w:val="00184D3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84D32"/>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84D32"/>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84D32"/>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1136</izvorni_sadrzaj>
    <derivirana_varijabla naziv="DomainObject.Predmet.Broj_1">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St-1136/2016</izvorni_sadrzaj>
    <derivirana_varijabla naziv="DomainObject.Predmet.OznakaBroj_1">St-1136/2016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PASTA AMORE, d.o.o. za ugostiteljstvo i turizam</izvorni_sadrzaj>
    <derivirana_varijabla naziv="DomainObject.Predmet.ProtustrankaFormated_1">  PASTA AMORE, d.o.o. za ugostiteljstvo i turizam</derivirana_varijabla>
  </DomainObject.Predmet.ProtustrankaFormated>
  <DomainObject.Predmet.ProtustrankaFormatedOIB>
    <izvorni_sadrzaj>  PASTA AMORE, d.o.o. za ugostiteljstvo i turizam, OIB 26884656601</izvorni_sadrzaj>
    <derivirana_varijabla naziv="DomainObject.Predmet.ProtustrankaFormatedOIB_1">  PASTA AMORE, d.o.o. za ugostiteljstvo i turizam, OIB 26884656601</derivirana_varijabla>
  </DomainObject.Predmet.ProtustrankaFormatedOIB>
  <DomainObject.Predmet.ProtustrankaFormatedWithAdress>
    <izvorni_sadrzaj> PASTA AMORE, d.o.o. za ugostiteljstvo i turizam, Rovinjska 4, 21000 Split</izvorni_sadrzaj>
    <derivirana_varijabla naziv="DomainObject.Predmet.ProtustrankaFormatedWithAdress_1"> PASTA AMORE, d.o.o. za ugostiteljstvo i turizam, Rovinjska 4, 21000 Split</derivirana_varijabla>
  </DomainObject.Predmet.ProtustrankaFormatedWithAdress>
  <DomainObject.Predmet.ProtustrankaFormatedWithAdressOIB>
    <izvorni_sadrzaj> PASTA AMORE, d.o.o. za ugostiteljstvo i turizam, OIB 26884656601, Rovinjska 4, 21000 Split</izvorni_sadrzaj>
    <derivirana_varijabla naziv="DomainObject.Predmet.ProtustrankaFormatedWithAdressOIB_1"> PASTA AMORE, d.o.o. za ugostiteljstvo i turizam, OIB 26884656601, Rovinjska 4, 21000 Split</derivirana_varijabla>
  </DomainObject.Predmet.ProtustrankaFormatedWithAdressOIB>
  <DomainObject.Predmet.ProtustrankaWithAdress>
    <izvorni_sadrzaj>PASTA AMORE, d.o.o. za ugostiteljstvo i turizam Rovinjska 4, 21000 Split</izvorni_sadrzaj>
    <derivirana_varijabla naziv="DomainObject.Predmet.ProtustrankaWithAdress_1">PASTA AMORE, d.o.o. za ugostiteljstvo i turizam Rovinjska 4, 21000 Split</derivirana_varijabla>
  </DomainObject.Predmet.ProtustrankaWithAdress>
  <DomainObject.Predmet.ProtustrankaWithAdressOIB>
    <izvorni_sadrzaj>PASTA AMORE, d.o.o. za ugostiteljstvo i turizam, OIB 26884656601, Rovinjska 4, 21000 Split</izvorni_sadrzaj>
    <derivirana_varijabla naziv="DomainObject.Predmet.ProtustrankaWithAdressOIB_1">PASTA AMORE, d.o.o. za ugostiteljstvo i turizam, OIB 26884656601, Rovinjska 4, 21000 Split</derivirana_varijabla>
  </DomainObject.Predmet.ProtustrankaWithAdressOIB>
  <DomainObject.Predmet.ProtustrankaNazivFormated>
    <izvorni_sadrzaj>PASTA AMORE, d.o.o. za ugostiteljstvo i turizam</izvorni_sadrzaj>
    <derivirana_varijabla naziv="DomainObject.Predmet.ProtustrankaNazivFormated_1">PASTA AMORE, d.o.o. za ugostiteljstvo i turizam</derivirana_varijabla>
  </DomainObject.Predmet.ProtustrankaNazivFormated>
  <DomainObject.Predmet.ProtustrankaNazivFormatedOIB>
    <izvorni_sadrzaj>PASTA AMORE, d.o.o. za ugostiteljstvo i turizam, OIB 26884656601</izvorni_sadrzaj>
    <derivirana_varijabla naziv="DomainObject.Predmet.ProtustrankaNazivFormatedOIB_1">PASTA AMORE, d.o.o. za ugostiteljstvo i turizam, OIB 26884656601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izvorni_sadrzaj>
    <derivirana_varijabla naziv="DomainObject.Predmet.StrankaFormatedOIB_1">  FINANCIJSKA AGENCIJA, RC SPLIT, OIB </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 Mažuranićevo šetalište 24 b, 21000 Split</izvorni_sadrzaj>
    <derivirana_varijabla naziv="DomainObject.Predmet.StrankaFormatedWithAdressOIB_1"> FINANCIJSKA AGENCIJA, RC SPLIT, OIB ,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 Mažuranićevo šetalište 24 b,21000 Split</izvorni_sadrzaj>
    <derivirana_varijabla naziv="DomainObject.Predmet.StrankaWithAdressOIB_1">FINANCIJSKA AGENCIJA, RC SPLIT, OIB ,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izvorni_sadrzaj>
    <derivirana_varijabla naziv="DomainObject.Predmet.StrankaNazivFormatedOIB_1">FINANCIJSKA AGENCIJA, RC SPLIT, OIB </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65786.84</izvorni_sadrzaj>
    <derivirana_varijabla naziv="DomainObject.Predmet.TrenutnaVrijednost_1">65786.84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item>
    </izvorni_sadrzaj>
    <derivirana_varijabla naziv="DomainObject.Predmet.StrankaListFormatedOIB_1">
      <item>FINANCIJSKA AGENCIJA, RC SPLIT, OIB </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 Mažuranićevo šetalište 24 b, 21000 Split</item>
    </izvorni_sadrzaj>
    <derivirana_varijabla naziv="DomainObject.Predmet.StrankaListFormatedWithAdressOIB_1">
      <item>FINANCIJSKA AGENCIJA, RC SPLIT, OIB ,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item>
    </izvorni_sadrzaj>
    <derivirana_varijabla naziv="DomainObject.Predmet.StrankaListNazivFormatedOIB_1">
      <item>FINANCIJSKA AGENCIJA, RC SPLIT, OIB </item>
    </derivirana_varijabla>
  </DomainObject.Predmet.StrankaListNazivFormatedOIB>
  <DomainObject.Predmet.ProtuStrankaListFormated>
    <izvorni_sadrzaj>
      <item>PASTA AMORE, d.o.o. za ugostiteljstvo i turizam</item>
    </izvorni_sadrzaj>
    <derivirana_varijabla naziv="DomainObject.Predmet.ProtuStrankaListFormated_1">
      <item>PASTA AMORE, d.o.o. za ugostiteljstvo i turizam</item>
    </derivirana_varijabla>
  </DomainObject.Predmet.ProtuStrankaListFormated>
  <DomainObject.Predmet.ProtuStrankaListFormatedOIB>
    <izvorni_sadrzaj>
      <item>PASTA AMORE, d.o.o. za ugostiteljstvo i turizam, OIB 26884656601</item>
    </izvorni_sadrzaj>
    <derivirana_varijabla naziv="DomainObject.Predmet.ProtuStrankaListFormatedOIB_1">
      <item>PASTA AMORE, d.o.o. za ugostiteljstvo i turizam, OIB 26884656601</item>
    </derivirana_varijabla>
  </DomainObject.Predmet.ProtuStrankaListFormatedOIB>
  <DomainObject.Predmet.ProtuStrankaListFormatedWithAdress>
    <izvorni_sadrzaj>
      <item>PASTA AMORE, d.o.o. za ugostiteljstvo i turizam, Rovinjska 4, 21000 Split</item>
    </izvorni_sadrzaj>
    <derivirana_varijabla naziv="DomainObject.Predmet.ProtuStrankaListFormatedWithAdress_1">
      <item>PASTA AMORE, d.o.o. za ugostiteljstvo i turizam, Rovinjska 4, 21000 Split</item>
    </derivirana_varijabla>
  </DomainObject.Predmet.ProtuStrankaListFormatedWithAdress>
  <DomainObject.Predmet.ProtuStrankaListFormatedWithAdressOIB>
    <izvorni_sadrzaj>
      <item>PASTA AMORE, d.o.o. za ugostiteljstvo i turizam, OIB 26884656601, Rovinjska 4, 21000 Split</item>
    </izvorni_sadrzaj>
    <derivirana_varijabla naziv="DomainObject.Predmet.ProtuStrankaListFormatedWithAdressOIB_1">
      <item>PASTA AMORE, d.o.o. za ugostiteljstvo i turizam, OIB 26884656601, Rovinjska 4, 21000 Split</item>
    </derivirana_varijabla>
  </DomainObject.Predmet.ProtuStrankaListFormatedWithAdressOIB>
  <DomainObject.Predmet.ProtuStrankaListNazivFormated>
    <izvorni_sadrzaj>
      <item>PASTA AMORE, d.o.o. za ugostiteljstvo i turizam</item>
    </izvorni_sadrzaj>
    <derivirana_varijabla naziv="DomainObject.Predmet.ProtuStrankaListNazivFormated_1">
      <item>PASTA AMORE, d.o.o. za ugostiteljstvo i turizam</item>
    </derivirana_varijabla>
  </DomainObject.Predmet.ProtuStrankaListNazivFormated>
  <DomainObject.Predmet.ProtuStrankaListNazivFormatedOIB>
    <izvorni_sadrzaj>
      <item>PASTA AMORE, d.o.o. za ugostiteljstvo i turizam, OIB 26884656601</item>
    </izvorni_sadrzaj>
    <derivirana_varijabla naziv="DomainObject.Predmet.ProtuStrankaListNazivFormatedOIB_1">
      <item>PASTA AMORE, d.o.o. za ugostiteljstvo i turizam, OIB 26884656601</item>
    </derivirana_varijabla>
  </DomainObject.Predmet.ProtuStrankaListNazivFormatedOIB>
  <DomainObject.Predmet.OstaliListFormated>
    <izvorni_sadrzaj>
      <item>Luigi Consolati</item>
    </izvorni_sadrzaj>
    <derivirana_varijabla naziv="DomainObject.Predmet.OstaliListFormated_1">
      <item>Luigi Consolati</item>
    </derivirana_varijabla>
  </DomainObject.Predmet.OstaliListFormated>
  <DomainObject.Predmet.OstaliListFormatedOIB>
    <izvorni_sadrzaj>
      <item>Luigi Consolati, OIB 95957517866</item>
    </izvorni_sadrzaj>
    <derivirana_varijabla naziv="DomainObject.Predmet.OstaliListFormatedOIB_1">
      <item>Luigi Consolati, OIB 95957517866</item>
    </derivirana_varijabla>
  </DomainObject.Predmet.OstaliListFormatedOIB>
  <DomainObject.Predmet.OstaliListFormatedWithAdress>
    <izvorni_sadrzaj>
      <item>Luigi Consolati, Via Xx Settembre 10, Falconara Maritima</item>
    </izvorni_sadrzaj>
    <derivirana_varijabla naziv="DomainObject.Predmet.OstaliListFormatedWithAdress_1">
      <item>Luigi Consolati, Via Xx Settembre 10, Falconara Maritima</item>
    </derivirana_varijabla>
  </DomainObject.Predmet.OstaliListFormatedWithAdress>
  <DomainObject.Predmet.OstaliListFormatedWithAdressOIB>
    <izvorni_sadrzaj>
      <item>Luigi Consolati, OIB 95957517866, Via Xx Settembre 10, Falconara Maritima</item>
    </izvorni_sadrzaj>
    <derivirana_varijabla naziv="DomainObject.Predmet.OstaliListFormatedWithAdressOIB_1">
      <item>Luigi Consolati, OIB 95957517866, Via Xx Settembre 10, Falconara Maritima</item>
    </derivirana_varijabla>
  </DomainObject.Predmet.OstaliListFormatedWithAdressOIB>
  <DomainObject.Predmet.OstaliListNazivFormated>
    <izvorni_sadrzaj>
      <item>Luigi Consolati</item>
    </izvorni_sadrzaj>
    <derivirana_varijabla naziv="DomainObject.Predmet.OstaliListNazivFormated_1">
      <item>Luigi Consolati</item>
    </derivirana_varijabla>
  </DomainObject.Predmet.OstaliListNazivFormated>
  <DomainObject.Predmet.OstaliListNazivFormatedOIB>
    <izvorni_sadrzaj>
      <item>Luigi Consolati, OIB 95957517866</item>
    </izvorni_sadrzaj>
    <derivirana_varijabla naziv="DomainObject.Predmet.OstaliListNazivFormatedOIB_1">
      <item>Luigi Consolati, OIB 95957517866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PASTA AMORE, d.o.o. za ugostiteljstvo i turizam</izvorni_sadrzaj>
    <derivirana_varijabla naziv="DomainObject.Predmet.ProtustrankaIDrugi_1">PASTA AMORE, d.o.o. za ugostiteljstvo i turizam</derivirana_varijabla>
  </DomainObject.Predmet.ProtustrankaIDrugi>
  <DomainObject.Predmet.StrankaIDrugiAdressOIB>
    <izvorni_sadrzaj>FINANCIJSKA AGENCIJA, RC SPLIT, OIB , Mažuranićevo šetalište 24 b, 21000 Split</izvorni_sadrzaj>
    <derivirana_varijabla naziv="DomainObject.Predmet.StrankaIDrugiAdressOIB_1">FINANCIJSKA AGENCIJA, RC SPLIT, OIB , Mažuranićevo šetalište 24 b, 21000 Split</derivirana_varijabla>
  </DomainObject.Predmet.StrankaIDrugiAdressOIB>
  <DomainObject.Predmet.ProtustrankaIDrugiAdressOIB>
    <izvorni_sadrzaj>PASTA AMORE, d.o.o. za ugostiteljstvo i turizam, OIB 26884656601, Rovinjska 4, 21000 Split</izvorni_sadrzaj>
    <derivirana_varijabla naziv="DomainObject.Predmet.ProtustrankaIDrugiAdressOIB_1">PASTA AMORE, d.o.o. za ugostiteljstvo i turizam, OIB 26884656601, Rovinjska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PASTA AMORE, d.o.o. za ugostiteljstvo i turizam</item>
      <item>FINANCIJSKA AGENCIJA, RC SPLIT</item>
      <item>Luigi Consolati</item>
    </izvorni_sadrzaj>
    <derivirana_varijabla naziv="DomainObject.Predmet.SudioniciListNaziv_1">
      <item>PASTA AMORE, d.o.o. za ugostiteljstvo i turizam</item>
      <item>FINANCIJSKA AGENCIJA, RC SPLIT</item>
      <item>Luigi Consolati</item>
    </derivirana_varijabla>
  </DomainObject.Predmet.SudioniciListNaziv>
  <DomainObject.Predmet.SudioniciListAdressOIB>
    <izvorni_sadrzaj>
      <item>PASTA AMORE, d.o.o. za ugostiteljstvo i turizam, OIB 26884656601, Rovinjska 4,21000 Split</item>
      <item>FINANCIJSKA AGENCIJA, RC SPLIT, OIB , Mažuranićevo šetalište 24 b,21000 Split</item>
      <item>Luigi Consolati, OIB 95957517866, Via Xx Settembre 10,Falconara Maritima</item>
    </izvorni_sadrzaj>
    <derivirana_varijabla naziv="DomainObject.Predmet.SudioniciListAdressOIB_1">
      <item>PASTA AMORE, d.o.o. za ugostiteljstvo i turizam, OIB 26884656601, Rovinjska 4,21000 Split</item>
      <item>FINANCIJSKA AGENCIJA, RC SPLIT, OIB , Mažuranićevo šetalište 24 b,21000 Split</item>
      <item>Luigi Consolati, OIB 95957517866, Via Xx Settembre 10,Falconara Maritima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26884656601</item>
      <item>, OIB </item>
      <item>, OIB 95957517866</item>
    </izvorni_sadrzaj>
    <derivirana_varijabla naziv="DomainObject.Predmet.SudioniciListNazivOIB_1">
      <item>, OIB 26884656601</item>
      <item>, OIB </item>
      <item>, OIB 95957517866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778718-1665-4AEB-BA9B-80F2B69148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1100</properties:Words>
  <properties:Characters>5982</properties:Characters>
  <properties:Lines>118</properties:Lines>
  <properties:Paragraphs>31</properties:Paragraphs>
  <properties:TotalTime>120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2017-12-12T11:04:00Z</cp:lastPrinted>
  <dcterms:modified xmlns:xsi="http://www.w3.org/2001/XMLSchema-instance" xsi:type="dcterms:W3CDTF">2017-12-12T11:18:00Z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