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2b5e" w14:paraId="1572b5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110158">
        <w:t>7</w:t>
      </w:r>
      <w:r w:rsidR="00DD1464">
        <w:t>98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DD1464">
        <w:t>LANART</w:t>
      </w:r>
      <w:proofErr w:type="spellEnd"/>
      <w:r w:rsidR="00DD1464">
        <w:t xml:space="preserve"> d.o.o. za proizvodnju kalupa</w:t>
      </w:r>
      <w:r w:rsidR="0086262C">
        <w:t xml:space="preserve"> </w:t>
      </w:r>
      <w:r w:rsidR="00DD1464">
        <w:t xml:space="preserve">Zagreb, Jazbina 28a, </w:t>
      </w:r>
      <w:proofErr w:type="spellStart"/>
      <w:r w:rsidR="00DD1464">
        <w:t>MBS</w:t>
      </w:r>
      <w:proofErr w:type="spellEnd"/>
      <w:r w:rsidR="00DD1464">
        <w:t xml:space="preserve">: 080691251, </w:t>
      </w:r>
      <w:proofErr w:type="spellStart"/>
      <w:r w:rsidR="00DD1464">
        <w:t>OIB</w:t>
      </w:r>
      <w:proofErr w:type="spellEnd"/>
      <w:r w:rsidR="00DD1464">
        <w:t xml:space="preserve">: 53207160666, </w:t>
      </w:r>
      <w:r w:rsidR="00AC56D8">
        <w:t xml:space="preserve">dana </w:t>
      </w:r>
      <w:r w:rsidR="00DD1464">
        <w:t>27</w:t>
      </w:r>
      <w:r w:rsidR="00AC56D8">
        <w:t>.</w:t>
      </w:r>
      <w:r w:rsidR="003E019E">
        <w:t xml:space="preserve"> studenog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D1464" w:rsidP="00A247C1" w:rsidR="00DD1464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DD1464">
        <w:t>LANART</w:t>
      </w:r>
      <w:proofErr w:type="spellEnd"/>
      <w:r w:rsidR="00DD1464">
        <w:t xml:space="preserve"> d.o.o. za proizvodnju kalupa</w:t>
      </w:r>
      <w:r w:rsidR="0086262C">
        <w:t xml:space="preserve"> </w:t>
      </w:r>
      <w:r w:rsidR="00DD1464">
        <w:t xml:space="preserve">Zagreb, Jazbina 28a, </w:t>
      </w:r>
      <w:proofErr w:type="spellStart"/>
      <w:r w:rsidR="00DD1464">
        <w:t>MBS</w:t>
      </w:r>
      <w:proofErr w:type="spellEnd"/>
      <w:r w:rsidR="00DD1464">
        <w:t xml:space="preserve">: 080691251, </w:t>
      </w:r>
      <w:proofErr w:type="spellStart"/>
      <w:r w:rsidR="00DD1464">
        <w:t>OIB</w:t>
      </w:r>
      <w:proofErr w:type="spellEnd"/>
      <w:r w:rsidR="00DD1464">
        <w:t>: 53207160666.</w:t>
      </w:r>
      <w:r w:rsidR="00AC56D8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86D78">
        <w:t xml:space="preserve">Ana-Maria Bogović, </w:t>
      </w:r>
      <w:proofErr w:type="spellStart"/>
      <w:r w:rsidR="00486D78">
        <w:t>OIB</w:t>
      </w:r>
      <w:proofErr w:type="spellEnd"/>
      <w:r w:rsidR="00486D78">
        <w:t xml:space="preserve">: 36495483478, Slavonski Brod, Naselje </w:t>
      </w:r>
      <w:proofErr w:type="spellStart"/>
      <w:r w:rsidR="00486D78">
        <w:t>Lutvinka</w:t>
      </w:r>
      <w:proofErr w:type="spellEnd"/>
      <w:r w:rsidR="00486D78">
        <w:t xml:space="preserve"> 2/9.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DD1464">
        <w:t>LANART</w:t>
      </w:r>
      <w:proofErr w:type="spellEnd"/>
      <w:r w:rsidR="00DD1464">
        <w:t xml:space="preserve"> d.o.o. za proizvodnju kalupa</w:t>
      </w:r>
      <w:r w:rsidR="0086262C">
        <w:t xml:space="preserve"> </w:t>
      </w:r>
      <w:r w:rsidR="00DD1464">
        <w:t xml:space="preserve">Zagreb, Jazbina 28a, </w:t>
      </w:r>
      <w:proofErr w:type="spellStart"/>
      <w:r w:rsidR="00DD1464">
        <w:t>MBS</w:t>
      </w:r>
      <w:proofErr w:type="spellEnd"/>
      <w:r w:rsidR="00DD1464">
        <w:t xml:space="preserve">: 080691251, </w:t>
      </w:r>
      <w:proofErr w:type="spellStart"/>
      <w:r w:rsidR="00DD1464">
        <w:t>OIB</w:t>
      </w:r>
      <w:proofErr w:type="spellEnd"/>
      <w:r w:rsidR="00DD1464">
        <w:t>: 53207160666.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DD1464" w:rsidP="00172559" w:rsidR="00DD1464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AC56D8">
        <w:rPr>
          <w:bCs/>
        </w:rPr>
        <w:t>9</w:t>
      </w:r>
      <w:r w:rsidR="003E019E">
        <w:rPr>
          <w:bCs/>
        </w:rPr>
        <w:t>.</w:t>
      </w:r>
      <w:r>
        <w:rPr>
          <w:bCs/>
        </w:rPr>
        <w:t xml:space="preserve">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AC56D8">
        <w:rPr>
          <w:bCs/>
        </w:rPr>
        <w:t>2</w:t>
      </w:r>
      <w:r w:rsidR="00DD1464">
        <w:rPr>
          <w:bCs/>
        </w:rPr>
        <w:t>71</w:t>
      </w:r>
      <w:r w:rsidR="00486D78">
        <w:rPr>
          <w:bCs/>
        </w:rPr>
        <w:t xml:space="preserve"> od </w:t>
      </w:r>
      <w:r w:rsidR="00DD1464">
        <w:rPr>
          <w:bCs/>
        </w:rPr>
        <w:t>8</w:t>
      </w:r>
      <w:r w:rsidR="003E019E">
        <w:rPr>
          <w:bCs/>
        </w:rPr>
        <w:t>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DD1464">
        <w:t>LANART</w:t>
      </w:r>
      <w:proofErr w:type="spellEnd"/>
      <w:r w:rsidR="00DD1464">
        <w:t xml:space="preserve"> d.o.o. za proizvodnju kalupa</w:t>
      </w:r>
      <w:r w:rsidR="0086262C">
        <w:t xml:space="preserve"> </w:t>
      </w:r>
      <w:r w:rsidR="00DD1464">
        <w:t xml:space="preserve">Zagreb, Jazbina 28a, </w:t>
      </w:r>
      <w:proofErr w:type="spellStart"/>
      <w:r w:rsidR="00DD1464">
        <w:t>MBS</w:t>
      </w:r>
      <w:proofErr w:type="spellEnd"/>
      <w:r w:rsidR="00DD1464">
        <w:t xml:space="preserve">: 080691251, </w:t>
      </w:r>
      <w:proofErr w:type="spellStart"/>
      <w:r w:rsidR="00DD1464">
        <w:t>OIB</w:t>
      </w:r>
      <w:proofErr w:type="spellEnd"/>
      <w:r w:rsidR="00DD1464">
        <w:t>: 53207160666.</w:t>
      </w:r>
      <w:r w:rsidR="00AC56D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DD1464">
        <w:t>98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D1464">
        <w:t>12</w:t>
      </w:r>
      <w:r w:rsidR="0011015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DD1464">
        <w:t>98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DD1464">
        <w:t>27</w:t>
      </w:r>
      <w:r w:rsidR="003E019E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158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019E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02E9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6262C"/>
    <w:rsid w:val="008632B2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C56D8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D1464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B02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02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2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2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B02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02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2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2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St-798/2017</izvorni_sadrzaj>
    <derivirana_varijabla naziv="DomainObject.Predmet.OznakaBroj_1">St-798/2017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LANART d.o.o. za proizvodnju kalupa</izvorni_sadrzaj>
    <derivirana_varijabla naziv="DomainObject.Predmet.ProtustrankaFormated_1">  LANART d.o.o. za proizvodnju kalupa</derivirana_varijabla>
  </DomainObject.Predmet.ProtustrankaFormated>
  <DomainObject.Predmet.ProtustrankaFormatedOIB>
    <izvorni_sadrzaj>  LANART d.o.o. za proizvodnju kalupa, OIB 53207160666</izvorni_sadrzaj>
    <derivirana_varijabla naziv="DomainObject.Predmet.ProtustrankaFormatedOIB_1">  LANART d.o.o. za proizvodnju kalupa, OIB 53207160666</derivirana_varijabla>
  </DomainObject.Predmet.ProtustrankaFormatedOIB>
  <DomainObject.Predmet.ProtustrankaFormatedWithAdress>
    <izvorni_sadrzaj> LANART d.o.o. za proizvodnju kalupa, Jazbina 28a , 10000 Zagreb</izvorni_sadrzaj>
    <derivirana_varijabla naziv="DomainObject.Predmet.ProtustrankaFormatedWithAdress_1"> LANART d.o.o. za proizvodnju kalupa, Jazbina 28a , 10000 Zagreb</derivirana_varijabla>
  </DomainObject.Predmet.ProtustrankaFormatedWithAdress>
  <DomainObject.Predmet.ProtustrankaFormatedWithAdressOIB>
    <izvorni_sadrzaj> LANART d.o.o. za proizvodnju kalupa, OIB 53207160666, Jazbina 28a , 10000 Zagreb</izvorni_sadrzaj>
    <derivirana_varijabla naziv="DomainObject.Predmet.ProtustrankaFormatedWithAdressOIB_1"> LANART d.o.o. za proizvodnju kalupa, OIB 53207160666, Jazbina 28a , 10000 Zagreb</derivirana_varijabla>
  </DomainObject.Predmet.ProtustrankaFormatedWithAdressOIB>
  <DomainObject.Predmet.ProtustrankaWithAdress>
    <izvorni_sadrzaj>LANART d.o.o. za proizvodnju kalupa Jazbina 28a , 10000 Zagreb</izvorni_sadrzaj>
    <derivirana_varijabla naziv="DomainObject.Predmet.ProtustrankaWithAdress_1">LANART d.o.o. za proizvodnju kalupa Jazbina 28a , 10000 Zagreb</derivirana_varijabla>
  </DomainObject.Predmet.ProtustrankaWithAdress>
  <DomainObject.Predmet.ProtustrankaWithAdressOIB>
    <izvorni_sadrzaj>LANART d.o.o. za proizvodnju kalupa, OIB 53207160666, Jazbina 28a , 10000 Zagreb</izvorni_sadrzaj>
    <derivirana_varijabla naziv="DomainObject.Predmet.ProtustrankaWithAdressOIB_1">LANART d.o.o. za proizvodnju kalupa, OIB 53207160666, Jazbina 28a , 10000 Zagreb</derivirana_varijabla>
  </DomainObject.Predmet.ProtustrankaWithAdressOIB>
  <DomainObject.Predmet.ProtustrankaNazivFormated>
    <izvorni_sadrzaj>LANART d.o.o. za proizvodnju kalupa</izvorni_sadrzaj>
    <derivirana_varijabla naziv="DomainObject.Predmet.ProtustrankaNazivFormated_1">LANART d.o.o. za proizvodnju kalupa</derivirana_varijabla>
  </DomainObject.Predmet.ProtustrankaNazivFormated>
  <DomainObject.Predmet.ProtustrankaNazivFormatedOIB>
    <izvorni_sadrzaj>LANART d.o.o. za proizvodnju kalupa, OIB 53207160666</izvorni_sadrzaj>
    <derivirana_varijabla naziv="DomainObject.Predmet.ProtustrankaNazivFormatedOIB_1">LANART d.o.o. za proizvodnju kalupa, OIB 53207160666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LANART d.o.o. za proizvodnju kalupa</item>
    </izvorni_sadrzaj>
    <derivirana_varijabla naziv="DomainObject.Predmet.ProtuStrankaListFormated_1">
      <item>LANART d.o.o. za proizvodnju kalupa</item>
    </derivirana_varijabla>
  </DomainObject.Predmet.ProtuStrankaListFormated>
  <DomainObject.Predmet.ProtuStrankaListFormatedOIB>
    <izvorni_sadrzaj>
      <item>LANART d.o.o. za proizvodnju kalupa, OIB 53207160666</item>
    </izvorni_sadrzaj>
    <derivirana_varijabla naziv="DomainObject.Predmet.ProtuStrankaListFormatedOIB_1">
      <item>LANART d.o.o. za proizvodnju kalupa, OIB 53207160666</item>
    </derivirana_varijabla>
  </DomainObject.Predmet.ProtuStrankaListFormatedOIB>
  <DomainObject.Predmet.ProtuStrankaListFormatedWithAdress>
    <izvorni_sadrzaj>
      <item>LANART d.o.o. za proizvodnju kalupa, Jazbina 28a , 10000 Zagreb</item>
    </izvorni_sadrzaj>
    <derivirana_varijabla naziv="DomainObject.Predmet.ProtuStrankaListFormatedWithAdress_1">
      <item>LANART d.o.o. za proizvodnju kalupa, Jazbina 28a , 10000 Zagreb</item>
    </derivirana_varijabla>
  </DomainObject.Predmet.ProtuStrankaListFormatedWithAdress>
  <DomainObject.Predmet.ProtuStrankaListFormatedWithAdressOIB>
    <izvorni_sadrzaj>
      <item>LANART d.o.o. za proizvodnju kalupa, OIB 53207160666, Jazbina 28a , 10000 Zagreb</item>
    </izvorni_sadrzaj>
    <derivirana_varijabla naziv="DomainObject.Predmet.ProtuStrankaListFormatedWithAdressOIB_1">
      <item>LANART d.o.o. za proizvodnju kalupa, OIB 53207160666, Jazbina 28a , 10000 Zagreb</item>
    </derivirana_varijabla>
  </DomainObject.Predmet.ProtuStrankaListFormatedWithAdressOIB>
  <DomainObject.Predmet.ProtuStrankaListNazivFormated>
    <izvorni_sadrzaj>
      <item>LANART d.o.o. za proizvodnju kalupa</item>
    </izvorni_sadrzaj>
    <derivirana_varijabla naziv="DomainObject.Predmet.ProtuStrankaListNazivFormated_1">
      <item>LANART d.o.o. za proizvodnju kalupa</item>
    </derivirana_varijabla>
  </DomainObject.Predmet.ProtuStrankaListNazivFormated>
  <DomainObject.Predmet.ProtuStrankaListNazivFormatedOIB>
    <izvorni_sadrzaj>
      <item>LANART d.o.o. za proizvodnju kalupa, OIB 53207160666</item>
    </izvorni_sadrzaj>
    <derivirana_varijabla naziv="DomainObject.Predmet.ProtuStrankaListNazivFormatedOIB_1">
      <item>LANART d.o.o. za proizvodnju kalupa, OIB 53207160666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LANART d.o.o. za proizvodnju kalupa</izvorni_sadrzaj>
    <derivirana_varijabla naziv="DomainObject.Predmet.ProtustrankaIDrugi_1">LANART d.o.o. za proizvodnju kalupa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LANART d.o.o. za proizvodnju kalupa, OIB 53207160666, Jazbina 28a , 10000 Zagreb</izvorni_sadrzaj>
    <derivirana_varijabla naziv="DomainObject.Predmet.ProtustrankaIDrugiAdressOIB_1">LANART d.o.o. za proizvodnju kalupa, OIB 53207160666, Jazbina 28a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LANART d.o.o. za proizvodnju kalupa</item>
      <item>FINA Regionalni centar Zagreb</item>
    </izvorni_sadrzaj>
    <derivirana_varijabla naziv="DomainObject.Predmet.SudioniciListNaziv_1">
      <item>LANART d.o.o. za proizvodnju kalupa</item>
      <item>FINA Regionalni centar Zagreb</item>
    </derivirana_varijabla>
  </DomainObject.Predmet.SudioniciListNaziv>
  <DomainObject.Predmet.SudioniciListAdressOIB>
    <izvorni_sadrzaj>
      <item>LANART d.o.o. za proizvodnju kalupa, OIB 53207160666, Jazbina 28a ,10000 Zagreb</item>
      <item>FINA Regionalni centar Zagreb, OIB 85821130368, Trg svibanjskih žrtava 1995. br. 1,10000 Zagreb</item>
    </izvorni_sadrzaj>
    <derivirana_varijabla naziv="DomainObject.Predmet.SudioniciListAdressOIB_1">
      <item>LANART d.o.o. za proizvodnju kalupa, OIB 53207160666, Jazbina 28a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53207160666</item>
      <item>, OIB 85821130368</item>
    </izvorni_sadrzaj>
    <derivirana_varijabla naziv="DomainObject.Predmet.SudioniciListNazivOIB_1">
      <item>, OIB 53207160666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671AD-5428-4A51-9E19-73212FCF62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3127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2017-11-27T08:19:00Z</dcterms:created>
  <dc:creator>Korisnik</dc:creator>
  <cp:lastModifiedBy>Ljiljana Floršić</cp:lastModifiedBy>
  <cp:lastPrinted>2017-11-27T08:20:00Z</cp:lastPrinted>
  <dcterms:modified xmlns:xsi="http://www.w3.org/2001/XMLSchema-instance" xsi:type="dcterms:W3CDTF">2017-11-27T08:21:00Z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