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242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F3177">
                    <w:rPr>
                      <w:sz w:val="22"/>
                      <w:szCs w:val="22"/>
                    </w:rPr>
                    <w:t>St-</w:t>
                  </w:r>
                  <w:r w:rsidR="00784BD5">
                    <w:rPr>
                      <w:sz w:val="22"/>
                      <w:szCs w:val="22"/>
                    </w:rPr>
                    <w:t>173</w:t>
                  </w:r>
                  <w:r w:rsidR="00882420">
                    <w:rPr>
                      <w:sz w:val="22"/>
                      <w:szCs w:val="22"/>
                    </w:rPr>
                    <w:t>/2018-</w:t>
                  </w:r>
                  <w:r w:rsidR="00692719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1eb8a0" w14:paraId="21eb8a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84BD5">
        <w:t>ŠPORTSKO RIBOLOVNA UDRUGA PIŠKUR KOZARAC, Međimurska 47, Kozarac, Registarski broj: 14002124, OIB: 15271641359</w:t>
      </w:r>
      <w:r>
        <w:t xml:space="preserve">,  temeljem članka 430. Stečajnog zakona (NN 71/15, dalje: SZ), dana </w:t>
      </w:r>
      <w:r w:rsidR="00784BD5">
        <w:t>09</w:t>
      </w:r>
      <w:r>
        <w:t xml:space="preserve">. </w:t>
      </w:r>
      <w:r w:rsidR="00882420">
        <w:t>ožujka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84BD5">
        <w:t>ŠPORTSKO RIBOLOVNA UDRUGA PIŠKUR KOZARAC, Međimurska 47, Kozarac, Registarski broj: 14002124, OIB: 15271641359</w:t>
      </w:r>
      <w:r>
        <w:t xml:space="preserve">, na temelju neizvršenih osnova za plaćanje iznosi </w:t>
      </w:r>
      <w:r w:rsidR="00A07DE6">
        <w:t>5.877,02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784BD5">
        <w:t xml:space="preserve"> – likvidator </w:t>
      </w:r>
      <w:r>
        <w:t xml:space="preserve"> </w:t>
      </w:r>
      <w:r w:rsidR="00784BD5">
        <w:t xml:space="preserve">Karlo </w:t>
      </w:r>
      <w:proofErr w:type="spellStart"/>
      <w:r w:rsidR="00784BD5">
        <w:t>Sabo</w:t>
      </w:r>
      <w:proofErr w:type="spellEnd"/>
      <w:r w:rsidR="00784BD5">
        <w:t>, OIB: 74097851462, Međimurska ulica 26, Kozarac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84BD5">
        <w:t>173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784BD5">
        <w:t>9</w:t>
      </w:r>
      <w:r w:rsidR="006F3177">
        <w:t xml:space="preserve">. </w:t>
      </w:r>
      <w:r w:rsidR="00A07DE6">
        <w:t xml:space="preserve">ožujka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07DE6">
        <w:t>10</w:t>
      </w:r>
      <w:r>
        <w:t>.</w:t>
      </w:r>
      <w:r w:rsidR="00A07DE6">
        <w:t>5</w:t>
      </w:r>
      <w:r>
        <w:t>.2018.</w:t>
      </w:r>
    </w:p>
    <w:p w:rsidRDefault="00E6691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84BD5"/>
    <w:rsid w:val="007C75AC"/>
    <w:rsid w:val="00850ECF"/>
    <w:rsid w:val="00882420"/>
    <w:rsid w:val="00883522"/>
    <w:rsid w:val="008D1548"/>
    <w:rsid w:val="008D7FA0"/>
    <w:rsid w:val="0090773D"/>
    <w:rsid w:val="009158AC"/>
    <w:rsid w:val="00927558"/>
    <w:rsid w:val="00947F82"/>
    <w:rsid w:val="009C4D46"/>
    <w:rsid w:val="00A07DE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6918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6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RIBOLOVNA UDRUGA PIŠKUR KOZARAC</izvorni_sadrzaj>
    <derivirana_varijabla naziv="DomainObject.Predmet.ProtustrankaFormated_1">  ŠPORTSKO RIBOLOVNA UDRUGA PIŠKUR KOZARAC</derivirana_varijabla>
  </DomainObject.Predmet.ProtustrankaFormated>
  <DomainObject.Predmet.ProtustrankaFormatedOIB>
    <izvorni_sadrzaj>  ŠPORTSKO RIBOLOVNA UDRUGA PIŠKUR KOZARAC, OIB 15271641359</izvorni_sadrzaj>
    <derivirana_varijabla naziv="DomainObject.Predmet.ProtustrankaFormatedOIB_1">  ŠPORTSKO RIBOLOVNA UDRUGA PIŠKUR KOZARAC, OIB 15271641359</derivirana_varijabla>
  </DomainObject.Predmet.ProtustrankaFormatedOIB>
  <DomainObject.Predmet.ProtustrankaFormatedWithAdress>
    <izvorni_sadrzaj> ŠPORTSKO RIBOLOVNA UDRUGA PIŠKUR KOZARAC, Međimurska 47, 31326 Kozarac</izvorni_sadrzaj>
    <derivirana_varijabla naziv="DomainObject.Predmet.ProtustrankaFormatedWithAdress_1"> ŠPORTSKO RIBOLOVNA UDRUGA PIŠKUR KOZARAC, Međimurska 47, 31326 Kozarac</derivirana_varijabla>
  </DomainObject.Predmet.ProtustrankaFormatedWithAdress>
  <DomainObject.Predmet.ProtustrankaFormatedWithAdressOIB>
    <izvorni_sadrzaj> ŠPORTSKO RIBOLOVNA UDRUGA PIŠKUR KOZARAC, OIB 15271641359, Međimurska 47, 31326 Kozarac</izvorni_sadrzaj>
    <derivirana_varijabla naziv="DomainObject.Predmet.ProtustrankaFormatedWithAdressOIB_1"> ŠPORTSKO RIBOLOVNA UDRUGA PIŠKUR KOZARAC, OIB 15271641359, Međimurska 47, 31326 Kozarac</derivirana_varijabla>
  </DomainObject.Predmet.ProtustrankaFormatedWithAdressOIB>
  <DomainObject.Predmet.ProtustrankaWithAdress>
    <izvorni_sadrzaj>ŠPORTSKO RIBOLOVNA UDRUGA PIŠKUR KOZARAC Međimurska 47, 31326 Kozarac</izvorni_sadrzaj>
    <derivirana_varijabla naziv="DomainObject.Predmet.ProtustrankaWithAdress_1">ŠPORTSKO RIBOLOVNA UDRUGA PIŠKUR KOZARAC Međimurska 47, 31326 Kozarac</derivirana_varijabla>
  </DomainObject.Predmet.ProtustrankaWithAdress>
  <DomainObject.Predmet.ProtustrankaWithAdressOIB>
    <izvorni_sadrzaj>ŠPORTSKO RIBOLOVNA UDRUGA PIŠKUR KOZARAC, OIB 15271641359, Međimurska 47, 31326 Kozarac</izvorni_sadrzaj>
    <derivirana_varijabla naziv="DomainObject.Predmet.ProtustrankaWithAdressOIB_1">ŠPORTSKO RIBOLOVNA UDRUGA PIŠKUR KOZARAC, OIB 15271641359, Međimurska 47, 31326 Kozarac</derivirana_varijabla>
  </DomainObject.Predmet.ProtustrankaWithAdressOIB>
  <DomainObject.Predmet.ProtustrankaNazivFormated>
    <izvorni_sadrzaj>ŠPORTSKO RIBOLOVNA UDRUGA PIŠKUR KOZARAC</izvorni_sadrzaj>
    <derivirana_varijabla naziv="DomainObject.Predmet.ProtustrankaNazivFormated_1">ŠPORTSKO RIBOLOVNA UDRUGA PIŠKUR KOZARAC</derivirana_varijabla>
  </DomainObject.Predmet.ProtustrankaNazivFormated>
  <DomainObject.Predmet.ProtustrankaNazivFormatedOIB>
    <izvorni_sadrzaj>ŠPORTSKO RIBOLOVNA UDRUGA PIŠKUR KOZARAC, OIB 15271641359</izvorni_sadrzaj>
    <derivirana_varijabla naziv="DomainObject.Predmet.ProtustrankaNazivFormatedOIB_1">ŠPORTSKO RIBOLOVNA UDRUGA PIŠKUR KOZARAC, OIB 15271641359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ŠPORTSKO RIBOLOVNA UDRUGA PIŠKUR KOZARAC</item>
    </izvorni_sadrzaj>
    <derivirana_varijabla naziv="DomainObject.Predmet.ProtuStrankaListFormated_1">
      <item>ŠPORTSKO RIBOLOVNA UDRUGA PIŠKUR KOZARAC</item>
    </derivirana_varijabla>
  </DomainObject.Predmet.ProtuStrankaListFormated>
  <DomainObject.Predmet.ProtuStrankaListFormatedOIB>
    <izvorni_sadrzaj>
      <item>ŠPORTSKO RIBOLOVNA UDRUGA PIŠKUR KOZARAC, OIB 15271641359</item>
    </izvorni_sadrzaj>
    <derivirana_varijabla naziv="DomainObject.Predmet.ProtuStrankaListFormatedOIB_1">
      <item>ŠPORTSKO RIBOLOVNA UDRUGA PIŠKUR KOZARAC, OIB 15271641359</item>
    </derivirana_varijabla>
  </DomainObject.Predmet.ProtuStrankaListFormatedOIB>
  <DomainObject.Predmet.ProtuStrankaListFormatedWithAdress>
    <izvorni_sadrzaj>
      <item>ŠPORTSKO RIBOLOVNA UDRUGA PIŠKUR KOZARAC, Međimurska 47, 31326 Kozarac</item>
    </izvorni_sadrzaj>
    <derivirana_varijabla naziv="DomainObject.Predmet.ProtuStrankaListFormatedWithAdress_1">
      <item>ŠPORTSKO RIBOLOVNA UDRUGA PIŠKUR KOZARAC, Međimurska 47, 31326 Kozarac</item>
    </derivirana_varijabla>
  </DomainObject.Predmet.ProtuStrankaListFormatedWithAdress>
  <DomainObject.Predmet.ProtuStrankaListFormatedWithAdressOIB>
    <izvorni_sadrzaj>
      <item>ŠPORTSKO RIBOLOVNA UDRUGA PIŠKUR KOZARAC, OIB 15271641359, Međimurska 47, 31326 Kozarac</item>
    </izvorni_sadrzaj>
    <derivirana_varijabla naziv="DomainObject.Predmet.ProtuStrankaListFormatedWithAdressOIB_1">
      <item>ŠPORTSKO RIBOLOVNA UDRUGA PIŠKUR KOZARAC, OIB 15271641359, Međimurska 47, 31326 Kozarac</item>
    </derivirana_varijabla>
  </DomainObject.Predmet.ProtuStrankaListFormatedWithAdressOIB>
  <DomainObject.Predmet.ProtuStrankaListNazivFormated>
    <izvorni_sadrzaj>
      <item>ŠPORTSKO RIBOLOVNA UDRUGA PIŠKUR KOZARAC</item>
    </izvorni_sadrzaj>
    <derivirana_varijabla naziv="DomainObject.Predmet.ProtuStrankaListNazivFormated_1">
      <item>ŠPORTSKO RIBOLOVNA UDRUGA PIŠKUR KOZARAC</item>
    </derivirana_varijabla>
  </DomainObject.Predmet.ProtuStrankaListNazivFormated>
  <DomainObject.Predmet.ProtuStrankaListNazivFormatedOIB>
    <izvorni_sadrzaj>
      <item>ŠPORTSKO RIBOLOVNA UDRUGA PIŠKUR KOZARAC, OIB 15271641359</item>
    </izvorni_sadrzaj>
    <derivirana_varijabla naziv="DomainObject.Predmet.ProtuStrankaListNazivFormatedOIB_1">
      <item>ŠPORTSKO RIBOLOVNA UDRUGA PIŠKUR KOZARAC, OIB 15271641359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ŠPORTSKO RIBOLOVNA UDRUGA PIŠKUR KOZARAC</izvorni_sadrzaj>
    <derivirana_varijabla naziv="DomainObject.Predmet.ProtustrankaIDrugi_1">ŠPORTSKO RIBOLOVNA UDRUGA PIŠKUR KOZARAC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ŠPORTSKO RIBOLOVNA UDRUGA PIŠKUR KOZARAC, OIB 15271641359, Međimurska 47, 31326 Kozarac</izvorni_sadrzaj>
    <derivirana_varijabla naziv="DomainObject.Predmet.ProtustrankaIDrugiAdressOIB_1">ŠPORTSKO RIBOLOVNA UDRUGA PIŠKUR KOZARAC, OIB 15271641359, Međimurska 47,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ŠPORTSKO RIBOLOVNA UDRUGA PIŠKUR KOZARAC</item>
    </izvorni_sadrzaj>
    <derivirana_varijabla naziv="DomainObject.Predmet.SudioniciListNaziv_1">
      <item>FINA RC OSIJEK</item>
      <item>ŠPORTSKO RIBOLOVNA UDRUGA PIŠKUR KOZARAC</item>
    </derivirana_varijabla>
  </DomainObject.Predmet.SudioniciListNaziv>
  <DomainObject.Predmet.SudioniciListAdressOIB>
    <izvorni_sadrzaj>
      <item>FINA RC OSIJEK, OIB 85821130368</item>
      <item>ŠPORTSKO RIBOLOVNA UDRUGA PIŠKUR KOZARAC, OIB 15271641359, Međimurska 47,31326 Kozarac</item>
    </izvorni_sadrzaj>
    <derivirana_varijabla naziv="DomainObject.Predmet.SudioniciListAdressOIB_1">
      <item>FINA RC OSIJEK, OIB 85821130368</item>
      <item>ŠPORTSKO RIBOLOVNA UDRUGA PIŠKUR KOZARAC, OIB 15271641359, Međimurska 47,31326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15271641359</item>
    </izvorni_sadrzaj>
    <derivirana_varijabla naziv="DomainObject.Predmet.SudioniciListNazivOIB_1">
      <item>, OIB 85821130368</item>
      <item>, OIB 15271641359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2168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2018-03-09T11:43:00Z</dcterms:created>
  <dc:creator>Snježana Andrijanić</dc:creator>
  <cp:lastModifiedBy>Gordana Harc</cp:lastModifiedBy>
  <cp:lastPrinted>2018-03-06T11:57:00Z</cp:lastPrinted>
  <dcterms:modified xmlns:xsi="http://www.w3.org/2001/XMLSchema-instance" xsi:type="dcterms:W3CDTF">2018-03-09T11:44:00Z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- 173-18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