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e826" w14:paraId="fc5e826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EKO DRVO BABIĆ d.o.o., Majur, Davorina Trstenjaka 38, OIB: 28652228058</w:t>
      </w:r>
      <w:r w:rsidR="00F96BD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3DF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1839D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EKO DRVO BABIĆ d.o.o., Majur, Davorina Trstenjaka 38, OIB: 28652228058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EKO DRVO BABIĆ d.o.o., Majur, Davorina Trstenjaka 38, OIB: 28652228058,</w:t>
      </w:r>
      <w:r w:rsidR="00997767">
        <w:rPr>
          <w:rFonts w:hAnsi="Times New Roman" w:ascii="Times New Roman"/>
          <w:sz w:val="24"/>
          <w:szCs w:val="24"/>
        </w:rPr>
        <w:t xml:space="preserve"> </w:t>
      </w:r>
      <w:r w:rsidR="009628A3">
        <w:rPr>
          <w:rFonts w:hAnsi="Times New Roman" w:ascii="Times New Roman"/>
          <w:sz w:val="24"/>
          <w:szCs w:val="24"/>
        </w:rPr>
        <w:t>ZORANU BABIĆU, Majur, Davorina Trstenjaka 38, OIB: 97680183966,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</w:t>
      </w:r>
      <w:r w:rsidR="00F96BDD">
        <w:rPr>
          <w:rFonts w:cs="Times New Roman" w:eastAsia="Times New Roman" w:hAnsi="Times New Roman" w:ascii="Times New Roman"/>
          <w:sz w:val="24"/>
          <w:szCs w:val="24"/>
          <w:lang w:eastAsia="hr-HR"/>
        </w:rPr>
        <w:t>osam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6A783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lipnja</w:t>
      </w:r>
      <w:r w:rsidR="00FA79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2017. u </w:t>
      </w:r>
      <w:r w:rsidR="003F3D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</w:t>
      </w:r>
      <w:r w:rsidR="009628A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3F3D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AD75EF" w:rsidR="006A7837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FA79A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997767" w:rsidP="00997767" w:rsidR="00997767" w:rsidRPr="00997767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B32E2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F3DF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6A783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EKO DRVO BABIĆ d.o.o., Majur, Davorina Trstenjaka 38, OIB: 28652228058,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9628A3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3F3DF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A783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3F3DFD" w:rsidR="00AD75EF" w:rsidRPr="00AD75E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D87" w:rsidP="00AD75EF" w:rsidR="006A3D87">
      <w:pPr>
        <w:spacing w:lineRule="auto" w:line="240" w:after="0"/>
      </w:pPr>
      <w:r>
        <w:separator/>
      </w:r>
    </w:p>
  </w:endnote>
  <w:endnote w:id="0" w:type="continuationSeparator">
    <w:p w:rsidRDefault="006A3D87" w:rsidP="00AD75EF" w:rsidR="006A3D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D87" w:rsidP="00AD75EF" w:rsidR="006A3D87">
      <w:pPr>
        <w:spacing w:lineRule="auto" w:line="240" w:after="0"/>
      </w:pPr>
      <w:r>
        <w:separator/>
      </w:r>
    </w:p>
  </w:footnote>
  <w:footnote w:id="0" w:type="continuationSeparator">
    <w:p w:rsidRDefault="006A3D87" w:rsidP="00AD75EF" w:rsidR="006A3D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C6F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9628A3">
      <w:t>4396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34D52"/>
    <w:rsid w:val="00055EF0"/>
    <w:rsid w:val="000C655E"/>
    <w:rsid w:val="00122885"/>
    <w:rsid w:val="0015225A"/>
    <w:rsid w:val="001839DA"/>
    <w:rsid w:val="002B0C8B"/>
    <w:rsid w:val="002F3142"/>
    <w:rsid w:val="00333C35"/>
    <w:rsid w:val="003A6FBE"/>
    <w:rsid w:val="003F3DFD"/>
    <w:rsid w:val="0040288E"/>
    <w:rsid w:val="00411893"/>
    <w:rsid w:val="004555A8"/>
    <w:rsid w:val="005375DC"/>
    <w:rsid w:val="00545C70"/>
    <w:rsid w:val="006971AA"/>
    <w:rsid w:val="006A3D87"/>
    <w:rsid w:val="006A7837"/>
    <w:rsid w:val="007252FD"/>
    <w:rsid w:val="00770AC9"/>
    <w:rsid w:val="007F08AA"/>
    <w:rsid w:val="008146F8"/>
    <w:rsid w:val="008754A9"/>
    <w:rsid w:val="008B78FE"/>
    <w:rsid w:val="008F0E72"/>
    <w:rsid w:val="009117B8"/>
    <w:rsid w:val="009628A3"/>
    <w:rsid w:val="00997767"/>
    <w:rsid w:val="009E2519"/>
    <w:rsid w:val="00A46F19"/>
    <w:rsid w:val="00AD75EF"/>
    <w:rsid w:val="00B03498"/>
    <w:rsid w:val="00B32E2E"/>
    <w:rsid w:val="00CE1C7A"/>
    <w:rsid w:val="00D06BAA"/>
    <w:rsid w:val="00DB72FD"/>
    <w:rsid w:val="00E5731F"/>
    <w:rsid w:val="00E9510E"/>
    <w:rsid w:val="00EE1AE3"/>
    <w:rsid w:val="00F0285B"/>
    <w:rsid w:val="00F96BDD"/>
    <w:rsid w:val="00FA79A8"/>
    <w:rsid w:val="00FA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C6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7C6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7C6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7C6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C6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7C6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7C6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7C6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4396</izvorni_sadrzaj>
    <derivirana_varijabla naziv="DomainObject.Predmet.Broj_1">4396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St-4396/2016</izvorni_sadrzaj>
    <derivirana_varijabla naziv="DomainObject.Predmet.OznakaBroj_1">St-4396/2016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DRVO BABIĆ d.o.o. zastupanog po punomoćniku Zoran Babić</izvorni_sadrzaj>
    <derivirana_varijabla naziv="DomainObject.Predmet.ProtustrankaFormated_1">  EKO DRVO BABIĆ d.o.o. zastupanog po punomoćniku Zoran Babić</derivirana_varijabla>
  </DomainObject.Predmet.ProtustrankaFormated>
  <DomainObject.Predmet.ProtustrankaFormatedOIB>
    <izvorni_sadrzaj>  EKO DRVO BABIĆ d.o.o., OIB 28652228058 zastupanog po punomoćniku Zoran Babić</izvorni_sadrzaj>
    <derivirana_varijabla naziv="DomainObject.Predmet.ProtustrankaFormatedOIB_1">  EKO DRVO BABIĆ d.o.o., OIB 28652228058 zastupanog po punomoćniku Zoran Babić</derivirana_varijabla>
  </DomainObject.Predmet.ProtustrankaFormatedOIB>
  <DomainObject.Predmet.ProtustrankaFormatedWithAdress>
    <izvorni_sadrzaj> EKO DRVO BABIĆ d.o.o., Davorina Trstenjaka 38, 10342 Majur zastupanog po punomoćniku Zoran Babić</izvorni_sadrzaj>
    <derivirana_varijabla naziv="DomainObject.Predmet.ProtustrankaFormatedWithAdress_1"> EKO DRVO BABIĆ d.o.o., Davorina Trstenjaka 38, 10342 Majur zastupanog po punomoćniku Zoran Babić</derivirana_varijabla>
  </DomainObject.Predmet.ProtustrankaFormatedWithAdress>
  <DomainObject.Predmet.ProtustrankaFormatedWithAdressOIB>
    <izvorni_sadrzaj> EKO DRVO BABIĆ d.o.o., OIB 28652228058, Davorina Trstenjaka 38, 10342 Majur zastupanog po punomoćniku Zoran Babić</izvorni_sadrzaj>
    <derivirana_varijabla naziv="DomainObject.Predmet.ProtustrankaFormatedWithAdressOIB_1"> EKO DRVO BABIĆ d.o.o., OIB 28652228058, Davorina Trstenjaka 38, 10342 Majur zastupanog po punomoćniku Zoran Babić</derivirana_varijabla>
  </DomainObject.Predmet.ProtustrankaFormatedWithAdressOIB>
  <DomainObject.Predmet.ProtustrankaWithAdress>
    <izvorni_sadrzaj>EKO DRVO BABIĆ d.o.o. Davorina Trstenjaka 38, 10342 Majur</izvorni_sadrzaj>
    <derivirana_varijabla naziv="DomainObject.Predmet.ProtustrankaWithAdress_1">EKO DRVO BABIĆ d.o.o. Davorina Trstenjaka 38, 10342 Majur</derivirana_varijabla>
  </DomainObject.Predmet.ProtustrankaWithAdress>
  <DomainObject.Predmet.ProtustrankaWithAdressOIB>
    <izvorni_sadrzaj>EKO DRVO BABIĆ d.o.o., OIB 28652228058, Davorina Trstenjaka 38, 10342 Majur</izvorni_sadrzaj>
    <derivirana_varijabla naziv="DomainObject.Predmet.ProtustrankaWithAdressOIB_1">EKO DRVO BABIĆ d.o.o., OIB 28652228058, Davorina Trstenjaka 38, 10342 Majur</derivirana_varijabla>
  </DomainObject.Predmet.ProtustrankaWithAdressOIB>
  <DomainObject.Predmet.ProtustrankaNazivFormated>
    <izvorni_sadrzaj>EKO DRVO BABIĆ d.o.o.</izvorni_sadrzaj>
    <derivirana_varijabla naziv="DomainObject.Predmet.ProtustrankaNazivFormated_1">EKO DRVO BABIĆ d.o.o.</derivirana_varijabla>
  </DomainObject.Predmet.ProtustrankaNazivFormated>
  <DomainObject.Predmet.ProtustrankaNazivFormatedOIB>
    <izvorni_sadrzaj>EKO DRVO BABIĆ d.o.o., OIB 28652228058</izvorni_sadrzaj>
    <derivirana_varijabla naziv="DomainObject.Predmet.ProtustrankaNazivFormatedOIB_1">EKO DRVO BABIĆ d.o.o., OIB 28652228058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DRVO BABIĆ d.o.o. zastupanog po punomoćniku Zoran Babić</item>
    </izvorni_sadrzaj>
    <derivirana_varijabla naziv="DomainObject.Predmet.ProtuStrankaListFormated_1">
      <item>EKO DRVO BABIĆ d.o.o. zastupanog po punomoćniku Zoran Babić</item>
    </derivirana_varijabla>
  </DomainObject.Predmet.ProtuStrankaListFormated>
  <DomainObject.Predmet.ProtuStrankaListFormatedOIB>
    <izvorni_sadrzaj>
      <item>EKO DRVO BABIĆ d.o.o., OIB 28652228058 zastupanog po punomoćniku Zoran Babić</item>
    </izvorni_sadrzaj>
    <derivirana_varijabla naziv="DomainObject.Predmet.ProtuStrankaListFormatedOIB_1">
      <item>EKO DRVO BABIĆ d.o.o., OIB 28652228058 zastupanog po punomoćniku Zoran Babić</item>
    </derivirana_varijabla>
  </DomainObject.Predmet.ProtuStrankaListFormatedOIB>
  <DomainObject.Predmet.ProtuStrankaListFormatedWithAdress>
    <izvorni_sadrzaj>
      <item>EKO DRVO BABIĆ d.o.o., Davorina Trstenjaka 38, 10342 Majur zastupanog po punomoćniku Zoran Babić</item>
    </izvorni_sadrzaj>
    <derivirana_varijabla naziv="DomainObject.Predmet.ProtuStrankaListFormatedWithAdress_1">
      <item>EKO DRVO BABIĆ d.o.o., Davorina Trstenjaka 38, 10342 Majur zastupanog po punomoćniku Zoran Babić</item>
    </derivirana_varijabla>
  </DomainObject.Predmet.ProtuStrankaListFormatedWithAdress>
  <DomainObject.Predmet.ProtuStrankaListFormatedWithAdressOIB>
    <izvorni_sadrzaj>
      <item>EKO DRVO BABIĆ d.o.o., OIB 28652228058, Davorina Trstenjaka 38, 10342 Majur zastupanog po punomoćniku Zoran Babić</item>
    </izvorni_sadrzaj>
    <derivirana_varijabla naziv="DomainObject.Predmet.ProtuStrankaListFormatedWithAdressOIB_1">
      <item>EKO DRVO BABIĆ d.o.o., OIB 28652228058, Davorina Trstenjaka 38, 10342 Majur zastupanog po punomoćniku Zoran Babić</item>
    </derivirana_varijabla>
  </DomainObject.Predmet.ProtuStrankaListFormatedWithAdressOIB>
  <DomainObject.Predmet.ProtuStrankaListNazivFormated>
    <izvorni_sadrzaj>
      <item>EKO DRVO BABIĆ d.o.o.</item>
    </izvorni_sadrzaj>
    <derivirana_varijabla naziv="DomainObject.Predmet.ProtuStrankaListNazivFormated_1">
      <item>EKO DRVO BABIĆ d.o.o.</item>
    </derivirana_varijabla>
  </DomainObject.Predmet.ProtuStrankaListNazivFormated>
  <DomainObject.Predmet.ProtuStrankaListNazivFormatedOIB>
    <izvorni_sadrzaj>
      <item>EKO DRVO BABIĆ d.o.o., OIB 28652228058</item>
    </izvorni_sadrzaj>
    <derivirana_varijabla naziv="DomainObject.Predmet.ProtuStrankaListNazivFormatedOIB_1">
      <item>EKO DRVO BABIĆ d.o.o., OIB 28652228058</item>
    </derivirana_varijabla>
  </DomainObject.Predmet.ProtuStrankaListNazivFormatedOIB>
  <DomainObject.Predmet.OstaliListFormated>
    <izvorni_sadrzaj>
      <item>Zoran Babić punomoćnik sudionika u postupku EKO DRVO BABIĆ d.o.o.</item>
    </izvorni_sadrzaj>
    <derivirana_varijabla naziv="DomainObject.Predmet.OstaliListFormated_1">
      <item>Zoran Babić punomoćnik sudionika u postupku EKO DRVO BABIĆ d.o.o.</item>
    </derivirana_varijabla>
  </DomainObject.Predmet.OstaliListFormated>
  <DomainObject.Predmet.OstaliListFormatedOIB>
    <izvorni_sadrzaj>
      <item>Zoran Babić, OIB 97680183966 punomoćnik sudionika u postupku EKO DRVO BABIĆ d.o.o.</item>
    </izvorni_sadrzaj>
    <derivirana_varijabla naziv="DomainObject.Predmet.OstaliListFormatedOIB_1">
      <item>Zoran Babić, OIB 97680183966 punomoćnik sudionika u postupku EKO DRVO BABIĆ d.o.o.</item>
    </derivirana_varijabla>
  </DomainObject.Predmet.OstaliListFormatedOIB>
  <DomainObject.Predmet.OstaliListFormatedWithAdress>
    <izvorni_sadrzaj>
      <item>Zoran Babić, Ulica Davorina Trstenjaka 38, 10342 Majur punomoćnik sudionika u postupku EKO DRVO BABIĆ d.o.o.</item>
    </izvorni_sadrzaj>
    <derivirana_varijabla naziv="DomainObject.Predmet.OstaliListFormatedWithAdress_1">
      <item>Zoran Babić, Ulica Davorina Trstenjaka 38, 10342 Majur punomoćnik sudionika u postupku EKO DRVO BABIĆ d.o.o.</item>
    </derivirana_varijabla>
  </DomainObject.Predmet.OstaliListFormatedWithAdress>
  <DomainObject.Predmet.OstaliListFormatedWithAdressOIB>
    <izvorni_sadrzaj>
      <item>Zoran Babić, OIB 97680183966, Ulica Davorina Trstenjaka 38, 10342 Majur punomoćnik sudionika u postupku EKO DRVO BABIĆ d.o.o.</item>
    </izvorni_sadrzaj>
    <derivirana_varijabla naziv="DomainObject.Predmet.OstaliListFormatedWithAdressOIB_1">
      <item>Zoran Babić, OIB 97680183966, Ulica Davorina Trstenjaka 38, 10342 Majur punomoćnik sudionika u postupku EKO DRVO BABIĆ d.o.o.</item>
    </derivirana_varijabla>
  </DomainObject.Predmet.OstaliListFormatedWithAdressOIB>
  <DomainObject.Predmet.OstaliListNazivFormated>
    <izvorni_sadrzaj>
      <item>Zoran Babić</item>
    </izvorni_sadrzaj>
    <derivirana_varijabla naziv="DomainObject.Predmet.OstaliListNazivFormated_1">
      <item>Zoran Babić</item>
    </derivirana_varijabla>
  </DomainObject.Predmet.OstaliListNazivFormated>
  <DomainObject.Predmet.OstaliListNazivFormatedOIB>
    <izvorni_sadrzaj>
      <item>Zoran Babić, OIB 97680183966</item>
    </izvorni_sadrzaj>
    <derivirana_varijabla naziv="DomainObject.Predmet.OstaliListNazivFormatedOIB_1">
      <item>Zoran Babić, OIB 97680183966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DRVO BABIĆ d.o.o.</izvorni_sadrzaj>
    <derivirana_varijabla naziv="DomainObject.Predmet.ProtustrankaIDrugi_1">EKO DRVO BABIĆ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DRVO BABIĆ d.o.o., OIB 28652228058, Davorina Trstenjaka 38, 10342 Majur</izvorni_sadrzaj>
    <derivirana_varijabla naziv="DomainObject.Predmet.ProtustrankaIDrugiAdressOIB_1">EKO DRVO BABIĆ d.o.o., OIB 28652228058, Davorina Trstenjaka 38,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DRVO BABIĆ d.o.o.</item>
      <item>Zoran Babić</item>
    </izvorni_sadrzaj>
    <derivirana_varijabla naziv="DomainObject.Predmet.SudioniciListNaziv_1">
      <item>FINA Regionalni centar Zagreb</item>
      <item>EKO DRVO BABIĆ d.o.o.</item>
      <item>Zoran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DRVO BABIĆ d.o.o., OIB 28652228058, Davorina Trstenjaka 38,10342 Majur</item>
      <item>Zoran Babić, OIB 97680183966, Ulica Davorina Trstenjaka 38,10342 Majur</item>
    </izvorni_sadrzaj>
    <derivirana_varijabla naziv="DomainObject.Predmet.SudioniciListAdressOIB_1">
      <item>FINA Regionalni centar Zagreb, OIB 85821130368, Trg svibanjskih žrtava 1995. br. 1,10000 Zagreb</item>
      <item>EKO DRVO BABIĆ d.o.o., OIB 28652228058, Davorina Trstenjaka 38,10342 Majur</item>
      <item>Zoran Babić, OIB 97680183966, Ulica Davorina Trstenjaka 38,10342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28652228058</item>
      <item>, OIB 97680183966</item>
    </izvorni_sadrzaj>
    <derivirana_varijabla naziv="DomainObject.Predmet.SudioniciListNazivOIB_1">
      <item>, OIB 85821130368</item>
      <item>, OIB 28652228058</item>
      <item>, OIB 97680183966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671D0-D529-49B5-838A-F9A0AD7B0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4596</properties:Characters>
  <properties:Lines>143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2017-05-03T06:12:00Z</dcterms:created>
  <dc:creator>Draženka Prpić</dc:creator>
  <cp:lastModifiedBy>Draženka Prpić</cp:lastModifiedBy>
  <cp:lastPrinted>2017-05-03T06:12:00Z</cp:lastPrinted>
  <dcterms:modified xmlns:xsi="http://www.w3.org/2001/XMLSchema-instance" xsi:type="dcterms:W3CDTF">2017-05-03T06:13:00Z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