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a553" w14:paraId="905a553" w:rsidRDefault="00EA5327" w:rsidP="00EA5327" w:rsidR="00EA5327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27" w:rsidP="00EA5327" w:rsidR="00EA5327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EA5327" w:rsidP="00EA5327" w:rsidR="00EA532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EA5327" w:rsidP="00EA5327" w:rsidR="00EA532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EA5327" w:rsidP="00EA5327" w:rsidR="00EA5327" w:rsidRPr="0085596F">
      <w:pPr>
        <w:rPr>
          <w:sz w:val="22"/>
        </w:rPr>
      </w:pPr>
    </w:p>
    <w:p w:rsidRDefault="00EA5327" w:rsidP="00EA5327" w:rsidR="00EA5327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 w:rsidR="002710ED">
        <w:rPr>
          <w:rFonts w:cs="Times New Roman" w:eastAsia="Times New Roman"/>
          <w:sz w:val="22"/>
          <w:lang w:eastAsia="hr-HR"/>
        </w:rPr>
        <w:t>sutkinji Tijani Licul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Pr="00EA5327">
        <w:rPr>
          <w:rFonts w:cs="Times New Roman" w:eastAsia="Times New Roman"/>
          <w:sz w:val="22"/>
          <w:lang w:eastAsia="hr-HR"/>
        </w:rPr>
        <w:t>ZAJEDNICA GRAĐANA ALBANSKE NACIONALNE MANJINE GRADA PULE</w:t>
      </w:r>
      <w:r>
        <w:rPr>
          <w:rFonts w:cs="Times New Roman" w:eastAsia="Times New Roman"/>
          <w:sz w:val="22"/>
          <w:lang w:eastAsia="hr-HR"/>
        </w:rPr>
        <w:t>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Hermana Dalmatina 2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>
        <w:rPr>
          <w:rFonts w:cs="Times New Roman" w:eastAsia="Times New Roman"/>
          <w:sz w:val="22"/>
          <w:lang w:eastAsia="hr-HR"/>
        </w:rPr>
        <w:t>69197547407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>
        <w:rPr>
          <w:rFonts w:cs="Times New Roman" w:eastAsia="Times New Roman"/>
          <w:sz w:val="22"/>
          <w:lang w:eastAsia="hr-HR"/>
        </w:rPr>
        <w:t>18001903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8119FC">
        <w:rPr>
          <w:rFonts w:cs="Times New Roman" w:eastAsia="Times New Roman"/>
          <w:sz w:val="22"/>
          <w:lang w:eastAsia="hr-HR"/>
        </w:rPr>
        <w:t>21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EA5327" w:rsidP="00EA5327" w:rsidR="00EA5327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A5327" w:rsidP="00EA5327" w:rsidR="00EA5327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EA5327" w:rsidP="00EA5327" w:rsidR="00EA5327" w:rsidRPr="0085596F">
      <w:pPr>
        <w:ind w:firstLine="708"/>
        <w:rPr>
          <w:sz w:val="22"/>
        </w:rPr>
      </w:pPr>
    </w:p>
    <w:p w:rsidRDefault="00EA5327" w:rsidP="00EA5327" w:rsidR="00EA532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 w:rsidRPr="00EA5327">
        <w:rPr>
          <w:rFonts w:cs="Times New Roman" w:eastAsia="Times New Roman"/>
          <w:sz w:val="22"/>
          <w:lang w:eastAsia="hr-HR"/>
        </w:rPr>
        <w:t>ZAJEDNICA GRAĐANA ALBANSKE NACIONALNE MANJINE GRADA PULE</w:t>
      </w:r>
      <w:r>
        <w:rPr>
          <w:rFonts w:cs="Times New Roman" w:eastAsia="Times New Roman"/>
          <w:sz w:val="22"/>
          <w:lang w:eastAsia="hr-HR"/>
        </w:rPr>
        <w:t>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Hermana Dalmatina 2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>
        <w:rPr>
          <w:rFonts w:cs="Times New Roman" w:eastAsia="Times New Roman"/>
          <w:sz w:val="22"/>
          <w:lang w:eastAsia="hr-HR"/>
        </w:rPr>
        <w:t>69197547407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>
        <w:rPr>
          <w:rFonts w:cs="Times New Roman" w:eastAsia="Times New Roman"/>
          <w:sz w:val="22"/>
          <w:lang w:eastAsia="hr-HR"/>
        </w:rPr>
        <w:t>18001903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4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</w:t>
      </w:r>
      <w:r w:rsidR="002710ED">
        <w:rPr>
          <w:rFonts w:cs="Times New Roman" w:eastAsia="Times New Roman"/>
          <w:sz w:val="22"/>
          <w:lang w:eastAsia="hr-HR"/>
        </w:rPr>
        <w:t>i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A5327" w:rsidP="00EA5327" w:rsidR="00EA5327" w:rsidRPr="0085596F">
      <w:pPr>
        <w:ind w:firstLine="708"/>
        <w:rPr>
          <w:sz w:val="22"/>
        </w:rPr>
      </w:pPr>
    </w:p>
    <w:p w:rsidRDefault="00EA5327" w:rsidP="00EA5327" w:rsidR="00EA5327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4</w:t>
      </w:r>
      <w:r w:rsidRPr="0085596F">
        <w:rPr>
          <w:sz w:val="22"/>
        </w:rPr>
        <w:t xml:space="preserve">. </w:t>
      </w:r>
      <w:r>
        <w:rPr>
          <w:sz w:val="22"/>
        </w:rPr>
        <w:t>studen</w:t>
      </w:r>
      <w:r w:rsidR="002710ED">
        <w:rPr>
          <w:sz w:val="22"/>
        </w:rPr>
        <w:t>i</w:t>
      </w:r>
      <w:r w:rsidRPr="0085596F">
        <w:rPr>
          <w:sz w:val="22"/>
        </w:rPr>
        <w:t xml:space="preserve"> 2016. iznosio </w:t>
      </w:r>
      <w:r>
        <w:rPr>
          <w:sz w:val="22"/>
        </w:rPr>
        <w:t>6</w:t>
      </w:r>
      <w:r w:rsidRPr="0085596F">
        <w:rPr>
          <w:sz w:val="22"/>
        </w:rPr>
        <w:t>.</w:t>
      </w:r>
      <w:r>
        <w:rPr>
          <w:sz w:val="22"/>
        </w:rPr>
        <w:t>206</w:t>
      </w:r>
      <w:r w:rsidRPr="0085596F">
        <w:rPr>
          <w:sz w:val="22"/>
        </w:rPr>
        <w:t>,</w:t>
      </w:r>
      <w:r>
        <w:rPr>
          <w:sz w:val="22"/>
        </w:rPr>
        <w:t>61</w:t>
      </w:r>
      <w:r w:rsidRPr="0085596F">
        <w:rPr>
          <w:sz w:val="22"/>
        </w:rPr>
        <w:t xml:space="preserve"> kuna.</w:t>
      </w:r>
    </w:p>
    <w:p w:rsidRDefault="00EA5327" w:rsidP="00EA5327" w:rsidR="00EA5327" w:rsidRPr="0085596F">
      <w:pPr>
        <w:rPr>
          <w:sz w:val="22"/>
        </w:rPr>
      </w:pPr>
    </w:p>
    <w:p w:rsidRDefault="00EA5327" w:rsidP="00EA5327" w:rsidR="00EA532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ovlaštene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Selim Mulliqi, Halit Nuriši i Martin Lekaj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EA5327" w:rsidP="00EA5327" w:rsidR="00EA5327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A5327" w:rsidP="00EA5327" w:rsidR="00EA532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1078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1078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EA5327" w:rsidP="00EA5327" w:rsidR="00EA5327" w:rsidRPr="0085596F">
      <w:pPr>
        <w:ind w:firstLine="708"/>
        <w:rPr>
          <w:sz w:val="22"/>
        </w:rPr>
      </w:pPr>
    </w:p>
    <w:p w:rsidRDefault="00EA5327" w:rsidP="00EA5327" w:rsidR="00EA5327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A5327" w:rsidP="00EA5327" w:rsidR="00EA5327" w:rsidRPr="0085596F">
      <w:pPr>
        <w:ind w:firstLine="708"/>
        <w:rPr>
          <w:sz w:val="22"/>
        </w:rPr>
      </w:pPr>
    </w:p>
    <w:p w:rsidRDefault="00EA5327" w:rsidP="00EA5327" w:rsidR="00EA5327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8119FC">
        <w:rPr>
          <w:sz w:val="22"/>
        </w:rPr>
        <w:t>21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2710ED" w:rsidP="00EA5327" w:rsidR="00EA5327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2710ED" w:rsidP="00EA5327" w:rsidR="00EA5327">
      <w:pPr>
        <w:ind w:firstLine="708" w:left="4956"/>
        <w:jc w:val="center"/>
        <w:rPr>
          <w:sz w:val="22"/>
        </w:rPr>
      </w:pPr>
      <w:r>
        <w:rPr>
          <w:sz w:val="22"/>
        </w:rPr>
        <w:t xml:space="preserve">Tijana Licul </w:t>
      </w:r>
    </w:p>
    <w:p w:rsidRDefault="00EA5327" w:rsidP="00EA5327" w:rsidR="00EA5327" w:rsidRPr="0081634C">
      <w:pPr>
        <w:rPr>
          <w:sz w:val="22"/>
        </w:rPr>
      </w:pPr>
      <w:r w:rsidRPr="0081634C">
        <w:rPr>
          <w:sz w:val="22"/>
        </w:rPr>
        <w:lastRenderedPageBreak/>
        <w:t>DNA:</w:t>
      </w:r>
    </w:p>
    <w:p w:rsidRDefault="00EA5327" w:rsidP="00EA5327" w:rsidR="00EA5327" w:rsidRPr="0081634C">
      <w:pPr>
        <w:jc w:val="left"/>
        <w:rPr>
          <w:sz w:val="22"/>
        </w:rPr>
      </w:pPr>
      <w:r w:rsidRPr="0081634C">
        <w:rPr>
          <w:sz w:val="22"/>
        </w:rPr>
        <w:t>- mrežna stranica e-Oglasna ploča sudova (45 dana).</w:t>
      </w:r>
    </w:p>
    <w:p w:rsidRDefault="00EA5327" w:rsidR="00EA5327"/>
    <w:sectPr w:rsidSect="00EA5327" w:rsidR="00EA53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327" w:rsidP="00EA5327" w:rsidR="00EA5327">
      <w:r>
        <w:separator/>
      </w:r>
    </w:p>
  </w:endnote>
  <w:endnote w:id="0" w:type="continuationSeparator">
    <w:p w:rsidRDefault="00EA5327" w:rsidP="00EA5327" w:rsidR="00EA5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327" w:rsidP="00EA5327" w:rsidR="00EA5327">
      <w:r>
        <w:separator/>
      </w:r>
    </w:p>
  </w:footnote>
  <w:footnote w:id="0" w:type="continuationSeparator">
    <w:p w:rsidRDefault="00EA5327" w:rsidP="00EA5327" w:rsidR="00EA5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327" w:rsidP="00EA5327" w:rsidR="00EA5327" w:rsidRPr="008D76EE">
    <w:pPr>
      <w:pStyle w:val="Zaglavlje"/>
      <w:jc w:val="right"/>
      <w:rPr>
        <w:sz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119FC">
          <w:rPr>
            <w:noProof/>
          </w:rPr>
          <w:t>2</w:t>
        </w:r>
        <w:r>
          <w:fldChar w:fldCharType="end"/>
        </w:r>
      </w:sdtContent>
    </w:sdt>
    <w:r>
      <w:tab/>
    </w:r>
    <w:r w:rsidRPr="008D76EE">
      <w:rPr>
        <w:sz w:val="20"/>
      </w:rPr>
      <w:t>11 St-</w:t>
    </w:r>
    <w:r>
      <w:rPr>
        <w:sz w:val="20"/>
      </w:rPr>
      <w:t>1072</w:t>
    </w:r>
    <w:r w:rsidRPr="008D76EE">
      <w:rPr>
        <w:sz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327" w:rsidP="00EA5327" w:rsidR="00EA5327" w:rsidRPr="008D76EE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4</w:t>
    </w:r>
    <w:r w:rsidRPr="008D76EE">
      <w:rPr>
        <w:sz w:val="20"/>
        <w:szCs w:val="20"/>
      </w:rPr>
      <w:t xml:space="preserve"> St-</w:t>
    </w:r>
    <w:r>
      <w:rPr>
        <w:sz w:val="20"/>
        <w:szCs w:val="20"/>
      </w:rPr>
      <w:t>1078</w:t>
    </w:r>
    <w:r w:rsidRPr="008D76EE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28CA"/>
    <w:rsid w:val="002710ED"/>
    <w:rsid w:val="0075528E"/>
    <w:rsid w:val="0079403F"/>
    <w:rsid w:val="008119FC"/>
    <w:rsid w:val="008528CA"/>
    <w:rsid w:val="00C13DA5"/>
    <w:rsid w:val="00EA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32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32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A532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32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53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532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11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9F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9FC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9FC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9FC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32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32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A532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32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53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532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11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9F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9FC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9F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9F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GRAĐANA ALBANSKE NACIONALNE MANJINE GRADA PULE, PULA</izvorni_sadrzaj>
    <derivirana_varijabla naziv="DomainObject.Predmet.ProtustrankaFormated_1">  ZAJEDNICA GRAĐANA ALBANSKE NACIONALNE MANJINE GRADA PULE, PULA</derivirana_varijabla>
  </DomainObject.Predmet.ProtustrankaFormated>
  <DomainObject.Predmet.ProtustrankaFormatedOIB>
    <izvorni_sadrzaj>  ZAJEDNICA GRAĐANA ALBANSKE NACIONALNE MANJINE GRADA PULE, PULA, OIB 69197547407</izvorni_sadrzaj>
    <derivirana_varijabla naziv="DomainObject.Predmet.ProtustrankaFormatedOIB_1">  ZAJEDNICA GRAĐANA ALBANSKE NACIONALNE MANJINE GRADA PULE, PULA, OIB 69197547407</derivirana_varijabla>
  </DomainObject.Predmet.ProtustrankaFormatedOIB>
  <DomainObject.Predmet.ProtustrankaFormatedWithAdress>
    <izvorni_sadrzaj> ZAJEDNICA GRAĐANA ALBANSKE NACIONALNE MANJINE GRADA PULE, PULA, Herman Dalmatina 2, 52100 Pula</izvorni_sadrzaj>
    <derivirana_varijabla naziv="DomainObject.Predmet.ProtustrankaFormatedWithAdress_1"> ZAJEDNICA GRAĐANA ALBANSKE NACIONALNE MANJINE GRADA PULE, PULA, Herman Dalmatina 2, 52100 Pula</derivirana_varijabla>
  </DomainObject.Predmet.ProtustrankaFormatedWithAdress>
  <DomainObject.Predmet.ProtustrankaFormatedWithAdressOIB>
    <izvorni_sadrzaj> ZAJEDNICA GRAĐANA ALBANSKE NACIONALNE MANJINE GRADA PULE, PULA, OIB 69197547407, Herman Dalmatina 2, 52100 Pula</izvorni_sadrzaj>
    <derivirana_varijabla naziv="DomainObject.Predmet.ProtustrankaFormatedWithAdressOIB_1"> ZAJEDNICA GRAĐANA ALBANSKE NACIONALNE MANJINE GRADA PULE, PULA, OIB 69197547407, Herman Dalmatina 2, 52100 Pula</derivirana_varijabla>
  </DomainObject.Predmet.ProtustrankaFormatedWithAdressOIB>
  <DomainObject.Predmet.ProtustrankaWithAdress>
    <izvorni_sadrzaj>ZAJEDNICA GRAĐANA ALBANSKE NACIONALNE MANJINE GRADA PULE, PULA Herman Dalmatina 2, 52100 Pula</izvorni_sadrzaj>
    <derivirana_varijabla naziv="DomainObject.Predmet.ProtustrankaWithAdress_1">ZAJEDNICA GRAĐANA ALBANSKE NACIONALNE MANJINE GRADA PULE, PULA Herman Dalmatina 2, 52100 Pula</derivirana_varijabla>
  </DomainObject.Predmet.ProtustrankaWithAdress>
  <DomainObject.Predmet.ProtustrankaWithAdressOIB>
    <izvorni_sadrzaj>ZAJEDNICA GRAĐANA ALBANSKE NACIONALNE MANJINE GRADA PULE, PULA, OIB 69197547407, Herman Dalmatina 2, 52100 Pula</izvorni_sadrzaj>
    <derivirana_varijabla naziv="DomainObject.Predmet.ProtustrankaWithAdressOIB_1">ZAJEDNICA GRAĐANA ALBANSKE NACIONALNE MANJINE GRADA PULE, PULA, OIB 69197547407, Herman Dalmatina 2, 52100 Pula</derivirana_varijabla>
  </DomainObject.Predmet.ProtustrankaWithAdressOIB>
  <DomainObject.Predmet.ProtustrankaNazivFormated>
    <izvorni_sadrzaj>ZAJEDNICA GRAĐANA ALBANSKE NACIONALNE MANJINE GRADA PULE, PULA</izvorni_sadrzaj>
    <derivirana_varijabla naziv="DomainObject.Predmet.ProtustrankaNazivFormated_1">ZAJEDNICA GRAĐANA ALBANSKE NACIONALNE MANJINE GRADA PULE, PULA</derivirana_varijabla>
  </DomainObject.Predmet.ProtustrankaNazivFormated>
  <DomainObject.Predmet.ProtustrankaNazivFormatedOIB>
    <izvorni_sadrzaj>ZAJEDNICA GRAĐANA ALBANSKE NACIONALNE MANJINE GRADA PULE, PULA, OIB 69197547407</izvorni_sadrzaj>
    <derivirana_varijabla naziv="DomainObject.Predmet.ProtustrankaNazivFormatedOIB_1">ZAJEDNICA GRAĐANA ALBANSKE NACIONALNE MANJINE GRADA PULE, PULA, OIB 69197547407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6206.61</izvorni_sadrzaj>
    <derivirana_varijabla naziv="DomainObject.Predmet.TrenutnaVrijednost_1">6206.61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ZAJEDNICA GRAĐANA ALBANSKE NACIONALNE MANJINE GRADA PULE, PULA</item>
    </izvorni_sadrzaj>
    <derivirana_varijabla naziv="DomainObject.Predmet.ProtuStrankaListFormated_1">
      <item>ZAJEDNICA GRAĐANA ALBANSKE NACIONALNE MANJINE GRADA PULE, PULA</item>
    </derivirana_varijabla>
  </DomainObject.Predmet.ProtuStrankaListFormated>
  <DomainObject.Predmet.ProtuStrankaListFormatedOIB>
    <izvorni_sadrzaj>
      <item>ZAJEDNICA GRAĐANA ALBANSKE NACIONALNE MANJINE GRADA PULE, PULA, OIB 69197547407</item>
    </izvorni_sadrzaj>
    <derivirana_varijabla naziv="DomainObject.Predmet.ProtuStrankaListFormatedOIB_1">
      <item>ZAJEDNICA GRAĐANA ALBANSKE NACIONALNE MANJINE GRADA PULE, PULA, OIB 69197547407</item>
    </derivirana_varijabla>
  </DomainObject.Predmet.ProtuStrankaListFormatedOIB>
  <DomainObject.Predmet.ProtuStrankaListFormatedWithAdress>
    <izvorni_sadrzaj>
      <item>ZAJEDNICA GRAĐANA ALBANSKE NACIONALNE MANJINE GRADA PULE, PULA, Herman Dalmatina 2, 52100 Pula</item>
    </izvorni_sadrzaj>
    <derivirana_varijabla naziv="DomainObject.Predmet.ProtuStrankaListFormatedWithAdress_1">
      <item>ZAJEDNICA GRAĐANA ALBANSKE NACIONALNE MANJINE GRADA PULE, PULA, Herman Dalmatina 2, 52100 Pula</item>
    </derivirana_varijabla>
  </DomainObject.Predmet.ProtuStrankaListFormatedWithAdress>
  <DomainObject.Predmet.ProtuStrankaListFormatedWithAdressOIB>
    <izvorni_sadrzaj>
      <item>ZAJEDNICA GRAĐANA ALBANSKE NACIONALNE MANJINE GRADA PULE, PULA, OIB 69197547407, Herman Dalmatina 2, 52100 Pula</item>
    </izvorni_sadrzaj>
    <derivirana_varijabla naziv="DomainObject.Predmet.ProtuStrankaListFormatedWithAdressOIB_1">
      <item>ZAJEDNICA GRAĐANA ALBANSKE NACIONALNE MANJINE GRADA PULE, PULA, OIB 69197547407, Herman Dalmatina 2, 52100 Pula</item>
    </derivirana_varijabla>
  </DomainObject.Predmet.ProtuStrankaListFormatedWithAdressOIB>
  <DomainObject.Predmet.ProtuStrankaListNazivFormated>
    <izvorni_sadrzaj>
      <item>ZAJEDNICA GRAĐANA ALBANSKE NACIONALNE MANJINE GRADA PULE, PULA</item>
    </izvorni_sadrzaj>
    <derivirana_varijabla naziv="DomainObject.Predmet.ProtuStrankaListNazivFormated_1">
      <item>ZAJEDNICA GRAĐANA ALBANSKE NACIONALNE MANJINE GRADA PULE, PULA</item>
    </derivirana_varijabla>
  </DomainObject.Predmet.ProtuStrankaListNazivFormated>
  <DomainObject.Predmet.ProtuStrankaListNazivFormatedOIB>
    <izvorni_sadrzaj>
      <item>ZAJEDNICA GRAĐANA ALBANSKE NACIONALNE MANJINE GRADA PULE, PULA, OIB 69197547407</item>
    </izvorni_sadrzaj>
    <derivirana_varijabla naziv="DomainObject.Predmet.ProtuStrankaListNazivFormatedOIB_1">
      <item>ZAJEDNICA GRAĐANA ALBANSKE NACIONALNE MANJINE GRADA PULE, PULA, OIB 69197547407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ZAJEDNICA GRAĐANA ALBANSKE NACIONALNE MANJINE GRADA PULE, PULA</izvorni_sadrzaj>
    <derivirana_varijabla naziv="DomainObject.Predmet.ProtustrankaIDrugi_1">ZAJEDNICA GRAĐANA ALBANSKE NACIONALNE MANJINE GRADA PULE,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ZAJEDNICA GRAĐANA ALBANSKE NACIONALNE MANJINE GRADA PULE, PULA, OIB 69197547407, Herman Dalmatina 2, 52100 Pula</izvorni_sadrzaj>
    <derivirana_varijabla naziv="DomainObject.Predmet.ProtustrankaIDrugiAdressOIB_1">ZAJEDNICA GRAĐANA ALBANSKE NACIONALNE MANJINE GRADA PULE, PULA, OIB 69197547407, Herman Dalmatina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ZAJEDNICA GRAĐANA ALBANSKE NACIONALNE MANJINE GRADA PULE, PULA</item>
    </izvorni_sadrzaj>
    <derivirana_varijabla naziv="DomainObject.Predmet.SudioniciListNaziv_1">
      <item>FINANCIJSKA AGENCIJA, RC RIJEKA, PODRUŽNICA PULA, PULA</item>
      <item>ZAJEDNICA GRAĐANA ALBANSKE NACIONALNE MANJINE GRADA PULE,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ZAJEDNICA GRAĐANA ALBANSKE NACIONALNE MANJINE GRADA PULE, PULA, OIB 69197547407, Herman Dalmatina 2,52100 Pula</item>
    </izvorni_sadrzaj>
    <derivirana_varijabla naziv="DomainObject.Predmet.SudioniciListAdressOIB_1">
      <item>FINANCIJSKA AGENCIJA, RC RIJEKA, PODRUŽNICA PULA, PULA, OIB 85821130368, Giardini 5,52100 Pula</item>
      <item>ZAJEDNICA GRAĐANA ALBANSKE NACIONALNE MANJINE GRADA PULE, PULA, OIB 69197547407, Herman Dalmatina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69197547407</item>
    </izvorni_sadrzaj>
    <derivirana_varijabla naziv="DomainObject.Predmet.SudioniciListNazivOIB_1">
      <item>, OIB 85821130368</item>
      <item>, OIB 69197547407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2801</properties:Characters>
  <properties:Lines>53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2016-11-14T13:54:00Z</dcterms:created>
  <dc:creator>Mihaela Kaligari</dc:creator>
  <dc:description/>
  <cp:keywords/>
  <cp:lastModifiedBy>Sanja Prodan</cp:lastModifiedBy>
  <cp:lastPrinted>2016-11-21T11:00:00Z</cp:lastPrinted>
  <dcterms:modified xmlns:xsi="http://www.w3.org/2001/XMLSchema-instance" xsi:type="dcterms:W3CDTF">2016-11-21T11:01:00Z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