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e708" w14:paraId="da9e708" w:rsidRDefault="00B32249" w:rsidP="00B32249" w:rsidR="00B32249" w:rsidRPr="00EF755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EF7550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B32249" w:rsidP="00B32249" w:rsidR="00B32249" w:rsidRPr="00EF7550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F7550">
        <w:rPr>
          <w:rFonts w:cs="Times New Roman" w:hAnsi="Times New Roman" w:ascii="Times New Roman"/>
          <w:noProof/>
          <w:sz w:val="24"/>
          <w:szCs w:val="24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F7550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32249" w:rsidP="00B32249" w:rsidR="00B32249" w:rsidRPr="00EF75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EF7550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EF7550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EF75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32249" w:rsidP="00B32249" w:rsidR="00B32249" w:rsidRPr="00EF75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32249" w:rsidP="00B32249" w:rsidR="00B32249" w:rsidRPr="00EF75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B32249" w:rsidP="00B32249" w:rsidR="00B32249" w:rsidRPr="00EF75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EF75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B32249" w:rsidP="00B32249" w:rsidR="00B32249" w:rsidRPr="00EF75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B32249" w:rsidR="00B32249" w:rsidRPr="00EF75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EF7550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EF7550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7E5A0D" w:rsidP="00C9365D" w:rsidR="007E5A0D" w:rsidRPr="00EF75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07ADF" w:rsidR="007E5A0D" w:rsidRPr="00EF7550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7550">
        <w:rPr>
          <w:rFonts w:cs="Times New Roman" w:eastAsia="Times New Roman" w:hAnsi="Times New Roman" w:ascii="Times New Roman"/>
          <w:sz w:val="24"/>
          <w:szCs w:val="24"/>
        </w:rPr>
        <w:tab/>
      </w:r>
      <w:r w:rsidR="00407ADF" w:rsidRPr="00EF7550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332C3C" w:rsidRPr="00EF7550">
        <w:rPr>
          <w:rFonts w:cs="Times New Roman" w:hAnsi="Times New Roman" w:ascii="Times New Roman"/>
          <w:sz w:val="24"/>
          <w:szCs w:val="24"/>
        </w:rPr>
        <w:t>LEONIE j.d.o.o., OIB: 36556948447 sa sjedištem u Ulica Alojzije Stepinca 34, Kotoriba</w:t>
      </w:r>
      <w:r w:rsidR="00AB1524" w:rsidRPr="00EF7550">
        <w:rPr>
          <w:rFonts w:cs="Times New Roman" w:eastAsia="Times New Roman" w:hAnsi="Times New Roman" w:ascii="Times New Roman"/>
          <w:sz w:val="24"/>
          <w:szCs w:val="24"/>
        </w:rPr>
        <w:t xml:space="preserve">, dana </w:t>
      </w:r>
      <w:r w:rsidR="00EF7550" w:rsidRPr="00EF7550">
        <w:rPr>
          <w:rFonts w:cs="Times New Roman" w:eastAsia="Times New Roman" w:hAnsi="Times New Roman" w:ascii="Times New Roman"/>
          <w:sz w:val="24"/>
          <w:szCs w:val="24"/>
        </w:rPr>
        <w:t>21</w:t>
      </w:r>
      <w:r w:rsidRPr="00EF7550">
        <w:rPr>
          <w:rFonts w:cs="Times New Roman" w:eastAsia="Times New Roman" w:hAnsi="Times New Roman" w:ascii="Times New Roman"/>
          <w:sz w:val="24"/>
          <w:szCs w:val="24"/>
        </w:rPr>
        <w:t>. ožujka 2017.</w:t>
      </w:r>
    </w:p>
    <w:p w:rsidRDefault="007E5A0D" w:rsidP="00C9365D" w:rsidR="007E5A0D" w:rsidRPr="00EF75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755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F7550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7E5A0D" w:rsidP="00C9365D" w:rsidR="007E5A0D" w:rsidRPr="00EF755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7550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7550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332C3C" w:rsidRPr="00EF7550">
        <w:rPr>
          <w:rFonts w:cs="Times New Roman" w:hAnsi="Times New Roman" w:ascii="Times New Roman"/>
          <w:sz w:val="24"/>
          <w:szCs w:val="24"/>
        </w:rPr>
        <w:t>LEONIE j.d.o.o., OIB: 36556948447 sa sjedištem u Ulica Alojzije Stepinca 34, Kotoriba</w:t>
      </w:r>
      <w:r w:rsidRPr="00EF7550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EF7550" w:rsidRPr="00EF7550">
        <w:rPr>
          <w:rFonts w:cs="Times New Roman" w:eastAsia="Times New Roman" w:hAnsi="Times New Roman" w:ascii="Times New Roman"/>
          <w:sz w:val="24"/>
          <w:szCs w:val="24"/>
        </w:rPr>
        <w:t>21</w:t>
      </w:r>
      <w:r w:rsidRPr="00EF7550">
        <w:rPr>
          <w:rFonts w:cs="Times New Roman" w:eastAsia="Times New Roman" w:hAnsi="Times New Roman" w:ascii="Times New Roman"/>
          <w:sz w:val="24"/>
          <w:szCs w:val="24"/>
        </w:rPr>
        <w:t xml:space="preserve">. ožujka 2017. u </w:t>
      </w:r>
      <w:r w:rsidR="00450525" w:rsidRPr="00EF7550">
        <w:rPr>
          <w:rFonts w:cs="Times New Roman" w:eastAsia="Times New Roman" w:hAnsi="Times New Roman" w:ascii="Times New Roman"/>
          <w:sz w:val="24"/>
          <w:szCs w:val="24"/>
        </w:rPr>
        <w:t>10,</w:t>
      </w:r>
      <w:r w:rsidR="00EF7550">
        <w:rPr>
          <w:rFonts w:cs="Times New Roman" w:eastAsia="Times New Roman" w:hAnsi="Times New Roman" w:ascii="Times New Roman"/>
          <w:sz w:val="24"/>
          <w:szCs w:val="24"/>
        </w:rPr>
        <w:t>30</w:t>
      </w:r>
      <w:r w:rsidRPr="00EF7550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C9365D" w:rsidR="00B746E8" w:rsidRPr="00EF7550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F7550" w:rsidP="00C9365D" w:rsidR="007E5A0D" w:rsidRPr="00EF7550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t>Za stečajnog upravitelja imenuje se Jasna Hromadko, Zelengorska 1, Zagreb, OIB: 22088644509</w:t>
      </w:r>
      <w:r w:rsidR="00B746E8" w:rsidRPr="00EF7550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EF7550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7550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7550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332C3C" w:rsidRPr="00EF7550">
        <w:rPr>
          <w:rFonts w:cs="Times New Roman" w:hAnsi="Times New Roman" w:ascii="Times New Roman"/>
          <w:sz w:val="24"/>
          <w:szCs w:val="24"/>
        </w:rPr>
        <w:t>LEONIE j.d.o.o., OIB: 36556948447 sa sjedištem u Ulica Alojzije Stepinca 34, Kotoriba</w:t>
      </w:r>
      <w:r w:rsidRPr="00EF7550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EF7550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7550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7550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C9365D" w:rsidR="00B746E8" w:rsidRPr="00EF7550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7550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7550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dužnik </w:t>
      </w:r>
      <w:r w:rsidR="00332C3C" w:rsidRPr="00EF7550">
        <w:rPr>
          <w:rFonts w:cs="Times New Roman" w:hAnsi="Times New Roman" w:ascii="Times New Roman"/>
          <w:sz w:val="24"/>
          <w:szCs w:val="24"/>
        </w:rPr>
        <w:t>LEONIE j.d.o.o., OIB: 36556948447 sa sjedištem u Ulica Alojzije Stepinca 34, Kotoriba</w:t>
      </w:r>
      <w:r w:rsidRPr="00EF7550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EF7550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7E5A0D" w:rsidP="00C9365D" w:rsidR="007E5A0D" w:rsidRPr="00EF75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7550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F7550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450525" w:rsidP="00C9365D" w:rsidR="00450525" w:rsidRPr="00EF7550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755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7550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 w:rsidR="00332C3C" w:rsidRPr="00EF7550">
        <w:rPr>
          <w:rFonts w:cs="Times New Roman" w:eastAsia="Times New Roman" w:hAnsi="Times New Roman" w:ascii="Times New Roman"/>
          <w:sz w:val="24"/>
          <w:szCs w:val="24"/>
        </w:rPr>
        <w:t>13. siječnja 2016</w:t>
      </w:r>
      <w:r w:rsidRPr="00EF7550">
        <w:rPr>
          <w:rFonts w:cs="Times New Roman" w:eastAsia="Times New Roman" w:hAnsi="Times New Roman" w:ascii="Times New Roman"/>
          <w:sz w:val="24"/>
          <w:szCs w:val="24"/>
        </w:rPr>
        <w:t xml:space="preserve">. u neprekinutom razdoblju od </w:t>
      </w:r>
      <w:r w:rsidR="00332C3C" w:rsidRPr="00EF7550">
        <w:rPr>
          <w:rFonts w:cs="Times New Roman" w:eastAsia="Times New Roman" w:hAnsi="Times New Roman" w:ascii="Times New Roman"/>
          <w:sz w:val="24"/>
          <w:szCs w:val="24"/>
        </w:rPr>
        <w:t>120</w:t>
      </w:r>
      <w:r w:rsidRPr="00EF7550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332C3C" w:rsidRPr="00EF7550">
        <w:rPr>
          <w:rFonts w:cs="Times New Roman" w:eastAsia="Times New Roman" w:hAnsi="Times New Roman" w:ascii="Times New Roman"/>
          <w:sz w:val="24"/>
          <w:szCs w:val="24"/>
        </w:rPr>
        <w:t>9.316,28</w:t>
      </w:r>
      <w:r w:rsidRPr="00EF7550">
        <w:rPr>
          <w:rFonts w:cs="Times New Roman" w:eastAsia="Times New Roman" w:hAnsi="Times New Roman" w:ascii="Times New Roman"/>
          <w:sz w:val="24"/>
          <w:szCs w:val="24"/>
        </w:rPr>
        <w:t xml:space="preserve"> kn, čime je dokazao da su ispunjene pretpostavke iz čl. 110. Stečajnog zakona (NN 71/15, u nastavku SZ), te je učinio vjerojatnim postojanje stečajnog razloga - nesposobnosti za plaćanje.</w:t>
      </w:r>
    </w:p>
    <w:p w:rsidRDefault="007E5A0D" w:rsidP="00C9365D" w:rsidR="007E5A0D" w:rsidRPr="00EF755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755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7550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EF7550">
        <w:rPr>
          <w:rFonts w:cs="Times New Roman" w:hAnsi="Times New Roman" w:ascii="Times New Roman"/>
          <w:sz w:val="24"/>
          <w:szCs w:val="24"/>
        </w:rPr>
        <w:t>St-</w:t>
      </w:r>
      <w:r w:rsidR="00332C3C" w:rsidRPr="00EF7550">
        <w:rPr>
          <w:rFonts w:cs="Times New Roman" w:hAnsi="Times New Roman" w:ascii="Times New Roman"/>
          <w:sz w:val="24"/>
          <w:szCs w:val="24"/>
        </w:rPr>
        <w:t>74/16-8</w:t>
      </w:r>
      <w:r w:rsidR="00407ADF" w:rsidRPr="00EF7550">
        <w:rPr>
          <w:rFonts w:cs="Times New Roman" w:hAnsi="Times New Roman" w:ascii="Times New Roman"/>
          <w:sz w:val="24"/>
          <w:szCs w:val="24"/>
        </w:rPr>
        <w:t xml:space="preserve"> od </w:t>
      </w:r>
      <w:r w:rsidR="00332C3C" w:rsidRPr="00EF7550">
        <w:rPr>
          <w:rFonts w:cs="Times New Roman" w:hAnsi="Times New Roman" w:ascii="Times New Roman"/>
          <w:sz w:val="24"/>
          <w:szCs w:val="24"/>
        </w:rPr>
        <w:t>5. prosinca</w:t>
      </w:r>
      <w:r w:rsidR="00407ADF" w:rsidRPr="00EF7550">
        <w:rPr>
          <w:rFonts w:cs="Times New Roman" w:hAnsi="Times New Roman" w:ascii="Times New Roman"/>
          <w:sz w:val="24"/>
          <w:szCs w:val="24"/>
        </w:rPr>
        <w:t xml:space="preserve"> 2016</w:t>
      </w:r>
      <w:r w:rsidRPr="00EF7550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C9365D" w:rsidR="007E5A0D" w:rsidRPr="00EF755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C9365D" w:rsidR="00C9365D" w:rsidRPr="00EF755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lastRenderedPageBreak/>
        <w:t>Direktor</w:t>
      </w:r>
      <w:r w:rsidR="00C9365D" w:rsidRPr="00EF7550">
        <w:rPr>
          <w:rFonts w:cs="Times New Roman" w:hAnsi="Times New Roman" w:ascii="Times New Roman"/>
          <w:sz w:val="24"/>
          <w:szCs w:val="24"/>
        </w:rPr>
        <w:t xml:space="preserve"> dužnika nije</w:t>
      </w:r>
      <w:r w:rsidRPr="00EF7550">
        <w:rPr>
          <w:rFonts w:cs="Times New Roman" w:hAnsi="Times New Roman" w:ascii="Times New Roman"/>
          <w:sz w:val="24"/>
          <w:szCs w:val="24"/>
        </w:rPr>
        <w:t xml:space="preserve"> pristupio</w:t>
      </w:r>
      <w:r w:rsidR="00C9365D" w:rsidRPr="00EF7550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128. SZ-a) na koje je ročište </w:t>
      </w:r>
      <w:r w:rsidRPr="00EF7550">
        <w:rPr>
          <w:rFonts w:cs="Times New Roman" w:hAnsi="Times New Roman" w:ascii="Times New Roman"/>
          <w:sz w:val="24"/>
          <w:szCs w:val="24"/>
        </w:rPr>
        <w:t>bio</w:t>
      </w:r>
      <w:r w:rsidR="002F26CC" w:rsidRPr="00EF7550">
        <w:rPr>
          <w:rFonts w:cs="Times New Roman" w:hAnsi="Times New Roman" w:ascii="Times New Roman"/>
          <w:sz w:val="24"/>
          <w:szCs w:val="24"/>
        </w:rPr>
        <w:t xml:space="preserve"> uredno pozvana</w:t>
      </w:r>
      <w:r w:rsidRPr="00EF7550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="00C9365D" w:rsidRPr="00EF7550">
        <w:rPr>
          <w:rFonts w:cs="Times New Roman" w:hAnsi="Times New Roman" w:ascii="Times New Roman"/>
          <w:sz w:val="24"/>
          <w:szCs w:val="24"/>
        </w:rPr>
        <w:t>,</w:t>
      </w:r>
      <w:r w:rsidRPr="00EF7550">
        <w:rPr>
          <w:rFonts w:cs="Times New Roman" w:hAnsi="Times New Roman" w:ascii="Times New Roman"/>
          <w:sz w:val="24"/>
          <w:szCs w:val="24"/>
        </w:rPr>
        <w:t xml:space="preserve"> a svoj izostanak nije opravda</w:t>
      </w:r>
      <w:r w:rsidR="002F26CC" w:rsidRPr="00EF7550">
        <w:rPr>
          <w:rFonts w:cs="Times New Roman" w:hAnsi="Times New Roman" w:ascii="Times New Roman"/>
          <w:sz w:val="24"/>
          <w:szCs w:val="24"/>
        </w:rPr>
        <w:t>la</w:t>
      </w:r>
      <w:r w:rsidR="00C9365D" w:rsidRPr="00EF7550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C9365D" w:rsidR="00C9365D" w:rsidRPr="00EF755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AB1524" w:rsidR="00E64132" w:rsidRPr="00EF755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2F26CC" w:rsidRPr="00EF7550">
        <w:rPr>
          <w:rFonts w:cs="Times New Roman" w:hAnsi="Times New Roman" w:ascii="Times New Roman"/>
          <w:sz w:val="24"/>
          <w:szCs w:val="24"/>
        </w:rPr>
        <w:t>Čakovcu</w:t>
      </w:r>
      <w:r w:rsidRPr="00EF7550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EF7550">
        <w:rPr>
          <w:rFonts w:cs="Times New Roman" w:hAnsi="Times New Roman" w:ascii="Times New Roman"/>
          <w:sz w:val="24"/>
          <w:szCs w:val="24"/>
        </w:rPr>
        <w:t>-</w:t>
      </w:r>
      <w:r w:rsidRPr="00EF7550">
        <w:rPr>
          <w:rFonts w:cs="Times New Roman" w:hAnsi="Times New Roman" w:ascii="Times New Roman"/>
          <w:sz w:val="24"/>
          <w:szCs w:val="24"/>
        </w:rPr>
        <w:t xml:space="preserve">knjižni odjel </w:t>
      </w:r>
      <w:r w:rsidR="002F26CC" w:rsidRPr="00EF7550">
        <w:rPr>
          <w:rFonts w:cs="Times New Roman" w:hAnsi="Times New Roman" w:ascii="Times New Roman"/>
          <w:sz w:val="24"/>
          <w:szCs w:val="24"/>
        </w:rPr>
        <w:t>Prelog</w:t>
      </w:r>
      <w:r w:rsidRPr="00EF7550">
        <w:rPr>
          <w:rFonts w:cs="Times New Roman" w:hAnsi="Times New Roman" w:ascii="Times New Roman"/>
          <w:sz w:val="24"/>
          <w:szCs w:val="24"/>
        </w:rPr>
        <w:t xml:space="preserve">, sud je utvrdio kako dužnik nema nekretnine na području tog zemljišnoknjižnog odjela, a na temelju uvjerenja Policijske uprave </w:t>
      </w:r>
      <w:r w:rsidR="00332C3C" w:rsidRPr="00EF7550">
        <w:rPr>
          <w:rFonts w:cs="Times New Roman" w:hAnsi="Times New Roman" w:ascii="Times New Roman"/>
          <w:sz w:val="24"/>
          <w:szCs w:val="24"/>
        </w:rPr>
        <w:t>Međimurske</w:t>
      </w:r>
      <w:r w:rsidRPr="00EF7550">
        <w:rPr>
          <w:rFonts w:cs="Times New Roman" w:hAnsi="Times New Roman" w:ascii="Times New Roman"/>
          <w:sz w:val="24"/>
          <w:szCs w:val="24"/>
        </w:rPr>
        <w:t xml:space="preserve">, Policijske postaje </w:t>
      </w:r>
      <w:r w:rsidR="00332C3C" w:rsidRPr="00EF7550">
        <w:rPr>
          <w:rFonts w:cs="Times New Roman" w:hAnsi="Times New Roman" w:ascii="Times New Roman"/>
          <w:sz w:val="24"/>
          <w:szCs w:val="24"/>
        </w:rPr>
        <w:t>Prelog</w:t>
      </w:r>
      <w:r w:rsidRPr="00EF7550">
        <w:rPr>
          <w:rFonts w:cs="Times New Roman" w:hAnsi="Times New Roman" w:ascii="Times New Roman"/>
          <w:sz w:val="24"/>
          <w:szCs w:val="24"/>
        </w:rPr>
        <w:t xml:space="preserve"> sud je utvrdio kako dužnik </w:t>
      </w:r>
      <w:r w:rsidR="00332C3C" w:rsidRPr="00EF7550">
        <w:rPr>
          <w:rFonts w:cs="Times New Roman" w:hAnsi="Times New Roman" w:ascii="Times New Roman"/>
          <w:sz w:val="24"/>
          <w:szCs w:val="24"/>
        </w:rPr>
        <w:t>nije evidentiran kao vlasnik vozila.</w:t>
      </w:r>
    </w:p>
    <w:p w:rsidRDefault="00C9365D" w:rsidP="00C9365D" w:rsidR="00C9365D" w:rsidRPr="00EF75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EF7550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C9365D" w:rsidR="00C9365D" w:rsidRPr="00EF75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C9365D" w:rsidR="00C9365D" w:rsidRPr="00EF75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C9365D" w:rsidR="00C9365D" w:rsidRPr="00EF755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EF755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t xml:space="preserve">Tijekom prethodnog postupka na temelju Potvrde o </w:t>
      </w:r>
      <w:r w:rsidR="00332C3C" w:rsidRPr="00EF7550">
        <w:rPr>
          <w:rFonts w:cs="Times New Roman" w:hAnsi="Times New Roman" w:ascii="Times New Roman"/>
          <w:sz w:val="24"/>
          <w:szCs w:val="24"/>
        </w:rPr>
        <w:t>blokadi računa i novčanih sredstava ovršenika</w:t>
      </w:r>
      <w:r w:rsidRPr="00EF7550">
        <w:rPr>
          <w:rFonts w:cs="Times New Roman" w:hAnsi="Times New Roman" w:ascii="Times New Roman"/>
          <w:sz w:val="24"/>
          <w:szCs w:val="24"/>
        </w:rPr>
        <w:t xml:space="preserve"> od </w:t>
      </w:r>
      <w:r w:rsidR="00332C3C" w:rsidRPr="00EF7550">
        <w:rPr>
          <w:rFonts w:cs="Times New Roman" w:hAnsi="Times New Roman" w:ascii="Times New Roman"/>
          <w:sz w:val="24"/>
          <w:szCs w:val="24"/>
        </w:rPr>
        <w:t>30. studenoga 2016</w:t>
      </w:r>
      <w:r w:rsidRPr="00EF7550">
        <w:rPr>
          <w:rFonts w:cs="Times New Roman" w:hAnsi="Times New Roman" w:ascii="Times New Roman"/>
          <w:sz w:val="24"/>
          <w:szCs w:val="24"/>
        </w:rPr>
        <w:t xml:space="preserve">. nesporno je utvrđeno da je dužnik nesposoban za plaćanje obzirom dužnik na dan </w:t>
      </w:r>
      <w:r w:rsidR="00B32249" w:rsidRPr="00EF7550">
        <w:rPr>
          <w:rFonts w:cs="Times New Roman" w:hAnsi="Times New Roman" w:ascii="Times New Roman"/>
          <w:sz w:val="24"/>
          <w:szCs w:val="24"/>
        </w:rPr>
        <w:t>izdavanja Potvrde</w:t>
      </w:r>
      <w:r w:rsidRPr="00EF7550">
        <w:rPr>
          <w:rFonts w:cs="Times New Roman" w:hAnsi="Times New Roman" w:ascii="Times New Roman"/>
          <w:sz w:val="24"/>
          <w:szCs w:val="24"/>
        </w:rPr>
        <w:t xml:space="preserve"> ima evidentirane neizvršene osnove za plaćanje  u neprekinutom razdoblju od </w:t>
      </w:r>
      <w:r w:rsidR="00332C3C" w:rsidRPr="00EF7550">
        <w:rPr>
          <w:rFonts w:cs="Times New Roman" w:hAnsi="Times New Roman" w:ascii="Times New Roman"/>
          <w:sz w:val="24"/>
          <w:szCs w:val="24"/>
        </w:rPr>
        <w:t>442</w:t>
      </w:r>
      <w:r w:rsidRPr="00EF7550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332C3C" w:rsidRPr="00EF7550">
        <w:rPr>
          <w:rFonts w:cs="Times New Roman" w:hAnsi="Times New Roman" w:ascii="Times New Roman"/>
          <w:sz w:val="24"/>
          <w:szCs w:val="24"/>
        </w:rPr>
        <w:t>16.704,95</w:t>
      </w:r>
      <w:r w:rsidRPr="00EF7550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C9365D" w:rsidP="00C9365D" w:rsidR="00C9365D" w:rsidRPr="00EF75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32C3C" w:rsidP="00332C3C" w:rsidR="00332C3C" w:rsidRPr="00EF7550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St-74/16-22 od 14. veljače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C9365D" w:rsidP="00C9365D" w:rsidR="00C9365D" w:rsidRPr="00EF7550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EF755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E5A0D" w:rsidP="00C9365D" w:rsidR="007E5A0D" w:rsidRPr="00EF75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755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F7550">
        <w:rPr>
          <w:rFonts w:cs="Times New Roman" w:eastAsia="Times New Roman" w:hAnsi="Times New Roman" w:ascii="Times New Roman"/>
          <w:sz w:val="24"/>
          <w:szCs w:val="24"/>
        </w:rPr>
        <w:t xml:space="preserve">U Varaždinu, </w:t>
      </w:r>
      <w:r w:rsidR="00332C3C" w:rsidRPr="00EF7550">
        <w:rPr>
          <w:rFonts w:cs="Times New Roman" w:eastAsia="Times New Roman" w:hAnsi="Times New Roman" w:ascii="Times New Roman"/>
          <w:sz w:val="24"/>
          <w:szCs w:val="24"/>
        </w:rPr>
        <w:t>2</w:t>
      </w:r>
      <w:r w:rsidR="00EF7550" w:rsidRPr="00EF7550">
        <w:rPr>
          <w:rFonts w:cs="Times New Roman" w:eastAsia="Times New Roman" w:hAnsi="Times New Roman" w:ascii="Times New Roman"/>
          <w:sz w:val="24"/>
          <w:szCs w:val="24"/>
        </w:rPr>
        <w:t>1</w:t>
      </w:r>
      <w:r w:rsidR="00B32249" w:rsidRPr="00EF7550">
        <w:rPr>
          <w:rFonts w:cs="Times New Roman" w:eastAsia="Times New Roman" w:hAnsi="Times New Roman" w:ascii="Times New Roman"/>
          <w:sz w:val="24"/>
          <w:szCs w:val="24"/>
        </w:rPr>
        <w:t>. ožujka</w:t>
      </w:r>
      <w:r w:rsidRPr="00EF7550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C9365D" w:rsidR="007E5A0D" w:rsidRPr="00EF75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75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7550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EF7550">
        <w:rPr>
          <w:rFonts w:cs="Times New Roman" w:eastAsia="Times New Roman" w:hAnsi="Times New Roman" w:ascii="Times New Roman"/>
          <w:sz w:val="24"/>
          <w:szCs w:val="24"/>
        </w:rPr>
        <w:t xml:space="preserve">         </w:t>
      </w:r>
      <w:r w:rsidR="00E877AC" w:rsidRPr="00EF755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32249" w:rsidRPr="00EF755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EF7550">
        <w:rPr>
          <w:rFonts w:cs="Times New Roman" w:eastAsia="Times New Roman" w:hAnsi="Times New Roman" w:ascii="Times New Roman"/>
          <w:sz w:val="24"/>
          <w:szCs w:val="24"/>
        </w:rPr>
        <w:t xml:space="preserve">STEČAJNI SUDAC: </w:t>
      </w:r>
    </w:p>
    <w:p w:rsidRDefault="00EF7550" w:rsidP="00C9365D" w:rsidR="00EF7550" w:rsidRPr="00EF75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50525" w:rsidR="00E877AC" w:rsidRPr="00EF75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7550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EF7550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450525" w:rsidRPr="00EF7550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EF7550">
        <w:rPr>
          <w:rFonts w:cs="Times New Roman" w:eastAsia="Times New Roman" w:hAnsi="Times New Roman" w:ascii="Times New Roman"/>
          <w:sz w:val="24"/>
          <w:szCs w:val="24"/>
        </w:rPr>
        <w:t>Iris Hatvalić Nemec</w:t>
      </w:r>
      <w:r w:rsidR="00E877AC" w:rsidRPr="00EF7550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EF7550" w:rsidP="00450525" w:rsidR="00EF7550" w:rsidRPr="00EF75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877AC" w:rsidP="00EF7550" w:rsidR="007E5A0D" w:rsidRPr="00EF7550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7550">
        <w:rPr>
          <w:rFonts w:cs="Times New Roman" w:eastAsia="Times New Roman" w:hAnsi="Times New Roman" w:ascii="Times New Roman"/>
          <w:sz w:val="24"/>
          <w:szCs w:val="24"/>
        </w:rPr>
        <w:t xml:space="preserve">   Za točnost otpravka-ovlašteni službenik: </w:t>
      </w:r>
      <w:r w:rsidR="00B746E8" w:rsidRPr="00EF755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7E5A0D" w:rsidP="00C9365D" w:rsidR="007E5A0D" w:rsidRPr="00EF75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EF7550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EF7550">
        <w:rPr>
          <w:rFonts w:cs="Times New Roman" w:eastAsia="Times New Roman" w:hAnsi="Times New Roman" w:ascii="Times New Roman"/>
          <w:spacing w:val="15"/>
          <w:sz w:val="24"/>
          <w:szCs w:val="24"/>
        </w:rPr>
        <w:t>UPUTA O PRAVNOM LIJEKU:</w:t>
      </w:r>
    </w:p>
    <w:p w:rsidRDefault="007E5A0D" w:rsidP="00C9365D" w:rsidR="007E5A0D" w:rsidRPr="00EF7550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B746E8" w:rsidP="00C9365D" w:rsidR="007E5A0D" w:rsidRPr="00EF75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7550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B746E8" w:rsidP="00C9365D" w:rsidR="007E5A0D" w:rsidRPr="00EF75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F7550">
        <w:rPr>
          <w:rFonts w:cs="Times New Roman" w:eastAsia="Times New Roman" w:hAnsi="Times New Roman" w:ascii="Times New Roman"/>
          <w:sz w:val="24"/>
          <w:szCs w:val="24"/>
        </w:rPr>
        <w:t>Protiv točke I. rješenja žalbu može podnijeti osoba koja je bila zastupnik po zakonu dužnika pravne osobe do dana nastupanja pravnih posljedica otvaranja stečajnog postupka (čl. 53. st. 6. SZ-a), u roku od osam dana od primitka pisanog otpravka rješenja.</w:t>
      </w:r>
    </w:p>
    <w:p w:rsidRDefault="007E5A0D" w:rsidP="00C9365D" w:rsidR="007E5A0D" w:rsidRPr="00EF75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EF75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1B477B" w:rsidR="001B477B" w:rsidRPr="00EF755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1B477B" w:rsidR="001B477B" w:rsidRPr="00EF7550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1B477B" w:rsidR="001B477B" w:rsidRPr="00EF755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t xml:space="preserve">dužnik, </w:t>
      </w:r>
      <w:r w:rsidR="00332C3C" w:rsidRPr="00EF7550">
        <w:rPr>
          <w:rFonts w:cs="Times New Roman" w:hAnsi="Times New Roman" w:ascii="Times New Roman"/>
          <w:sz w:val="24"/>
          <w:szCs w:val="24"/>
        </w:rPr>
        <w:t>LEONIE j.d.o.o., Ulica Alojzije Stepinca 34, 40329 Kotoriba</w:t>
      </w:r>
    </w:p>
    <w:p w:rsidRDefault="001B477B" w:rsidP="001B477B" w:rsidR="001B477B" w:rsidRPr="00EF755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EF7550" w:rsidRPr="00EF7550">
        <w:rPr>
          <w:rFonts w:cs="Times New Roman" w:hAnsi="Times New Roman" w:ascii="Times New Roman"/>
          <w:sz w:val="24"/>
          <w:szCs w:val="24"/>
        </w:rPr>
        <w:t>Jasna Hromadko, Zelengorska 1, Zagreb</w:t>
      </w:r>
    </w:p>
    <w:p w:rsidRDefault="003E6698" w:rsidP="003E6698" w:rsidR="003E6698" w:rsidRPr="00EF755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t>direktor dužnika, Danijel Fuš, Kotoriba, Ulica Alojzije Stepinca 34</w:t>
      </w:r>
    </w:p>
    <w:p w:rsidRDefault="001B477B" w:rsidP="001B477B" w:rsidR="001B477B" w:rsidRPr="00EF755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1B477B" w:rsidP="001B477B" w:rsidR="001B477B" w:rsidRPr="00EF755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t xml:space="preserve">Porezna uprava, Područni ured </w:t>
      </w:r>
      <w:r w:rsidR="002F26CC" w:rsidRPr="00EF7550">
        <w:rPr>
          <w:rFonts w:cs="Times New Roman" w:hAnsi="Times New Roman" w:ascii="Times New Roman"/>
          <w:sz w:val="24"/>
          <w:szCs w:val="24"/>
        </w:rPr>
        <w:t>Čakovec</w:t>
      </w:r>
      <w:r w:rsidRPr="00EF7550">
        <w:rPr>
          <w:rFonts w:cs="Times New Roman" w:hAnsi="Times New Roman" w:ascii="Times New Roman"/>
          <w:sz w:val="24"/>
          <w:szCs w:val="24"/>
        </w:rPr>
        <w:t xml:space="preserve">, </w:t>
      </w:r>
      <w:r w:rsidR="002F26CC" w:rsidRPr="00EF7550">
        <w:rPr>
          <w:rFonts w:cs="Times New Roman" w:hAnsi="Times New Roman" w:ascii="Times New Roman"/>
          <w:sz w:val="24"/>
          <w:szCs w:val="24"/>
        </w:rPr>
        <w:t>O. Keršovanija 11, 40000 Čakovec</w:t>
      </w:r>
    </w:p>
    <w:p w:rsidRDefault="001B477B" w:rsidP="001B477B" w:rsidR="001B477B" w:rsidRPr="00EF755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3E6698" w:rsidP="001B477B" w:rsidR="003E6698" w:rsidRPr="00EF755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t xml:space="preserve">Privredna banka Zagreb, </w:t>
      </w:r>
      <w:r w:rsidRPr="00EF7550">
        <w:rPr>
          <w:rStyle w:val="Naglaeno"/>
          <w:rFonts w:cs="Times New Roman" w:hAnsi="Times New Roman" w:ascii="Times New Roman"/>
          <w:b w:val="false"/>
          <w:sz w:val="24"/>
          <w:szCs w:val="24"/>
        </w:rPr>
        <w:t>Radnička cesta 50, Zagreb</w:t>
      </w:r>
    </w:p>
    <w:p w:rsidRDefault="001B477B" w:rsidP="001B477B" w:rsidR="001B477B" w:rsidRPr="00EF755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1B477B" w:rsidR="001B477B" w:rsidRPr="00EF755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1B477B" w:rsidP="001B477B" w:rsidR="001B477B" w:rsidRPr="00EF7550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F7550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C9365D" w:rsidR="007E5A0D" w:rsidRPr="00EF75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EF755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EF75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EF7550" w:rsidR="007E5A0D" w:rsidRPr="00EF7550">
      <w:headerReference w:type="default" r:id="rId12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AF3" w:rsidP="00B746E8" w:rsidR="00974AF3">
      <w:pPr>
        <w:spacing w:lineRule="auto" w:line="240" w:after="0"/>
      </w:pPr>
      <w:r>
        <w:separator/>
      </w:r>
    </w:p>
  </w:endnote>
  <w:endnote w:id="0" w:type="continuationSeparator">
    <w:p w:rsidRDefault="00974AF3" w:rsidP="00B746E8" w:rsidR="00974A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AF3" w:rsidP="00B746E8" w:rsidR="00974AF3">
      <w:pPr>
        <w:spacing w:lineRule="auto" w:line="240" w:after="0"/>
      </w:pPr>
      <w:r>
        <w:separator/>
      </w:r>
    </w:p>
  </w:footnote>
  <w:footnote w:id="0" w:type="continuationSeparator">
    <w:p w:rsidRDefault="00974AF3" w:rsidP="00B746E8" w:rsidR="00974A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038F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</w:r>
    <w:r w:rsidR="002F26CC" w:rsidRPr="00B746E8">
      <w:rPr>
        <w:rFonts w:cs="Times New Roman" w:hAnsi="Times New Roman" w:ascii="Times New Roman"/>
        <w:sz w:val="24"/>
        <w:szCs w:val="24"/>
      </w:rPr>
      <w:t>Poslovni broj: 4 St-</w:t>
    </w:r>
    <w:r w:rsidR="00332C3C">
      <w:rPr>
        <w:rFonts w:cs="Times New Roman" w:hAnsi="Times New Roman" w:ascii="Times New Roman"/>
        <w:sz w:val="24"/>
        <w:szCs w:val="24"/>
      </w:rPr>
      <w:t>74/16-25</w:t>
    </w:r>
  </w:p>
  <w:p w:rsidRDefault="002F26CC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F3950"/>
    <w:rsid w:val="001038F9"/>
    <w:rsid w:val="00175150"/>
    <w:rsid w:val="001A384C"/>
    <w:rsid w:val="001B477B"/>
    <w:rsid w:val="002F26CC"/>
    <w:rsid w:val="00332C3C"/>
    <w:rsid w:val="0037255C"/>
    <w:rsid w:val="003E6698"/>
    <w:rsid w:val="00407ADF"/>
    <w:rsid w:val="00450525"/>
    <w:rsid w:val="0046646A"/>
    <w:rsid w:val="007E5A0D"/>
    <w:rsid w:val="00974AF3"/>
    <w:rsid w:val="00AB1524"/>
    <w:rsid w:val="00B32249"/>
    <w:rsid w:val="00B746E8"/>
    <w:rsid w:val="00C9365D"/>
    <w:rsid w:val="00CD55C9"/>
    <w:rsid w:val="00E64132"/>
    <w:rsid w:val="00E877AC"/>
    <w:rsid w:val="00EF7550"/>
    <w:rsid w:val="00F3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55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5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5C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5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5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55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5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5C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5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5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St-74/2016</izvorni_sadrzaj>
    <derivirana_varijabla naziv="DomainObject.Predmet.OznakaBroj_1">St-74/2016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LEONIE jednostavno društvo s ograničenom odgovornošću za ugostiteljstvo, trgovinu i usluge zastupanog po punomoćniku Danijel Fuš</izvorni_sadrzaj>
    <derivirana_varijabla naziv="DomainObject.Predmet.ProtustrankaFormated_1">  LEONIE jednostavno društvo s ograničenom odgovornošću za ugostiteljstvo, trgovinu i usluge zastupanog po punomoćniku Danijel Fuš</derivirana_varijabla>
  </DomainObject.Predmet.ProtustrankaFormated>
  <DomainObject.Predmet.ProtustrankaFormatedOIB>
    <izvorni_sadrzaj>  LEONIE jednostavno društvo s ograničenom odgovornošću za ugostiteljstvo, trgovinu i usluge, OIB 36556948447 zastupanog po punomoćniku Danijel Fuš</izvorni_sadrzaj>
    <derivirana_varijabla naziv="DomainObject.Predmet.ProtustrankaFormatedOIB_1">  LEONIE jednostavno društvo s ograničenom odgovornošću za ugostiteljstvo, trgovinu i usluge, OIB 36556948447 zastupanog po punomoćniku Danijel Fuš</derivirana_varijabla>
  </DomainObject.Predmet.ProtustrankaFormatedOIB>
  <DomainObject.Predmet.ProtustrankaFormatedWithAdress>
    <izvorni_sadrzaj> LEONIE jednostavno društvo s ograničenom odgovornošću za ugostiteljstvo, trgovinu i usluge, Ulica Alojzije Stepinca 34, 40320 Kotoriba zastupanog po punomoćniku Danijel Fuš</izvorni_sadrzaj>
    <derivirana_varijabla naziv="DomainObject.Predmet.ProtustrankaFormatedWithAdress_1"> LEONIE jednostavno društvo s ograničenom odgovornošću za ugostiteljstvo, trgovinu i usluge, Ulica Alojzije Stepinca 34, 40320 Kotoriba zastupanog po punomoćniku Danijel Fuš</derivirana_varijabla>
  </DomainObject.Predmet.ProtustrankaFormatedWithAdress>
  <DomainObject.Predmet.ProtustrankaFormatedWithAdressOIB>
    <izvorni_sadrzaj> LEONIE jednostavno društvo s ograničenom odgovornošću za ugostiteljstvo, trgovinu i usluge, OIB 36556948447, Ulica Alojzije Stepinca 34, 40320 Kotoriba zastupanog po punomoćniku Danijel Fuš</izvorni_sadrzaj>
    <derivirana_varijabla naziv="DomainObject.Predmet.ProtustrankaFormatedWithAdressOIB_1"> LEONIE jednostavno društvo s ograničenom odgovornošću za ugostiteljstvo, trgovinu i usluge, OIB 36556948447, Ulica Alojzije Stepinca 34, 40320 Kotoriba zastupanog po punomoćniku Danijel Fuš</derivirana_varijabla>
  </DomainObject.Predmet.ProtustrankaFormatedWithAdressOIB>
  <DomainObject.Predmet.ProtustrankaWithAdress>
    <izvorni_sadrzaj>LEONIE jednostavno društvo s ograničenom odgovornošću za ugostiteljstvo, trgovinu i usluge Ulica Alojzije Stepinca 34, 40320 Kotoriba</izvorni_sadrzaj>
    <derivirana_varijabla naziv="DomainObject.Predmet.ProtustrankaWithAdress_1">LEONIE jednostavno društvo s ograničenom odgovornošću za ugostiteljstvo, trgovinu i usluge Ulica Alojzije Stepinca 34, 40320 Kotoriba</derivirana_varijabla>
  </DomainObject.Predmet.ProtustrankaWithAdress>
  <DomainObject.Predmet.ProtustrankaWithAdressOIB>
    <izvorni_sadrzaj>LEONIE jednostavno društvo s ograničenom odgovornošću za ugostiteljstvo, trgovinu i usluge, OIB 36556948447, Ulica Alojzije Stepinca 34, 40320 Kotoriba</izvorni_sadrzaj>
    <derivirana_varijabla naziv="DomainObject.Predmet.ProtustrankaWithAdressOIB_1">LEONIE jednostavno društvo s ograničenom odgovornošću za ugostiteljstvo, trgovinu i usluge, OIB 36556948447, Ulica Alojzije Stepinca 34, 40320 Kotoriba</derivirana_varijabla>
  </DomainObject.Predmet.ProtustrankaWithAdressOIB>
  <DomainObject.Predmet.ProtustrankaNazivFormated>
    <izvorni_sadrzaj>LEONIE jednostavno društvo s ograničenom odgovornošću za ugostiteljstvo, trgovinu i usluge</izvorni_sadrzaj>
    <derivirana_varijabla naziv="DomainObject.Predmet.ProtustrankaNazivFormated_1">LEONIE jednostavno društvo s ograničenom odgovornošću za ugostiteljstvo, trgovinu i usluge</derivirana_varijabla>
  </DomainObject.Predmet.ProtustrankaNazivFormated>
  <DomainObject.Predmet.ProtustrankaNazivFormatedOIB>
    <izvorni_sadrzaj>LEONIE jednostavno društvo s ograničenom odgovornošću za ugostiteljstvo, trgovinu i usluge, OIB 36556948447</izvorni_sadrzaj>
    <derivirana_varijabla naziv="DomainObject.Predmet.ProtustrankaNazivFormatedOIB_1">LEONIE jednostavno društvo s ograničenom odgovornošću za ugostiteljstvo, trgovinu i usluge, OIB 36556948447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9316.28</izvorni_sadrzaj>
    <derivirana_varijabla naziv="DomainObject.Predmet.TrenutnaVrijednost_1">9316.28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LEONIE jednostavno društvo s ograničenom odgovornošću za ugostiteljstvo, trgovinu i usluge zastupanog po punomoćniku Danijel Fuš</item>
    </izvorni_sadrzaj>
    <derivirana_varijabla naziv="DomainObject.Predmet.ProtuStrankaListFormated_1">
      <item>LEONIE jednostavno društvo s ograničenom odgovornošću za ugostiteljstvo, trgovinu i usluge zastupanog po punomoćniku Danijel Fuš</item>
    </derivirana_varijabla>
  </DomainObject.Predmet.ProtuStrankaListFormated>
  <DomainObject.Predmet.ProtuStrankaListFormatedOIB>
    <izvorni_sadrzaj>
      <item>LEONIE jednostavno društvo s ograničenom odgovornošću za ugostiteljstvo, trgovinu i usluge, OIB 36556948447 zastupanog po punomoćniku Danijel Fuš</item>
    </izvorni_sadrzaj>
    <derivirana_varijabla naziv="DomainObject.Predmet.ProtuStrankaListFormatedOIB_1">
      <item>LEONIE jednostavno društvo s ograničenom odgovornošću za ugostiteljstvo, trgovinu i usluge, OIB 36556948447 zastupanog po punomoćniku Danijel Fuš</item>
    </derivirana_varijabla>
  </DomainObject.Predmet.ProtuStrankaListFormatedOIB>
  <DomainObject.Predmet.ProtuStrankaListFormatedWithAdress>
    <izvorni_sadrzaj>
      <item>LEONIE jednostavno društvo s ograničenom odgovornošću za ugostiteljstvo, trgovinu i usluge, Ulica Alojzije Stepinca 34, 40320 Kotoriba zastupanog po punomoćniku Danijel Fuš</item>
    </izvorni_sadrzaj>
    <derivirana_varijabla naziv="DomainObject.Predmet.ProtuStrankaListFormatedWithAdress_1">
      <item>LEONIE jednostavno društvo s ograničenom odgovornošću za ugostiteljstvo, trgovinu i usluge, Ulica Alojzije Stepinca 34, 40320 Kotoriba zastupanog po punomoćniku Danijel Fuš</item>
    </derivirana_varijabla>
  </DomainObject.Predmet.ProtuStrankaListFormatedWithAdress>
  <DomainObject.Predmet.ProtuStrankaListFormatedWithAdressOIB>
    <izvorni_sadrzaj>
      <item>LEONIE jednostavno društvo s ograničenom odgovornošću za ugostiteljstvo, trgovinu i usluge, OIB 36556948447, Ulica Alojzije Stepinca 34, 40320 Kotoriba zastupanog po punomoćniku Danijel Fuš</item>
    </izvorni_sadrzaj>
    <derivirana_varijabla naziv="DomainObject.Predmet.ProtuStrankaListFormatedWithAdressOIB_1">
      <item>LEONIE jednostavno društvo s ograničenom odgovornošću za ugostiteljstvo, trgovinu i usluge, OIB 36556948447, Ulica Alojzije Stepinca 34, 40320 Kotoriba zastupanog po punomoćniku Danijel Fuš</item>
    </derivirana_varijabla>
  </DomainObject.Predmet.ProtuStrankaListFormatedWithAdressOIB>
  <DomainObject.Predmet.ProtuStrankaListNazivFormated>
    <izvorni_sadrzaj>
      <item>LEONIE jednostavno društvo s ograničenom odgovornošću za ugostiteljstvo, trgovinu i usluge</item>
    </izvorni_sadrzaj>
    <derivirana_varijabla naziv="DomainObject.Predmet.ProtuStrankaListNazivFormated_1">
      <item>LEONIE jednostavno društvo s ograničenom odgovornošću za ugostiteljstvo, trgovinu i usluge</item>
    </derivirana_varijabla>
  </DomainObject.Predmet.ProtuStrankaListNazivFormated>
  <DomainObject.Predmet.ProtuStrankaListNazivFormatedOIB>
    <izvorni_sadrzaj>
      <item>LEONIE jednostavno društvo s ograničenom odgovornošću za ugostiteljstvo, trgovinu i usluge, OIB 36556948447</item>
    </izvorni_sadrzaj>
    <derivirana_varijabla naziv="DomainObject.Predmet.ProtuStrankaListNazivFormatedOIB_1">
      <item>LEONIE jednostavno društvo s ograničenom odgovornošću za ugostiteljstvo, trgovinu i usluge, OIB 36556948447</item>
    </derivirana_varijabla>
  </DomainObject.Predmet.ProtuStrankaListNazivFormatedOIB>
  <DomainObject.Predmet.OstaliListFormated>
    <izvorni_sadrzaj>
      <item>Sudski registar</item>
      <item>Županijsko državno odvjetništvo u Varaždinu</item>
      <item>Danijel Fuš punomoćnik sudionika u postupku LEONIE jednostavno društvo s ograničenom odgovornošću za ugostiteljstvo, trgovinu i usluge</item>
    </izvorni_sadrzaj>
    <derivirana_varijabla naziv="DomainObject.Predmet.OstaliListFormated_1">
      <item>Sudski registar</item>
      <item>Županijsko državno odvjetništvo u Varaždinu</item>
      <item>Danijel Fuš punomoćnik sudionika u postupku LEONIE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Županijsko državno odvjetništvo u Varaždinu</item>
      <item>Danijel Fuš, OIB 67157884532 punomoćnik sudionika u postupku LEONIE jednostavno društvo s ograničenom odgovornošću za ugostiteljstvo, trgovinu i usluge</item>
    </izvorni_sadrzaj>
    <derivirana_varijabla naziv="DomainObject.Predmet.OstaliListFormatedOIB_1">
      <item>Sudski registar</item>
      <item>Županijsko državno odvjetništvo u Varaždinu</item>
      <item>Danijel Fuš, OIB 67157884532 punomoćnik sudionika u postupku LEONIE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Danijel Fuš, Alojzija Stepinca 34, 40320 Kotoriba punomoćnik sudionika u postupku LEONIE jednostavno društvo s ograničenom odgovornošću za ugostiteljstvo, trgovinu i usluge</item>
    </izvorni_sadrzaj>
    <derivirana_varijabla naziv="DomainObject.Predmet.OstaliListFormatedWithAdress_1">
      <item>Sudski registar</item>
      <item>Županijsko državno odvjetništvo u Varaždinu</item>
      <item>Danijel Fuš, Alojzija Stepinca 34, 40320 Kotoriba punomoćnik sudionika u postupku LEONIE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Danijel Fuš, OIB 67157884532, Alojzija Stepinca 34, 40320 Kotoriba punomoćnik sudionika u postupku LEONIE jednostavno društvo s ograničenom odgovornošću za ugostiteljstvo, trgovinu i usluge</item>
    </izvorni_sadrzaj>
    <derivirana_varijabla naziv="DomainObject.Predmet.OstaliListFormatedWithAdressOIB_1">
      <item>Sudski registar</item>
      <item>Županijsko državno odvjetništvo u Varaždinu</item>
      <item>Danijel Fuš, OIB 67157884532, Alojzija Stepinca 34, 40320 Kotoriba punomoćnik sudionika u postupku LEONIE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Danijel Fuš</item>
    </izvorni_sadrzaj>
    <derivirana_varijabla naziv="DomainObject.Predmet.OstaliListNazivFormated_1">
      <item>Sudski registar</item>
      <item>Županijsko državno odvjetništvo u Varaždinu</item>
      <item>Danijel Fuš</item>
    </derivirana_varijabla>
  </DomainObject.Predmet.OstaliListNazivFormated>
  <DomainObject.Predmet.OstaliListNazivFormatedOIB>
    <izvorni_sadrzaj>
      <item>Sudski registar</item>
      <item>Županijsko državno odvjetništvo u Varaždinu</item>
      <item>Danijel Fuš, OIB 67157884532</item>
    </izvorni_sadrzaj>
    <derivirana_varijabla naziv="DomainObject.Predmet.OstaliListNazivFormatedOIB_1">
      <item>Sudski registar</item>
      <item>Županijsko državno odvjetništvo u Varaždinu</item>
      <item>Danijel Fuš, OIB 67157884532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LEONIE jednostavno društvo s ograničenom odgovornošću za ugostiteljstvo, trgovinu i usluge</izvorni_sadrzaj>
    <derivirana_varijabla naziv="DomainObject.Predmet.ProtustrankaIDrugi_1">LEONIE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LEONIE jednostavno društvo s ograničenom odgovornošću za ugostiteljstvo, trgovinu i usluge, OIB 36556948447, Ulica Alojzije Stepinca 34, 40320 Kotoriba</izvorni_sadrzaj>
    <derivirana_varijabla naziv="DomainObject.Predmet.ProtustrankaIDrugiAdressOIB_1">LEONIE jednostavno društvo s ograničenom odgovornošću za ugostiteljstvo, trgovinu i usluge, OIB 36556948447, Ulica Alojzije Stepinca 34,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LEONIE jednostavno društvo s ograničenom odgovornošću za ugostiteljstvo, trgovinu i usluge</item>
      <item>Sudski registar</item>
      <item>Županijsko državno odvjetništvo u Varaždinu</item>
      <item>Danijel Fuš</item>
    </izvorni_sadrzaj>
    <derivirana_varijabla naziv="DomainObject.Predmet.SudioniciListNaziv_1">
      <item>Financijska agencija</item>
      <item>LEONIE jednostavno društvo s ograničenom odgovornošću za ugostiteljstvo, trgovinu i usluge</item>
      <item>Sudski registar</item>
      <item>Županijsko državno odvjetništvo u Varaždinu</item>
      <item>Danijel Fuš</item>
    </derivirana_varijabla>
  </DomainObject.Predmet.SudioniciListNaziv>
  <DomainObject.Predmet.SudioniciListAdressOIB>
    <izvorni_sadrzaj>
      <item>Financijska agencija, OIB 85821130368, A. Cesarca 2,42000 Varaždin</item>
      <item>LEONIE jednostavno društvo s ograničenom odgovornošću za ugostiteljstvo, trgovinu i usluge, OIB 36556948447, Ulica Alojzije Stepinca 34,40320 Kotoriba</item>
      <item>Sudski registar</item>
      <item>Županijsko državno odvjetništvo u Varaždinu</item>
      <item>Danijel Fuš, OIB 67157884532, Alojzija Stepinca 34,40320 Kotoriba</item>
    </izvorni_sadrzaj>
    <derivirana_varijabla naziv="DomainObject.Predmet.SudioniciListAdressOIB_1">
      <item>Financijska agencija, OIB 85821130368, A. Cesarca 2,42000 Varaždin</item>
      <item>LEONIE jednostavno društvo s ograničenom odgovornošću za ugostiteljstvo, trgovinu i usluge, OIB 36556948447, Ulica Alojzije Stepinca 34,40320 Kotoriba</item>
      <item>Sudski registar</item>
      <item>Županijsko državno odvjetništvo u Varaždinu</item>
      <item>Danijel Fuš, OIB 67157884532, Alojzija Stepinca 34,40320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36556948447</item>
      <item>, OIB null</item>
      <item>, OIB null</item>
      <item>, OIB 67157884532</item>
    </izvorni_sadrzaj>
    <derivirana_varijabla naziv="DomainObject.Predmet.SudioniciListNazivOIB_1">
      <item>, OIB 85821130368</item>
      <item>, OIB 36556948447</item>
      <item>, OIB null</item>
      <item>, OIB null</item>
      <item>, OIB 67157884532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888</properties:Words>
  <properties:Characters>4883</properties:Characters>
  <properties:Lines>124</properties:Lines>
  <properties:Paragraphs>41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2017-03-13T08:39:00Z</dcterms:created>
  <dc:creator>Iris Hatvalić-Nemec</dc:creator>
  <cp:lastModifiedBy>Tihana Martinez</cp:lastModifiedBy>
  <cp:lastPrinted>2017-03-13T09:47:00Z</cp:lastPrinted>
  <dcterms:modified xmlns:xsi="http://www.w3.org/2001/XMLSchema-instance" xsi:type="dcterms:W3CDTF">2017-03-21T09:31:00Z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