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aa25" w14:paraId="a26aa2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9220E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St-3942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D723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81CAD" w:rsidRPr="00481CAD">
        <w:t xml:space="preserve"> </w:t>
      </w:r>
      <w:r w:rsidR="00481CAD" w:rsidRPr="00481CAD">
        <w:rPr>
          <w:rFonts w:cs="Times New Roman" w:eastAsia="Times New Roman" w:hAnsi="Times New Roman" w:ascii="Times New Roman"/>
          <w:sz w:val="24"/>
          <w:szCs w:val="24"/>
          <w:lang w:eastAsia="hr-HR"/>
        </w:rPr>
        <w:t>PLAVI SVIJET d.o.o., Zagreb, Lastovska 2a,  MBS: 080545953, OIB: 97110072822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24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81CAD" w:rsidRPr="00481CAD">
        <w:t xml:space="preserve"> </w:t>
      </w:r>
      <w:r w:rsidR="00481CAD" w:rsidRPr="00481CAD">
        <w:rPr>
          <w:rFonts w:cs="Times New Roman" w:eastAsia="Times New Roman" w:hAnsi="Times New Roman" w:ascii="Times New Roman"/>
          <w:sz w:val="24"/>
          <w:szCs w:val="24"/>
          <w:lang w:eastAsia="hr-HR"/>
        </w:rPr>
        <w:t>PLAVI SVIJET d.o.o., Zagreb, Lastovska 2a,  MBS: 080545953, OIB: 97110072822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E435F0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E1A1D">
        <w:rPr>
          <w:rFonts w:cs="Times New Roman" w:eastAsia="Times New Roman" w:hAnsi="Times New Roman" w:ascii="Times New Roman"/>
          <w:sz w:val="24"/>
          <w:szCs w:val="24"/>
          <w:lang w:eastAsia="hr-HR"/>
        </w:rPr>
        <w:t>Miljenko Marinić, Zagreb, Lopudska 1a, OIB: 34668495052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481CAD" w:rsidRPr="00481CAD">
        <w:t xml:space="preserve"> </w:t>
      </w:r>
      <w:r w:rsidR="00481CAD" w:rsidRPr="00481CAD">
        <w:rPr>
          <w:rFonts w:cs="Times New Roman" w:hAnsi="Times New Roman" w:ascii="Times New Roman"/>
          <w:sz w:val="24"/>
          <w:szCs w:val="24"/>
        </w:rPr>
        <w:t>PLAVI SVIJET d.o.o., Zagreb, Lastovska 2a,  MBS: 080545953, OIB: 97110072822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3507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30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F4A36">
        <w:rPr>
          <w:rFonts w:cs="Times New Roman" w:eastAsia="Times New Roman" w:hAnsi="Times New Roman" w:ascii="Times New Roman"/>
          <w:sz w:val="24"/>
          <w:szCs w:val="20"/>
          <w:lang w:eastAsia="hr-HR"/>
        </w:rPr>
        <w:t>24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  <w:r w:rsidR="000438A6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438A6" w:rsidP="00E65472" w:rsidR="000438A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0438A6" w:rsidP="00E65472" w:rsidR="000438A6" w:rsidRPr="00E57A27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>Za točnost otpravka</w:t>
      </w:r>
    </w:p>
    <w:p w:rsidRDefault="000438A6" w:rsidP="00E65472" w:rsidR="000438A6" w:rsidRPr="00E57A2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  <w:t>-ovlašteni službenik:</w:t>
      </w:r>
    </w:p>
    <w:p w:rsidRDefault="000438A6" w:rsidP="00320115" w:rsidR="000438A6">
      <w:pPr>
        <w:jc w:val="both"/>
        <w:rPr>
          <w:rFonts w:eastAsia="Times New Roman" w:hAnsi="Times New Roman" w:ascii="Times New Roman"/>
          <w:sz w:val="24"/>
          <w:szCs w:val="24"/>
        </w:rPr>
      </w:pP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</w:r>
      <w:r w:rsidRPr="00E57A27">
        <w:rPr>
          <w:rFonts w:hAnsi="Times New Roman" w:ascii="Times New Roman"/>
          <w:sz w:val="24"/>
          <w:szCs w:val="24"/>
        </w:rPr>
        <w:tab/>
        <w:t>Slavica Sorić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0438A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9F4A36">
      <w:rPr>
        <w:rFonts w:cs="Times New Roman" w:hAnsi="Times New Roman" w:ascii="Times New Roman"/>
        <w:sz w:val="24"/>
        <w:szCs w:val="24"/>
      </w:rPr>
      <w:t>3</w:t>
    </w:r>
    <w:r w:rsidR="0019220E">
      <w:rPr>
        <w:rFonts w:cs="Times New Roman" w:hAnsi="Times New Roman" w:ascii="Times New Roman"/>
        <w:sz w:val="24"/>
        <w:szCs w:val="24"/>
      </w:rPr>
      <w:t>942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438A6"/>
    <w:rsid w:val="00054FF8"/>
    <w:rsid w:val="000934E6"/>
    <w:rsid w:val="00093E37"/>
    <w:rsid w:val="000A7B72"/>
    <w:rsid w:val="000C0DEB"/>
    <w:rsid w:val="000F3A15"/>
    <w:rsid w:val="0012132B"/>
    <w:rsid w:val="00131324"/>
    <w:rsid w:val="0015006B"/>
    <w:rsid w:val="0017646E"/>
    <w:rsid w:val="0019220E"/>
    <w:rsid w:val="001B6BD3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81CAD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604F51"/>
    <w:rsid w:val="00630C13"/>
    <w:rsid w:val="0066158B"/>
    <w:rsid w:val="00665C1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1A1D"/>
    <w:rsid w:val="00BE3395"/>
    <w:rsid w:val="00BF0F60"/>
    <w:rsid w:val="00C04B48"/>
    <w:rsid w:val="00C0670D"/>
    <w:rsid w:val="00C1215A"/>
    <w:rsid w:val="00C3507A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350D"/>
    <w:rsid w:val="00D40C44"/>
    <w:rsid w:val="00D4451C"/>
    <w:rsid w:val="00D8240A"/>
    <w:rsid w:val="00DA38AC"/>
    <w:rsid w:val="00DC1676"/>
    <w:rsid w:val="00DC2898"/>
    <w:rsid w:val="00DD15CB"/>
    <w:rsid w:val="00DE5400"/>
    <w:rsid w:val="00DE71BE"/>
    <w:rsid w:val="00DF3772"/>
    <w:rsid w:val="00E01338"/>
    <w:rsid w:val="00E435F0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43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8A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438A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438A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438A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043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8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438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438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438A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3942</izvorni_sadrzaj>
    <derivirana_varijabla naziv="DomainObject.Predmet.Broj_1">3942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St-3942/2015</izvorni_sadrzaj>
    <derivirana_varijabla naziv="DomainObject.Predmet.OznakaBroj_1">St-3942/2015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SVIJET d.o.o. zastupanog po punomoćniku Matija Tadić</izvorni_sadrzaj>
    <derivirana_varijabla naziv="DomainObject.Predmet.ProtustrankaFormated_1">  PLAVI SVIJET d.o.o. zastupanog po punomoćniku Matija Tadić</derivirana_varijabla>
  </DomainObject.Predmet.ProtustrankaFormated>
  <DomainObject.Predmet.ProtustrankaFormatedOIB>
    <izvorni_sadrzaj>  PLAVI SVIJET d.o.o., OIB 97110072822 zastupanog po punomoćniku Matija Tadić</izvorni_sadrzaj>
    <derivirana_varijabla naziv="DomainObject.Predmet.ProtustrankaFormatedOIB_1">  PLAVI SVIJET d.o.o., OIB 97110072822 zastupanog po punomoćniku Matija Tadić</derivirana_varijabla>
  </DomainObject.Predmet.ProtustrankaFormatedOIB>
  <DomainObject.Predmet.ProtustrankaFormatedWithAdress>
    <izvorni_sadrzaj> PLAVI SVIJET d.o.o., Lastovska 2/a, 10000 Zagreb zastupanog po punomoćniku Matija Tadić</izvorni_sadrzaj>
    <derivirana_varijabla naziv="DomainObject.Predmet.ProtustrankaFormatedWithAdress_1"> PLAVI SVIJET d.o.o., Lastovska 2/a, 10000 Zagreb zastupanog po punomoćniku Matija Tadić</derivirana_varijabla>
  </DomainObject.Predmet.ProtustrankaFormatedWithAdress>
  <DomainObject.Predmet.ProtustrankaFormatedWithAdressOIB>
    <izvorni_sadrzaj> PLAVI SVIJET d.o.o., OIB 97110072822, Lastovska 2/a, 10000 Zagreb zastupanog po punomoćniku Matija Tadić</izvorni_sadrzaj>
    <derivirana_varijabla naziv="DomainObject.Predmet.ProtustrankaFormatedWithAdressOIB_1"> PLAVI SVIJET d.o.o., OIB 97110072822, Lastovska 2/a, 10000 Zagreb zastupanog po punomoćniku Matija Tadić</derivirana_varijabla>
  </DomainObject.Predmet.ProtustrankaFormatedWithAdressOIB>
  <DomainObject.Predmet.ProtustrankaWithAdress>
    <izvorni_sadrzaj>PLAVI SVIJET d.o.o. Lastovska 2/a, 10000 Zagreb</izvorni_sadrzaj>
    <derivirana_varijabla naziv="DomainObject.Predmet.ProtustrankaWithAdress_1">PLAVI SVIJET d.o.o. Lastovska 2/a, 10000 Zagreb</derivirana_varijabla>
  </DomainObject.Predmet.ProtustrankaWithAdress>
  <DomainObject.Predmet.ProtustrankaWithAdressOIB>
    <izvorni_sadrzaj>PLAVI SVIJET d.o.o., OIB 97110072822, Lastovska 2/a, 10000 Zagreb</izvorni_sadrzaj>
    <derivirana_varijabla naziv="DomainObject.Predmet.ProtustrankaWithAdressOIB_1">PLAVI SVIJET d.o.o., OIB 97110072822, Lastovska 2/a, 10000 Zagreb</derivirana_varijabla>
  </DomainObject.Predmet.ProtustrankaWithAdressOIB>
  <DomainObject.Predmet.ProtustrankaNazivFormated>
    <izvorni_sadrzaj>PLAVI SVIJET d.o.o.</izvorni_sadrzaj>
    <derivirana_varijabla naziv="DomainObject.Predmet.ProtustrankaNazivFormated_1">PLAVI SVIJET d.o.o.</derivirana_varijabla>
  </DomainObject.Predmet.ProtustrankaNazivFormated>
  <DomainObject.Predmet.ProtustrankaNazivFormatedOIB>
    <izvorni_sadrzaj>PLAVI SVIJET d.o.o., OIB 97110072822</izvorni_sadrzaj>
    <derivirana_varijabla naziv="DomainObject.Predmet.ProtustrankaNazivFormatedOIB_1">PLAVI SVIJET d.o.o., OIB 97110072822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SVIJET d.o.o. zastupanog po punomoćniku Matija Tadić</item>
    </izvorni_sadrzaj>
    <derivirana_varijabla naziv="DomainObject.Predmet.ProtuStrankaListFormated_1">
      <item>PLAVI SVIJET d.o.o. zastupanog po punomoćniku Matija Tadić</item>
    </derivirana_varijabla>
  </DomainObject.Predmet.ProtuStrankaListFormated>
  <DomainObject.Predmet.ProtuStrankaListFormatedOIB>
    <izvorni_sadrzaj>
      <item>PLAVI SVIJET d.o.o., OIB 97110072822 zastupanog po punomoćniku Matija Tadić</item>
    </izvorni_sadrzaj>
    <derivirana_varijabla naziv="DomainObject.Predmet.ProtuStrankaListFormatedOIB_1">
      <item>PLAVI SVIJET d.o.o., OIB 97110072822 zastupanog po punomoćniku Matija Tadić</item>
    </derivirana_varijabla>
  </DomainObject.Predmet.ProtuStrankaListFormatedOIB>
  <DomainObject.Predmet.ProtuStrankaListFormatedWithAdress>
    <izvorni_sadrzaj>
      <item>PLAVI SVIJET d.o.o., Lastovska 2/a, 10000 Zagreb zastupanog po punomoćniku Matija Tadić</item>
    </izvorni_sadrzaj>
    <derivirana_varijabla naziv="DomainObject.Predmet.ProtuStrankaListFormatedWithAdress_1">
      <item>PLAVI SVIJET d.o.o., Lastovska 2/a, 10000 Zagreb zastupanog po punomoćniku Matija Tadić</item>
    </derivirana_varijabla>
  </DomainObject.Predmet.ProtuStrankaListFormatedWithAdress>
  <DomainObject.Predmet.ProtuStrankaListFormatedWithAdressOIB>
    <izvorni_sadrzaj>
      <item>PLAVI SVIJET d.o.o., OIB 97110072822, Lastovska 2/a, 10000 Zagreb zastupanog po punomoćniku Matija Tadić</item>
    </izvorni_sadrzaj>
    <derivirana_varijabla naziv="DomainObject.Predmet.ProtuStrankaListFormatedWithAdressOIB_1">
      <item>PLAVI SVIJET d.o.o., OIB 97110072822, Lastovska 2/a, 10000 Zagreb zastupanog po punomoćniku Matija Tadić</item>
    </derivirana_varijabla>
  </DomainObject.Predmet.ProtuStrankaListFormatedWithAdressOIB>
  <DomainObject.Predmet.ProtuStrankaListNazivFormated>
    <izvorni_sadrzaj>
      <item>PLAVI SVIJET d.o.o.</item>
    </izvorni_sadrzaj>
    <derivirana_varijabla naziv="DomainObject.Predmet.ProtuStrankaListNazivFormated_1">
      <item>PLAVI SVIJET d.o.o.</item>
    </derivirana_varijabla>
  </DomainObject.Predmet.ProtuStrankaListNazivFormated>
  <DomainObject.Predmet.ProtuStrankaListNazivFormatedOIB>
    <izvorni_sadrzaj>
      <item>PLAVI SVIJET d.o.o., OIB 97110072822</item>
    </izvorni_sadrzaj>
    <derivirana_varijabla naziv="DomainObject.Predmet.ProtuStrankaListNazivFormatedOIB_1">
      <item>PLAVI SVIJET d.o.o., OIB 97110072822</item>
    </derivirana_varijabla>
  </DomainObject.Predmet.ProtuStrankaListNazivFormatedOIB>
  <DomainObject.Predmet.OstaliListFormated>
    <izvorni_sadrzaj>
      <item>Matija Tadić punomoćnik sudionika u postupku PLAVI SVIJET d.o.o.</item>
    </izvorni_sadrzaj>
    <derivirana_varijabla naziv="DomainObject.Predmet.OstaliListFormated_1">
      <item>Matija Tadić punomoćnik sudionika u postupku PLAVI SVIJET d.o.o.</item>
    </derivirana_varijabla>
  </DomainObject.Predmet.OstaliListFormated>
  <DomainObject.Predmet.OstaliListFormatedOIB>
    <izvorni_sadrzaj>
      <item>Matija Tadić, OIB 66546746279 punomoćnik sudionika u postupku PLAVI SVIJET d.o.o.</item>
    </izvorni_sadrzaj>
    <derivirana_varijabla naziv="DomainObject.Predmet.OstaliListFormatedOIB_1">
      <item>Matija Tadić, OIB 66546746279 punomoćnik sudionika u postupku PLAVI SVIJET d.o.o.</item>
    </derivirana_varijabla>
  </DomainObject.Predmet.OstaliListFormatedOIB>
  <DomainObject.Predmet.OstaliListFormatedWithAdress>
    <izvorni_sadrzaj>
      <item>Matija Tadić, Siget 20f, 10000 Zagreb punomoćnik sudionika u postupku PLAVI SVIJET d.o.o.</item>
    </izvorni_sadrzaj>
    <derivirana_varijabla naziv="DomainObject.Predmet.OstaliListFormatedWithAdress_1">
      <item>Matija Tadić, Siget 20f, 10000 Zagreb punomoćnik sudionika u postupku PLAVI SVIJET d.o.o.</item>
    </derivirana_varijabla>
  </DomainObject.Predmet.OstaliListFormatedWithAdress>
  <DomainObject.Predmet.OstaliListFormatedWithAdressOIB>
    <izvorni_sadrzaj>
      <item>Matija Tadić, OIB 66546746279, Siget 20f, 10000 Zagreb punomoćnik sudionika u postupku PLAVI SVIJET d.o.o.</item>
    </izvorni_sadrzaj>
    <derivirana_varijabla naziv="DomainObject.Predmet.OstaliListFormatedWithAdressOIB_1">
      <item>Matija Tadić, OIB 66546746279, Siget 20f, 10000 Zagreb punomoćnik sudionika u postupku PLAVI SVIJET d.o.o.</item>
    </derivirana_varijabla>
  </DomainObject.Predmet.OstaliListFormatedWithAdressOIB>
  <DomainObject.Predmet.OstaliListNazivFormated>
    <izvorni_sadrzaj>
      <item>Matija Tadić</item>
    </izvorni_sadrzaj>
    <derivirana_varijabla naziv="DomainObject.Predmet.OstaliListNazivFormated_1">
      <item>Matija Tadić</item>
    </derivirana_varijabla>
  </DomainObject.Predmet.OstaliListNazivFormated>
  <DomainObject.Predmet.OstaliListNazivFormatedOIB>
    <izvorni_sadrzaj>
      <item>Matija Tadić, OIB 66546746279</item>
    </izvorni_sadrzaj>
    <derivirana_varijabla naziv="DomainObject.Predmet.OstaliListNazivFormatedOIB_1">
      <item>Matija Tadić, OIB 66546746279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SVIJET d.o.o.</izvorni_sadrzaj>
    <derivirana_varijabla naziv="DomainObject.Predmet.ProtustrankaIDrugi_1">PLAVI SVIJET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SVIJET d.o.o., OIB 97110072822, Lastovska 2/a, 10000 Zagreb</izvorni_sadrzaj>
    <derivirana_varijabla naziv="DomainObject.Predmet.ProtustrankaIDrugiAdressOIB_1">PLAVI SVIJET d.o.o., OIB 97110072822,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SVIJET d.o.o.</item>
      <item>FINA Regionalni centar Zagreb</item>
      <item>Matija Tadić</item>
    </izvorni_sadrzaj>
    <derivirana_varijabla naziv="DomainObject.Predmet.SudioniciListNaziv_1">
      <item>PLAVI SVIJET d.o.o.</item>
      <item>FINA Regionalni centar Zagreb</item>
      <item>Matija Tadić</item>
    </derivirana_varijabla>
  </DomainObject.Predmet.SudioniciListNaziv>
  <DomainObject.Predmet.SudioniciListAdressOIB>
    <izvorni_sadrzaj>
      <item>PLAVI SVIJET d.o.o., OIB 97110072822, Lastovska 2/a,10000 Zagreb</item>
      <item>FINA Regionalni centar Zagreb, OIB 85821130368, Trg svibanjskih žrtava 1995. 1,10000 Zagreb</item>
      <item>Matija Tadić, OIB 66546746279, Siget 20f,10000 Zagreb</item>
    </izvorni_sadrzaj>
    <derivirana_varijabla naziv="DomainObject.Predmet.SudioniciListAdressOIB_1">
      <item>PLAVI SVIJET d.o.o., OIB 97110072822, Lastovska 2/a,10000 Zagreb</item>
      <item>FINA Regionalni centar Zagreb, OIB 85821130368, Trg svibanjskih žrtava 1995. 1,10000 Zagreb</item>
      <item>Matija Tadić, OIB 66546746279, Siget 20f,10000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97110072822</item>
      <item>, OIB 85821130368</item>
      <item>, OIB 66546746279</item>
    </izvorni_sadrzaj>
    <derivirana_varijabla naziv="DomainObject.Predmet.SudioniciListNazivOIB_1">
      <item>, OIB 97110072822</item>
      <item>, OIB 85821130368</item>
      <item>, OIB 66546746279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2596</properties:Characters>
  <properties:Lines>76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2016-03-23T11:47:00Z</dcterms:created>
  <dc:creator>Ivan Turčić</dc:creator>
  <cp:lastModifiedBy>Slavica Sorić</cp:lastModifiedBy>
  <cp:lastPrinted>2016-03-24T09:24:00Z</cp:lastPrinted>
  <dcterms:modified xmlns:xsi="http://www.w3.org/2001/XMLSchema-instance" xsi:type="dcterms:W3CDTF">2016-03-24T09:24:00Z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