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e501c" w14:paraId="5de501c" w:rsidRDefault="00E66A60" w:rsidP="00E90774" w:rsidR="00E66A60" w:rsidRPr="00E90774">
      <w:pPr>
        <w:ind w:firstLine="708"/>
        <w15:collapsed w:val="false"/>
      </w:pPr>
      <w:bookmarkStart w:name="_GoBack" w:id="0"/>
      <w:bookmarkEnd w:id="0"/>
      <w:r w:rsidRPr="00E90774">
        <w:tab/>
      </w:r>
    </w:p>
    <w:p w:rsidRDefault="007E6AF4" w:rsidP="00E90774" w:rsidR="00E90774" w:rsidRPr="00E90774">
      <w:pPr>
        <w:ind w:firstLine="708"/>
      </w:pPr>
      <w:r>
        <w:t xml:space="preserve">  </w:t>
      </w:r>
      <w:r w:rsidR="00E90774" w:rsidRPr="00E90774">
        <w:t xml:space="preserve">   </w:t>
      </w:r>
      <w:r w:rsidR="0038322D">
        <w:rPr>
          <w:noProof/>
        </w:rPr>
        <w:drawing>
          <wp:inline distR="0" distL="0" distB="0" distT="0">
            <wp:extent cy="666750" cx="5905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0774" w:rsidRPr="00E90774">
        <w:tab/>
      </w:r>
      <w:r w:rsidR="00E90774" w:rsidRPr="00E90774">
        <w:tab/>
      </w:r>
      <w:r w:rsidR="00E90774" w:rsidRPr="00E90774">
        <w:tab/>
      </w:r>
      <w:r w:rsidR="00E90774" w:rsidRPr="00E90774">
        <w:tab/>
      </w:r>
      <w:r w:rsidR="00E90774" w:rsidRPr="00E90774">
        <w:tab/>
      </w:r>
      <w:r w:rsidR="00E90774" w:rsidRPr="00E90774">
        <w:tab/>
      </w:r>
      <w:r w:rsidR="00E90774" w:rsidRPr="00E90774">
        <w:tab/>
      </w:r>
      <w:r w:rsidR="00E90774" w:rsidRPr="00E90774">
        <w:tab/>
        <w:t xml:space="preserve">      </w:t>
      </w:r>
    </w:p>
    <w:p w:rsidRDefault="007E6AF4" w:rsidP="00E90774" w:rsidR="00E90774" w:rsidRPr="00E90774">
      <w:r>
        <w:t xml:space="preserve">  </w:t>
      </w:r>
      <w:r w:rsidR="00E90774" w:rsidRPr="00E90774">
        <w:t>REPUBLIKA HRVATSKA</w:t>
      </w:r>
    </w:p>
    <w:p w:rsidRDefault="00E90774" w:rsidP="00E90774" w:rsidR="00E90774" w:rsidRPr="00E90774">
      <w:r w:rsidRPr="00E90774">
        <w:t>TRGOVAČKI SUD U PAZINU</w:t>
      </w:r>
    </w:p>
    <w:p w:rsidRDefault="00E90774" w:rsidP="007E6AF4" w:rsidR="00E90774">
      <w:pPr>
        <w:ind w:firstLine="708"/>
      </w:pPr>
      <w:r w:rsidRPr="00E90774">
        <w:t>Dršćevka 1, Pazin</w:t>
      </w:r>
      <w:r w:rsidRPr="00E90774">
        <w:tab/>
        <w:t xml:space="preserve">                    </w:t>
      </w:r>
    </w:p>
    <w:p w:rsidRDefault="007E6AF4" w:rsidP="007E6AF4" w:rsidR="007E6AF4" w:rsidRPr="00E90774">
      <w:pPr>
        <w:ind w:firstLine="708"/>
      </w:pPr>
    </w:p>
    <w:p w:rsidRDefault="00E71847" w:rsidP="00E90774" w:rsidR="00E90774" w:rsidRPr="00E90774">
      <w:pPr>
        <w:jc w:val="center"/>
      </w:pPr>
      <w:r>
        <w:t>Z A K L J U Č A K</w:t>
      </w:r>
    </w:p>
    <w:p w:rsidRDefault="00E90774" w:rsidP="00E90774" w:rsidR="00E90774" w:rsidRPr="00E90774">
      <w:pPr>
        <w:ind w:firstLine="708"/>
        <w:jc w:val="both"/>
      </w:pPr>
    </w:p>
    <w:p w:rsidRDefault="00A83FAC" w:rsidP="00E90774" w:rsidR="00E66A60">
      <w:pPr>
        <w:jc w:val="both"/>
      </w:pPr>
      <w:r>
        <w:tab/>
      </w:r>
      <w:r w:rsidR="00295A99" w:rsidRPr="00295A99">
        <w:t>Trgovački sud u Pazinu, po stečajnom sucu Ivanu Dujiću, u stečajnom postupku nad dužnikom B.P. GRUPA d.o.o.</w:t>
      </w:r>
      <w:r w:rsidR="00295A99">
        <w:t xml:space="preserve"> u stečaju </w:t>
      </w:r>
      <w:r w:rsidR="00295A99" w:rsidRPr="00295A99">
        <w:t>Buzet, Sveti Ivan Dol 10, OIB 81903043625</w:t>
      </w:r>
      <w:r w:rsidR="00E90774" w:rsidRPr="00E90774">
        <w:t>,</w:t>
      </w:r>
      <w:r w:rsidR="00B44C8D" w:rsidRPr="00E90774">
        <w:t xml:space="preserve"> </w:t>
      </w:r>
      <w:r w:rsidR="00295A99">
        <w:t>09</w:t>
      </w:r>
      <w:r w:rsidR="00E66A60" w:rsidRPr="00E90774">
        <w:t xml:space="preserve">. </w:t>
      </w:r>
      <w:r w:rsidR="00295A99">
        <w:t>lipnja</w:t>
      </w:r>
      <w:r w:rsidR="00E66A60" w:rsidRPr="00E90774">
        <w:t xml:space="preserve"> 20</w:t>
      </w:r>
      <w:r w:rsidR="00B44C8D" w:rsidRPr="00E90774">
        <w:t>1</w:t>
      </w:r>
      <w:r w:rsidR="00E71847">
        <w:t>7</w:t>
      </w:r>
      <w:r w:rsidR="00E66A60" w:rsidRPr="00E90774">
        <w:t xml:space="preserve">. </w:t>
      </w:r>
    </w:p>
    <w:p w:rsidRDefault="009038D6" w:rsidP="00E90774" w:rsidR="009038D6" w:rsidRPr="00E90774">
      <w:pPr>
        <w:jc w:val="both"/>
      </w:pPr>
    </w:p>
    <w:p w:rsidRDefault="00E66A60" w:rsidP="007E6AF4" w:rsidR="00E66A60" w:rsidRPr="00E90774">
      <w:pPr>
        <w:jc w:val="center"/>
      </w:pPr>
      <w:r w:rsidRPr="00E90774">
        <w:t>z a k l j u č i o   j e</w:t>
      </w:r>
    </w:p>
    <w:p w:rsidRDefault="00E66A60" w:rsidP="00E66A60" w:rsidR="00E66A60" w:rsidRPr="00E90774">
      <w:pPr>
        <w:ind w:firstLine="702"/>
        <w:jc w:val="both"/>
      </w:pPr>
    </w:p>
    <w:p w:rsidRDefault="00295A99" w:rsidP="00E71847" w:rsidR="00E71847" w:rsidRPr="0005456A">
      <w:pPr>
        <w:jc w:val="both"/>
      </w:pPr>
      <w:r>
        <w:tab/>
      </w:r>
      <w:r w:rsidR="00E71847" w:rsidRPr="0005456A">
        <w:t>Ispitno ročište na kojem će se</w:t>
      </w:r>
      <w:r>
        <w:t xml:space="preserve"> u cijelosti </w:t>
      </w:r>
      <w:r w:rsidR="00E71847" w:rsidRPr="0005456A">
        <w:t>ispitati prijavljen</w:t>
      </w:r>
      <w:r w:rsidR="00E71847">
        <w:t>a</w:t>
      </w:r>
      <w:r w:rsidR="00E71847" w:rsidRPr="0005456A">
        <w:t xml:space="preserve"> tražbin</w:t>
      </w:r>
      <w:r w:rsidR="00E71847">
        <w:t xml:space="preserve">a vjerovnika </w:t>
      </w:r>
      <w:r>
        <w:t>Istarska kreditna b</w:t>
      </w:r>
      <w:r w:rsidRPr="00295A99">
        <w:t>anka Umag d.d. Umag</w:t>
      </w:r>
      <w:r w:rsidR="006D7793">
        <w:t>,</w:t>
      </w:r>
      <w:r w:rsidR="00E71847">
        <w:t xml:space="preserve"> </w:t>
      </w:r>
      <w:r w:rsidR="00E71847" w:rsidRPr="0005456A">
        <w:t xml:space="preserve"> određuje se za dan </w:t>
      </w:r>
    </w:p>
    <w:p w:rsidRDefault="00E71847" w:rsidP="00E71847" w:rsidR="00E71847" w:rsidRPr="0005456A"/>
    <w:p w:rsidRDefault="00295A99" w:rsidP="00E71847" w:rsidR="00E71847" w:rsidRPr="0005456A">
      <w:pPr>
        <w:jc w:val="center"/>
      </w:pPr>
      <w:r>
        <w:t>14</w:t>
      </w:r>
      <w:r w:rsidR="00E71847">
        <w:t>.</w:t>
      </w:r>
      <w:r w:rsidR="00E71847" w:rsidRPr="0005456A">
        <w:t xml:space="preserve"> </w:t>
      </w:r>
      <w:r>
        <w:t>srpnja</w:t>
      </w:r>
      <w:r w:rsidR="00E71847" w:rsidRPr="0005456A">
        <w:t xml:space="preserve"> 201</w:t>
      </w:r>
      <w:r w:rsidR="00E71847">
        <w:t>7</w:t>
      </w:r>
      <w:r w:rsidR="00E71847" w:rsidRPr="0005456A">
        <w:t xml:space="preserve">. g. u </w:t>
      </w:r>
      <w:r w:rsidR="00E71847">
        <w:t>1</w:t>
      </w:r>
      <w:r>
        <w:t>0</w:t>
      </w:r>
      <w:r w:rsidR="00E71847" w:rsidRPr="0005456A">
        <w:t>:</w:t>
      </w:r>
      <w:r>
        <w:t>0</w:t>
      </w:r>
      <w:r w:rsidR="00E71847" w:rsidRPr="0005456A">
        <w:t>0 sati,</w:t>
      </w:r>
    </w:p>
    <w:p w:rsidRDefault="00E71847" w:rsidP="00E71847" w:rsidR="00E71847" w:rsidRPr="0005456A">
      <w:pPr>
        <w:jc w:val="center"/>
      </w:pPr>
      <w:r w:rsidRPr="0005456A">
        <w:t>sudnica broj 1,</w:t>
      </w:r>
    </w:p>
    <w:p w:rsidRDefault="00E71847" w:rsidP="00E71847" w:rsidR="00E71847">
      <w:pPr>
        <w:ind w:firstLine="702"/>
        <w:jc w:val="both"/>
      </w:pPr>
      <w:r>
        <w:tab/>
      </w:r>
      <w:r>
        <w:tab/>
      </w:r>
      <w:r>
        <w:tab/>
      </w:r>
      <w:r>
        <w:tab/>
      </w:r>
      <w:r w:rsidRPr="0005456A">
        <w:t>u Trgovačkom sudu u Pazinu</w:t>
      </w:r>
      <w:r w:rsidR="006D7793">
        <w:t>.</w:t>
      </w:r>
    </w:p>
    <w:p w:rsidRDefault="00295A99" w:rsidP="00E66A60" w:rsidR="00295A99">
      <w:pPr>
        <w:jc w:val="center"/>
      </w:pPr>
    </w:p>
    <w:p w:rsidRDefault="009038D6" w:rsidP="00E66A60" w:rsidR="009038D6">
      <w:pPr>
        <w:jc w:val="center"/>
      </w:pPr>
    </w:p>
    <w:p w:rsidRDefault="00E66A60" w:rsidP="00E66A60" w:rsidR="00E66A60" w:rsidRPr="00E90774">
      <w:pPr>
        <w:jc w:val="center"/>
      </w:pPr>
      <w:r w:rsidRPr="00E90774">
        <w:t xml:space="preserve">U Pazinu, </w:t>
      </w:r>
      <w:r w:rsidR="00295A99">
        <w:t>09</w:t>
      </w:r>
      <w:r w:rsidRPr="00E90774">
        <w:t xml:space="preserve">. </w:t>
      </w:r>
      <w:r w:rsidR="00295A99">
        <w:t>lip</w:t>
      </w:r>
      <w:r w:rsidR="00E71847">
        <w:t>nja</w:t>
      </w:r>
      <w:r w:rsidR="005F7B3E" w:rsidRPr="00E90774">
        <w:t xml:space="preserve"> </w:t>
      </w:r>
      <w:r w:rsidRPr="00E90774">
        <w:t>20</w:t>
      </w:r>
      <w:r w:rsidR="00F277C0" w:rsidRPr="00E90774">
        <w:t>1</w:t>
      </w:r>
      <w:r w:rsidR="00E71847">
        <w:t>7</w:t>
      </w:r>
      <w:r w:rsidRPr="00E90774">
        <w:t>.</w:t>
      </w:r>
    </w:p>
    <w:p w:rsidRDefault="00841E3A" w:rsidP="00E66A60" w:rsidR="00841E3A" w:rsidRPr="00E90774">
      <w:pPr>
        <w:jc w:val="center"/>
      </w:pPr>
    </w:p>
    <w:p w:rsidRDefault="00E66A60" w:rsidP="00E66A60" w:rsidR="00F277C0" w:rsidRPr="00E90774">
      <w:pPr>
        <w:jc w:val="both"/>
      </w:pPr>
      <w:r w:rsidRPr="00E90774">
        <w:t xml:space="preserve"> </w:t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  <w:t xml:space="preserve">          Stečajni sudac</w:t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  <w:t xml:space="preserve">    </w:t>
      </w:r>
      <w:r w:rsidRPr="00E90774">
        <w:tab/>
      </w:r>
      <w:r w:rsidRPr="00E90774">
        <w:tab/>
        <w:t xml:space="preserve">           </w:t>
      </w:r>
    </w:p>
    <w:p w:rsidRDefault="00F277C0" w:rsidP="00F277C0" w:rsidR="00E66A60" w:rsidRPr="00E90774">
      <w:pPr>
        <w:ind w:left="6372"/>
        <w:jc w:val="both"/>
      </w:pPr>
      <w:r w:rsidRPr="00E90774">
        <w:t xml:space="preserve">             Ivan Dujić</w:t>
      </w:r>
      <w:r w:rsidR="000C56FD">
        <w:t>, v.r.</w:t>
      </w:r>
    </w:p>
    <w:p w:rsidRDefault="00841E3A" w:rsidP="00E66A60" w:rsidR="00841E3A" w:rsidRPr="00E90774"/>
    <w:p w:rsidRDefault="00A83FAC" w:rsidP="00E66A60" w:rsidR="00A83FAC"/>
    <w:p w:rsidRDefault="00A83FAC" w:rsidP="00E66A60" w:rsidR="00A83FAC"/>
    <w:p w:rsidRDefault="00AD4C7C" w:rsidP="00E66A60" w:rsidR="00AD4C7C"/>
    <w:p w:rsidRDefault="00E66A60" w:rsidP="00E66A60" w:rsidR="00E66A60" w:rsidRPr="00E90774">
      <w:r w:rsidRPr="00E90774">
        <w:t>POUKA O PRAVNOM LIJEKU:</w:t>
      </w:r>
    </w:p>
    <w:p w:rsidRDefault="00E66A60" w:rsidP="00E66A60" w:rsidR="00E66A60" w:rsidRPr="00E90774">
      <w:r w:rsidRPr="00E90774">
        <w:t>Protiv  ovog  zaključka žalba nije dopuštena.</w:t>
      </w:r>
    </w:p>
    <w:p w:rsidRDefault="00E66A60" w:rsidP="00E66A60" w:rsidR="00E66A60" w:rsidRPr="00E90774"/>
    <w:p w:rsidRDefault="00E66A60" w:rsidP="00E66A60" w:rsidR="00E66A60" w:rsidRPr="00E90774">
      <w:r w:rsidRPr="00E90774">
        <w:t xml:space="preserve">DNA:   </w:t>
      </w:r>
    </w:p>
    <w:p w:rsidRDefault="00E90774" w:rsidP="00841E3A" w:rsidR="00E90774" w:rsidRPr="00E90774">
      <w:pPr>
        <w:jc w:val="both"/>
      </w:pPr>
      <w:r w:rsidRPr="00E90774">
        <w:t>- e-oglasna ploča suda</w:t>
      </w:r>
      <w:r w:rsidR="006D7793">
        <w:t xml:space="preserve"> – osam dana </w:t>
      </w:r>
      <w:r w:rsidRPr="00E90774">
        <w:t>(čl. 12. Stečajnog zakona</w:t>
      </w:r>
      <w:r w:rsidR="006B3207">
        <w:t>)</w:t>
      </w:r>
    </w:p>
    <w:p w:rsidRDefault="006B3207" w:rsidP="006D7793" w:rsidR="00594E3F">
      <w:pPr>
        <w:jc w:val="both"/>
      </w:pPr>
      <w:r w:rsidRPr="00E90774">
        <w:t xml:space="preserve">- stečajnom upravitelju </w:t>
      </w:r>
      <w:r w:rsidR="00295A99">
        <w:t>Štefanu Roli</w:t>
      </w:r>
    </w:p>
    <w:p w:rsidRDefault="00295A99" w:rsidP="006D7793" w:rsidR="00295A99" w:rsidRPr="00E90774">
      <w:pPr>
        <w:jc w:val="both"/>
      </w:pPr>
      <w:r>
        <w:t>- I</w:t>
      </w:r>
      <w:r w:rsidRPr="00295A99">
        <w:t>starska kreditna banka Umag d.d. Umag, Ernesta Miloša 1</w:t>
      </w:r>
    </w:p>
    <w:sectPr w:rsidSect="00841E3A" w:rsidR="00295A99" w:rsidRPr="00E90774">
      <w:headerReference w:type="default" r:id="rId9"/>
      <w:pgSz w:h="16838" w:w="11906"/>
      <w:pgMar w:gutter="0" w:footer="709" w:header="709" w:left="1418" w:bottom="1021" w:right="1418" w:top="102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1665" w:rsidR="00291665">
      <w:r>
        <w:separator/>
      </w:r>
    </w:p>
  </w:endnote>
  <w:endnote w:id="0" w:type="continuationSeparator">
    <w:p w:rsidRDefault="00291665" w:rsidR="002916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1665" w:rsidR="00291665">
      <w:r>
        <w:separator/>
      </w:r>
    </w:p>
  </w:footnote>
  <w:footnote w:id="0" w:type="continuationSeparator">
    <w:p w:rsidRDefault="00291665" w:rsidR="002916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3FAC" w:rsidR="00A83FAC">
    <w:pPr>
      <w:pStyle w:val="Zaglavlje"/>
    </w:pPr>
    <w:r>
      <w:tab/>
      <w:t xml:space="preserve">                                   </w:t>
    </w:r>
    <w:r>
      <w:tab/>
      <w:t xml:space="preserve">Posl.br. 10 </w:t>
    </w:r>
    <w:r w:rsidR="00E71847">
      <w:t>St-</w:t>
    </w:r>
    <w:r w:rsidR="00295A99">
      <w:t>1050</w:t>
    </w:r>
    <w:r w:rsidR="00AD4C7C">
      <w:t>/16</w:t>
    </w:r>
    <w:r w:rsidR="00E71847">
      <w:t>-</w:t>
    </w:r>
    <w:r w:rsidR="00295A99">
      <w:t>32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6A60"/>
    <w:rsid w:val="000C56FD"/>
    <w:rsid w:val="00160BE2"/>
    <w:rsid w:val="001A7B0E"/>
    <w:rsid w:val="001B62D3"/>
    <w:rsid w:val="00291665"/>
    <w:rsid w:val="00295A99"/>
    <w:rsid w:val="002A39D3"/>
    <w:rsid w:val="003144B7"/>
    <w:rsid w:val="00352D43"/>
    <w:rsid w:val="0038322D"/>
    <w:rsid w:val="00440D0C"/>
    <w:rsid w:val="00466ADF"/>
    <w:rsid w:val="005347EF"/>
    <w:rsid w:val="00594E3F"/>
    <w:rsid w:val="005F4C0B"/>
    <w:rsid w:val="005F7B3E"/>
    <w:rsid w:val="00662ED8"/>
    <w:rsid w:val="0068283B"/>
    <w:rsid w:val="006B3207"/>
    <w:rsid w:val="006D7793"/>
    <w:rsid w:val="007E6AF4"/>
    <w:rsid w:val="0083733C"/>
    <w:rsid w:val="00841E3A"/>
    <w:rsid w:val="00867AAC"/>
    <w:rsid w:val="008B1E2E"/>
    <w:rsid w:val="009038D6"/>
    <w:rsid w:val="00915BA8"/>
    <w:rsid w:val="00A63758"/>
    <w:rsid w:val="00A83FAC"/>
    <w:rsid w:val="00AD4C7C"/>
    <w:rsid w:val="00B44C8D"/>
    <w:rsid w:val="00B53E68"/>
    <w:rsid w:val="00BC2B37"/>
    <w:rsid w:val="00C05DCE"/>
    <w:rsid w:val="00C47062"/>
    <w:rsid w:val="00C54F96"/>
    <w:rsid w:val="00CA790D"/>
    <w:rsid w:val="00CD0659"/>
    <w:rsid w:val="00CD7A9C"/>
    <w:rsid w:val="00E00453"/>
    <w:rsid w:val="00E1314D"/>
    <w:rsid w:val="00E66A60"/>
    <w:rsid w:val="00E71847"/>
    <w:rsid w:val="00E90774"/>
    <w:rsid w:val="00EB612B"/>
    <w:rsid w:val="00F06BDC"/>
    <w:rsid w:val="00F277C0"/>
    <w:rsid w:val="00F305A3"/>
    <w:rsid w:val="00FE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6A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83F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A83FAC"/>
    <w:rPr>
      <w:sz w:val="24"/>
      <w:szCs w:val="24"/>
    </w:rPr>
  </w:style>
  <w:style w:styleId="Podnoje" w:type="paragraph">
    <w:name w:val="footer"/>
    <w:basedOn w:val="Normal"/>
    <w:link w:val="PodnojeChar"/>
    <w:rsid w:val="00A83F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83FA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6B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B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B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B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B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95A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95A9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6A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83F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A83FAC"/>
    <w:rPr>
      <w:sz w:val="24"/>
      <w:szCs w:val="24"/>
    </w:rPr>
  </w:style>
  <w:style w:styleId="Podnoje" w:type="paragraph">
    <w:name w:val="footer"/>
    <w:basedOn w:val="Normal"/>
    <w:link w:val="PodnojeChar"/>
    <w:rsid w:val="00A83F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83FA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6B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B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B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B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B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95A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95A9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1050</izvorni_sadrzaj>
    <derivirana_varijabla naziv="DomainObject.Predmet.Broj_1">1050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St-1050/2016</izvorni_sadrzaj>
    <derivirana_varijabla naziv="DomainObject.Predmet.OznakaBroj_1">St-1050/2016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04.05.2017. Steč. upr. dostavio prijave tražbina - tri registratora - u referadi 10</izvorni_sadrzaj>
    <derivirana_varijabla naziv="DomainObject.Predmet.PrimjedbaSuca_1">04.05.2017. Steč. upr. dostavio prijave tražbina - tri registratora - u referadi 10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B.P. GRUPA d.o.o. BUZET</izvorni_sadrzaj>
    <derivirana_varijabla naziv="DomainObject.Predmet.ProtustrankaFormated_1">  B.P. GRUPA d.o.o. BUZET</derivirana_varijabla>
  </DomainObject.Predmet.ProtustrankaFormated>
  <DomainObject.Predmet.ProtustrankaFormatedOIB>
    <izvorni_sadrzaj>  B.P. GRUPA d.o.o. BUZET, OIB 81903043625</izvorni_sadrzaj>
    <derivirana_varijabla naziv="DomainObject.Predmet.ProtustrankaFormatedOIB_1">  B.P. GRUPA d.o.o. BUZET, OIB 81903043625</derivirana_varijabla>
  </DomainObject.Predmet.ProtustrankaFormatedOIB>
  <DomainObject.Predmet.ProtustrankaFormatedWithAdress>
    <izvorni_sadrzaj> B.P. GRUPA d.o.o. BUZET, Sveti Ivan Dol 10, 52420 Buzet</izvorni_sadrzaj>
    <derivirana_varijabla naziv="DomainObject.Predmet.ProtustrankaFormatedWithAdress_1"> B.P. GRUPA d.o.o. BUZET, Sveti Ivan Dol 10, 52420 Buzet</derivirana_varijabla>
  </DomainObject.Predmet.ProtustrankaFormatedWithAdress>
  <DomainObject.Predmet.ProtustrankaFormatedWithAdressOIB>
    <izvorni_sadrzaj> B.P. GRUPA d.o.o. BUZET, OIB 81903043625, Sveti Ivan Dol 10, 52420 Buzet</izvorni_sadrzaj>
    <derivirana_varijabla naziv="DomainObject.Predmet.ProtustrankaFormatedWithAdressOIB_1"> B.P. GRUPA d.o.o. BUZET, OIB 81903043625, Sveti Ivan Dol 10, 52420 Buzet</derivirana_varijabla>
  </DomainObject.Predmet.ProtustrankaFormatedWithAdressOIB>
  <DomainObject.Predmet.ProtustrankaWithAdress>
    <izvorni_sadrzaj>B.P. GRUPA d.o.o. BUZET Sveti Ivan Dol 10, 52420 Buzet</izvorni_sadrzaj>
    <derivirana_varijabla naziv="DomainObject.Predmet.ProtustrankaWithAdress_1">B.P. GRUPA d.o.o. BUZET Sveti Ivan Dol 10, 52420 Buzet</derivirana_varijabla>
  </DomainObject.Predmet.ProtustrankaWithAdress>
  <DomainObject.Predmet.ProtustrankaWithAdressOIB>
    <izvorni_sadrzaj>B.P. GRUPA d.o.o. BUZET, OIB 81903043625, Sveti Ivan Dol 10, 52420 Buzet</izvorni_sadrzaj>
    <derivirana_varijabla naziv="DomainObject.Predmet.ProtustrankaWithAdressOIB_1">B.P. GRUPA d.o.o. BUZET, OIB 81903043625, Sveti Ivan Dol 10, 52420 Buzet</derivirana_varijabla>
  </DomainObject.Predmet.ProtustrankaWithAdressOIB>
  <DomainObject.Predmet.ProtustrankaNazivFormated>
    <izvorni_sadrzaj>B.P. GRUPA d.o.o. BUZET</izvorni_sadrzaj>
    <derivirana_varijabla naziv="DomainObject.Predmet.ProtustrankaNazivFormated_1">B.P. GRUPA d.o.o. BUZET</derivirana_varijabla>
  </DomainObject.Predmet.ProtustrankaNazivFormated>
  <DomainObject.Predmet.ProtustrankaNazivFormatedOIB>
    <izvorni_sadrzaj>B.P. GRUPA d.o.o. BUZET, OIB 81903043625</izvorni_sadrzaj>
    <derivirana_varijabla naziv="DomainObject.Predmet.ProtustrankaNazivFormatedOIB_1">B.P. GRUPA d.o.o. BUZET, OIB 81903043625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Carinska uprava, Područni carinski ured Rijeka zastupanog po punomoćniku ŽDO PULA, PULA</izvorni_sadrzaj>
    <derivirana_varijabla naziv="DomainObject.Predmet.StrankaFormated_1">  REPUBLIKA HRVATSKA, Ministarstvo financija, Carinska uprava, Područni carinski ured Rijeka zastupanog po punomoćniku ŽDO PULA, PULA</derivirana_varijabla>
  </DomainObject.Predmet.StrankaFormated>
  <DomainObject.Predmet.StrankaFormatedOIB>
    <izvorni_sadrzaj>  REPUBLIKA HRVATSKA, Ministarstvo financija, Carinska uprava, Područni carinski ured Rijeka, OIB 18683136487 zastupanog po punomoćniku ŽDO PULA, PULA</izvorni_sadrzaj>
    <derivirana_varijabla naziv="DomainObject.Predmet.StrankaFormatedOIB_1">  REPUBLIKA HRVATSKA, Ministarstvo financija, Carinska uprava, Područni carinski ured Rijeka, OIB 18683136487 zastupanog po punomoćniku ŽDO PULA, PULA</derivirana_varijabla>
  </DomainObject.Predmet.StrankaFormatedOIB>
  <DomainObject.Predmet.StrankaFormatedWithAdress>
    <izvorni_sadrzaj> REPUBLIKA HRVATSKA, Ministarstvo financija, Carinska uprava, Područni carinski ured Rijeka, Rovinjska 2a, 52100 Pula zastupanog po punomoćniku ŽDO PULA, PULA</izvorni_sadrzaj>
    <derivirana_varijabla naziv="DomainObject.Predmet.StrankaFormatedWithAdress_1"> REPUBLIKA HRVATSKA, Ministarstvo financija, Carinska uprava, Područni carinski ured Rijeka, Rovinjska 2a, 52100 Pula zastupanog po punomoćniku ŽDO PULA, PULA</derivirana_varijabla>
  </DomainObject.Predmet.StrankaFormatedWithAdress>
  <DomainObject.Predmet.StrankaFormatedWithAdressOIB>
    <izvorni_sadrzaj> REPUBLIKA HRVATSKA, Ministarstvo financija, Carinska uprava, Područni carinski ured Rijeka, OIB 18683136487, Rovinjska 2a, 52100 Pula zastupanog po punomoćniku ŽDO PULA, PULA</izvorni_sadrzaj>
    <derivirana_varijabla naziv="DomainObject.Predmet.StrankaFormatedWithAdressOIB_1"> REPUBLIKA HRVATSKA, Ministarstvo financija, Carinska uprava, Područni carinski ured Rijeka, OIB 18683136487, Rovinjska 2a, 52100 Pula zastupanog po punomoćniku ŽDO PULA, PULA</derivirana_varijabla>
  </DomainObject.Predmet.StrankaFormatedWithAdressOIB>
  <DomainObject.Predmet.StrankaWithAdress>
    <izvorni_sadrzaj>REPUBLIKA HRVATSKA, Ministarstvo financija, Carinska uprava, Područni carinski ured Rijeka Rovinjska 2a,52100 Pula</izvorni_sadrzaj>
    <derivirana_varijabla naziv="DomainObject.Predmet.StrankaWithAdress_1">REPUBLIKA HRVATSKA, Ministarstvo financija, Carinska uprava, Područni carinski ured Rijeka Rovinjska 2a,52100 Pula</derivirana_varijabla>
  </DomainObject.Predmet.StrankaWithAdress>
  <DomainObject.Predmet.StrankaWithAdressOIB>
    <izvorni_sadrzaj>REPUBLIKA HRVATSKA, Ministarstvo financija, Carinska uprava, Područni carinski ured Rijeka, OIB 18683136487, Rovinjska 2a,52100 Pula</izvorni_sadrzaj>
    <derivirana_varijabla naziv="DomainObject.Predmet.StrankaWithAdressOIB_1">REPUBLIKA HRVATSKA, Ministarstvo financija, Carinska uprava, Područni carinski ured Rijeka, OIB 18683136487, Rovinjska 2a,52100 Pula</derivirana_varijabla>
  </DomainObject.Predmet.StrankaWithAdressOIB>
  <DomainObject.Predmet.StrankaNazivFormated>
    <izvorni_sadrzaj>REPUBLIKA HRVATSKA, Ministarstvo financija, Carinska uprava, Područni carinski ured Rijeka</izvorni_sadrzaj>
    <derivirana_varijabla naziv="DomainObject.Predmet.StrankaNazivFormated_1">REPUBLIKA HRVATSKA, Ministarstvo financija, Carinska uprava, Područni carinski ured Rijeka</derivirana_varijabla>
  </DomainObject.Predmet.StrankaNazivFormated>
  <DomainObject.Predmet.StrankaNazivFormatedOIB>
    <izvorni_sadrzaj>REPUBLIKA HRVATSKA, Ministarstvo financija, Carinska uprava, Područni carinski ured Rijeka, OIB 18683136487</izvorni_sadrzaj>
    <derivirana_varijabla naziv="DomainObject.Predmet.StrankaNazivFormatedOIB_1">REPUBLIKA HRVATSKA, Ministarstvo financija, Carinska uprava, Područni carinski ured Rijeka,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3848235.06</izvorni_sadrzaj>
    <derivirana_varijabla naziv="DomainObject.Predmet.TrenutnaVrijednost_1">3848235.06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Carinska uprava, Područni carinski ured Rijeka zastupanog po punomoćniku ŽDO PULA, PULA</item>
    </izvorni_sadrzaj>
    <derivirana_varijabla naziv="DomainObject.Predmet.StrankaListFormated_1">
      <item>REPUBLIKA HRVATSKA, Ministarstvo financija, Carinska uprava, Područni carinski ured Rijeka zastupanog po punomoćniku ŽDO PULA, PULA</item>
    </derivirana_varijabla>
  </DomainObject.Predmet.StrankaListFormated>
  <DomainObject.Predmet.StrankaListFormatedOIB>
    <izvorni_sadrzaj>
      <item>REPUBLIKA HRVATSKA, Ministarstvo financija, Carinska uprava, Područni carinski ured Rijeka, OIB 18683136487 zastupanog po punomoćniku ŽDO PULA, PULA</item>
    </izvorni_sadrzaj>
    <derivirana_varijabla naziv="DomainObject.Predmet.StrankaListFormatedOIB_1">
      <item>REPUBLIKA HRVATSKA, Ministarstvo financija, Carinska uprava, Područni carinski ured Rijeka, OIB 18683136487 zastupanog po punomoćniku ŽDO PULA, PULA</item>
    </derivirana_varijabla>
  </DomainObject.Predmet.StrankaListFormatedOIB>
  <DomainObject.Predmet.StrankaListFormatedWithAdress>
    <izvorni_sadrzaj>
      <item>REPUBLIKA HRVATSKA, Ministarstvo financija, Carinska uprava, Područni carinski ured Rijeka, Rovinjska 2a, 52100 Pula zastupanog po punomoćniku ŽDO PULA, PULA</item>
    </izvorni_sadrzaj>
    <derivirana_varijabla naziv="DomainObject.Predmet.StrankaListFormatedWithAdress_1">
      <item>REPUBLIKA HRVATSKA, Ministarstvo financija, Carinska uprava, Područni carinski ured Rijeka, Rovinjska 2a, 52100 Pula zastupanog po punomoćniku ŽDO PULA, PULA</item>
    </derivirana_varijabla>
  </DomainObject.Predmet.StrankaListFormatedWithAdress>
  <DomainObject.Predmet.StrankaListFormatedWithAdressOIB>
    <izvorni_sadrzaj>
      <item>REPUBLIKA HRVATSKA, Ministarstvo financija, Carinska uprava, Područni carinski ured Rijeka, OIB 18683136487, Rovinjska 2a, 52100 Pula zastupanog po punomoćniku ŽDO PULA, PULA</item>
    </izvorni_sadrzaj>
    <derivirana_varijabla naziv="DomainObject.Predmet.StrankaListFormatedWithAdressOIB_1">
      <item>REPUBLIKA HRVATSKA, Ministarstvo financija, Carinska uprava, Područni carinski ured Rijeka, OIB 18683136487, Rovinjska 2a, 52100 Pula zastupanog po punomoćniku ŽDO PULA, PULA</item>
    </derivirana_varijabla>
  </DomainObject.Predmet.StrankaListFormatedWithAdressOIB>
  <DomainObject.Predmet.StrankaListNazivFormated>
    <izvorni_sadrzaj>
      <item>REPUBLIKA HRVATSKA, Ministarstvo financija, Carinska uprava, Područni carinski ured Rijeka</item>
    </izvorni_sadrzaj>
    <derivirana_varijabla naziv="DomainObject.Predmet.StrankaListNazivFormated_1">
      <item>REPUBLIKA HRVATSKA, Ministarstvo financija, Carinska uprava, Područni carinski ured Rijeka</item>
    </derivirana_varijabla>
  </DomainObject.Predmet.StrankaListNazivFormated>
  <DomainObject.Predmet.StrankaListNazivFormatedOIB>
    <izvorni_sadrzaj>
      <item>REPUBLIKA HRVATSKA, Ministarstvo financija, Carinska uprava, Područni carinski ured Rijeka, OIB 18683136487</item>
    </izvorni_sadrzaj>
    <derivirana_varijabla naziv="DomainObject.Predmet.StrankaListNazivFormatedOIB_1">
      <item>REPUBLIKA HRVATSKA, Ministarstvo financija, Carinska uprava, Područni carinski ured Rijeka, OIB 18683136487</item>
    </derivirana_varijabla>
  </DomainObject.Predmet.StrankaListNazivFormatedOIB>
  <DomainObject.Predmet.ProtuStrankaListFormated>
    <izvorni_sadrzaj>
      <item>B.P. GRUPA d.o.o. BUZET</item>
    </izvorni_sadrzaj>
    <derivirana_varijabla naziv="DomainObject.Predmet.ProtuStrankaListFormated_1">
      <item>B.P. GRUPA d.o.o. BUZET</item>
    </derivirana_varijabla>
  </DomainObject.Predmet.ProtuStrankaListFormated>
  <DomainObject.Predmet.ProtuStrankaListFormatedOIB>
    <izvorni_sadrzaj>
      <item>B.P. GRUPA d.o.o. BUZET, OIB 81903043625</item>
    </izvorni_sadrzaj>
    <derivirana_varijabla naziv="DomainObject.Predmet.ProtuStrankaListFormatedOIB_1">
      <item>B.P. GRUPA d.o.o. BUZET, OIB 81903043625</item>
    </derivirana_varijabla>
  </DomainObject.Predmet.ProtuStrankaListFormatedOIB>
  <DomainObject.Predmet.ProtuStrankaListFormatedWithAdress>
    <izvorni_sadrzaj>
      <item>B.P. GRUPA d.o.o. BUZET, Sveti Ivan Dol 10, 52420 Buzet</item>
    </izvorni_sadrzaj>
    <derivirana_varijabla naziv="DomainObject.Predmet.ProtuStrankaListFormatedWithAdress_1">
      <item>B.P. GRUPA d.o.o. BUZET, Sveti Ivan Dol 10, 52420 Buzet</item>
    </derivirana_varijabla>
  </DomainObject.Predmet.ProtuStrankaListFormatedWithAdress>
  <DomainObject.Predmet.ProtuStrankaListFormatedWithAdressOIB>
    <izvorni_sadrzaj>
      <item>B.P. GRUPA d.o.o. BUZET, OIB 81903043625, Sveti Ivan Dol 10, 52420 Buzet</item>
    </izvorni_sadrzaj>
    <derivirana_varijabla naziv="DomainObject.Predmet.ProtuStrankaListFormatedWithAdressOIB_1">
      <item>B.P. GRUPA d.o.o. BUZET, OIB 81903043625, Sveti Ivan Dol 10, 52420 Buzet</item>
    </derivirana_varijabla>
  </DomainObject.Predmet.ProtuStrankaListFormatedWithAdressOIB>
  <DomainObject.Predmet.ProtuStrankaListNazivFormated>
    <izvorni_sadrzaj>
      <item>B.P. GRUPA d.o.o. BUZET</item>
    </izvorni_sadrzaj>
    <derivirana_varijabla naziv="DomainObject.Predmet.ProtuStrankaListNazivFormated_1">
      <item>B.P. GRUPA d.o.o. BUZET</item>
    </derivirana_varijabla>
  </DomainObject.Predmet.ProtuStrankaListNazivFormated>
  <DomainObject.Predmet.ProtuStrankaListNazivFormatedOIB>
    <izvorni_sadrzaj>
      <item>B.P. GRUPA d.o.o. BUZET, OIB 81903043625</item>
    </izvorni_sadrzaj>
    <derivirana_varijabla naziv="DomainObject.Predmet.ProtuStrankaListNazivFormatedOIB_1">
      <item>B.P. GRUPA d.o.o. BUZET, OIB 81903043625</item>
    </derivirana_varijabla>
  </DomainObject.Predmet.ProtuStrankaListNazivFormatedOIB>
  <DomainObject.Predmet.OstaliListFormated>
    <izvorni_sadrzaj>
      <item>ŽDO PULA, PULA punomoćnik sudionika u postupku REPUBLIKA HRVATSKA, Ministarstvo financija, Carinska uprava, Područni carinski ured Rijeka</item>
      <item>Odvj. Dalibor Valinčić</item>
      <item>Nikola Sulić</item>
      <item>Odvj. Marko Krpan</item>
    </izvorni_sadrzaj>
    <derivirana_varijabla naziv="DomainObject.Predmet.OstaliListFormated_1">
      <item>ŽDO PULA, PULA punomoćnik sudionika u postupku REPUBLIKA HRVATSKA, Ministarstvo financija, Carinska uprava, Područni carinski ured Rijeka</item>
      <item>Odvj. Dalibor Valinčić</item>
      <item>Nikola Sulić</item>
      <item>Odvj. Marko Krpan</item>
    </derivirana_varijabla>
  </DomainObject.Predmet.OstaliListFormated>
  <DomainObject.Predmet.OstaliListFormatedOIB>
    <izvorni_sadrzaj>
      <item>ŽDO PULA, PULA punomoćnik sudionika u postupku REPUBLIKA HRVATSKA, Ministarstvo financija, Carinska uprava, Područni carinski ured Rijeka</item>
      <item>Odvj. Dalibor Valinčić</item>
      <item>Nikola Sulić, OIB 70053548510</item>
      <item>Odvj. Marko Krpan</item>
    </izvorni_sadrzaj>
    <derivirana_varijabla naziv="DomainObject.Predmet.OstaliListFormatedOIB_1">
      <item>ŽDO PULA, PULA punomoćnik sudionika u postupku REPUBLIKA HRVATSKA, Ministarstvo financija, Carinska uprava, Područni carinski ured Rijeka</item>
      <item>Odvj. Dalibor Valinčić</item>
      <item>Nikola Sulić, OIB 70053548510</item>
      <item>Odvj. Marko Krpan</item>
    </derivirana_varijabla>
  </DomainObject.Predmet.OstaliListFormatedOIB>
  <DomainObject.Predmet.OstaliListFormatedWithAdress>
    <izvorni_sadrzaj>
      <item>ŽDO PULA, PULA, Kranjčevićeva 8, 52100 Pula punomoćnik sudionika u postupku REPUBLIKA HRVATSKA, Ministarstvo financija, Carinska uprava, Područni carinski ured Rijeka</item>
      <item>Odvj. Dalibor Valinčić, Ivana Lučića 2a, 10000 Zagreb</item>
      <item>Nikola Sulić, Gornji Bukovac 129/8, 10000 Zagreb</item>
      <item>Odvj. Marko Krpan, Boškovićeva 16, 10000 Zagreb</item>
    </izvorni_sadrzaj>
    <derivirana_varijabla naziv="DomainObject.Predmet.OstaliListFormatedWithAdress_1">
      <item>ŽDO PULA, PULA, Kranjčevićeva 8, 52100 Pula punomoćnik sudionika u postupku REPUBLIKA HRVATSKA, Ministarstvo financija, Carinska uprava, Područni carinski ured Rijeka</item>
      <item>Odvj. Dalibor Valinčić, Ivana Lučića 2a, 10000 Zagreb</item>
      <item>Nikola Sulić, Gornji Bukovac 129/8, 10000 Zagreb</item>
      <item>Odvj. Marko Krpan, Boškovićeva 16, 10000 Zagreb</item>
    </derivirana_varijabla>
  </DomainObject.Predmet.OstaliListFormatedWithAdress>
  <DomainObject.Predmet.OstaliListFormatedWithAdressOIB>
    <izvorni_sadrzaj>
      <item>ŽDO PULA, PULA, Kranjčevićeva 8, 52100 Pula punomoćnik sudionika u postupku REPUBLIKA HRVATSKA, Ministarstvo financija, Carinska uprava, Područni carinski ured Rijeka</item>
      <item>Odvj. Dalibor Valinčić, Ivana Lučića 2a, 10000 Zagreb</item>
      <item>Nikola Sulić, OIB 70053548510, Gornji Bukovac 129/8, 10000 Zagreb</item>
      <item>Odvj. Marko Krpan, Boškovićeva 16, 10000 Zagreb</item>
    </izvorni_sadrzaj>
    <derivirana_varijabla naziv="DomainObject.Predmet.OstaliListFormatedWithAdressOIB_1">
      <item>ŽDO PULA, PULA, Kranjčevićeva 8, 52100 Pula punomoćnik sudionika u postupku REPUBLIKA HRVATSKA, Ministarstvo financija, Carinska uprava, Područni carinski ured Rijeka</item>
      <item>Odvj. Dalibor Valinčić, Ivana Lučića 2a, 10000 Zagreb</item>
      <item>Nikola Sulić, OIB 70053548510, Gornji Bukovac 129/8, 10000 Zagreb</item>
      <item>Odvj. Marko Krpan, Boškovićeva 16, 10000 Zagreb</item>
    </derivirana_varijabla>
  </DomainObject.Predmet.OstaliListFormatedWithAdressOIB>
  <DomainObject.Predmet.OstaliListNazivFormated>
    <izvorni_sadrzaj>
      <item>ŽDO PULA, PULA</item>
      <item>Odvj. Dalibor Valinčić</item>
      <item>Nikola Sulić</item>
      <item>Odvj. Marko Krpan</item>
    </izvorni_sadrzaj>
    <derivirana_varijabla naziv="DomainObject.Predmet.OstaliListNazivFormated_1">
      <item>ŽDO PULA, PULA</item>
      <item>Odvj. Dalibor Valinčić</item>
      <item>Nikola Sulić</item>
      <item>Odvj. Marko Krpan</item>
    </derivirana_varijabla>
  </DomainObject.Predmet.OstaliListNazivFormated>
  <DomainObject.Predmet.OstaliListNazivFormatedOIB>
    <izvorni_sadrzaj>
      <item>ŽDO PULA, PULA</item>
      <item>Odvj. Dalibor Valinčić</item>
      <item>Nikola Sulić, OIB 70053548510</item>
      <item>Odvj. Marko Krpan</item>
    </izvorni_sadrzaj>
    <derivirana_varijabla naziv="DomainObject.Predmet.OstaliListNazivFormatedOIB_1">
      <item>ŽDO PULA, PULA</item>
      <item>Odvj. Dalibor Valinčić</item>
      <item>Nikola Sulić, OIB 70053548510</item>
      <item>Odvj. Marko Krpan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Carinska uprava, Područni carinski ured Rijeka</izvorni_sadrzaj>
    <derivirana_varijabla naziv="DomainObject.Predmet.StrankaIDrugi_1">REPUBLIKA HRVATSKA, Ministarstvo financija, Carinska uprava, Područni carinski ured Rijeka</derivirana_varijabla>
  </DomainObject.Predmet.StrankaIDrugi>
  <DomainObject.Predmet.ProtustrankaIDrugi>
    <izvorni_sadrzaj>B.P. GRUPA d.o.o. BUZET</izvorni_sadrzaj>
    <derivirana_varijabla naziv="DomainObject.Predmet.ProtustrankaIDrugi_1">B.P. GRUPA d.o.o. BUZET</derivirana_varijabla>
  </DomainObject.Predmet.ProtustrankaIDrugi>
  <DomainObject.Predmet.StrankaIDrugiAdressOIB>
    <izvorni_sadrzaj>REPUBLIKA HRVATSKA, Ministarstvo financija, Carinska uprava, Područni carinski ured Rijeka, OIB 18683136487, Rovinjska 2a, 52100 Pula</izvorni_sadrzaj>
    <derivirana_varijabla naziv="DomainObject.Predmet.StrankaIDrugiAdressOIB_1">REPUBLIKA HRVATSKA, Ministarstvo financija, Carinska uprava, Područni carinski ured Rijeka, OIB 18683136487, Rovinjska 2a, 52100 Pula</derivirana_varijabla>
  </DomainObject.Predmet.StrankaIDrugiAdressOIB>
  <DomainObject.Predmet.ProtustrankaIDrugiAdressOIB>
    <izvorni_sadrzaj>B.P. GRUPA d.o.o. BUZET, OIB 81903043625, Sveti Ivan Dol 10, 52420 Buzet</izvorni_sadrzaj>
    <derivirana_varijabla naziv="DomainObject.Predmet.ProtustrankaIDrugiAdressOIB_1">B.P. GRUPA d.o.o. BUZET, OIB 81903043625, Sveti Ivan Dol 10,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B.P. GRUPA d.o.o. BUZET</item>
      <item>REPUBLIKA HRVATSKA, Ministarstvo financija, Carinska uprava, Područni carinski ured Rijeka</item>
      <item>ŽDO PULA, PULA</item>
      <item>Odvj. Dalibor Valinčić</item>
      <item>Nikola Sulić</item>
      <item>Odvj. Marko Krpan</item>
    </izvorni_sadrzaj>
    <derivirana_varijabla naziv="DomainObject.Predmet.SudioniciListNaziv_1">
      <item>B.P. GRUPA d.o.o. BUZET</item>
      <item>REPUBLIKA HRVATSKA, Ministarstvo financija, Carinska uprava, Područni carinski ured Rijeka</item>
      <item>ŽDO PULA, PULA</item>
      <item>Odvj. Dalibor Valinčić</item>
      <item>Nikola Sulić</item>
      <item>Odvj. Marko Krpan</item>
    </derivirana_varijabla>
  </DomainObject.Predmet.SudioniciListNaziv>
  <DomainObject.Predmet.SudioniciListAdressOIB>
    <izvorni_sadrzaj>
      <item>B.P. GRUPA d.o.o. BUZET, OIB 81903043625, Sveti Ivan Dol 10,52420 Buzet</item>
      <item>REPUBLIKA HRVATSKA, Ministarstvo financija, Carinska uprava, Područni carinski ured Rijeka, OIB 18683136487, Rovinjska 2a,52100 Pula</item>
      <item>ŽDO PULA, PULA, Kranjčevićeva 8,52100 Pula</item>
      <item>Odvj. Dalibor Valinčić, Ivana Lučića 2a,10000 Zagreb</item>
      <item>Nikola Sulić, OIB 70053548510, Gornji Bukovac 129/8,10000 Zagreb</item>
      <item>Odvj. Marko Krpan, Boškovićeva 16,10000 Zagreb</item>
    </izvorni_sadrzaj>
    <derivirana_varijabla naziv="DomainObject.Predmet.SudioniciListAdressOIB_1">
      <item>B.P. GRUPA d.o.o. BUZET, OIB 81903043625, Sveti Ivan Dol 10,52420 Buzet</item>
      <item>REPUBLIKA HRVATSKA, Ministarstvo financija, Carinska uprava, Područni carinski ured Rijeka, OIB 18683136487, Rovinjska 2a,52100 Pula</item>
      <item>ŽDO PULA, PULA, Kranjčevićeva 8,52100 Pula</item>
      <item>Odvj. Dalibor Valinčić, Ivana Lučića 2a,10000 Zagreb</item>
      <item>Nikola Sulić, OIB 70053548510, Gornji Bukovac 129/8,10000 Zagreb</item>
      <item>Odvj. Marko Krpan, Boškovićeva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81903043625</item>
      <item>, OIB 18683136487</item>
      <item>, OIB null</item>
      <item>, OIB null</item>
      <item>, OIB 70053548510</item>
      <item>, OIB null</item>
    </izvorni_sadrzaj>
    <derivirana_varijabla naziv="DomainObject.Predmet.SudioniciListNazivOIB_1">
      <item>, OIB 81903043625</item>
      <item>, OIB 18683136487</item>
      <item>, OIB null</item>
      <item>, OIB null</item>
      <item>, OIB 70053548510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141</properties:Words>
  <properties:Characters>647</properties:Characters>
  <properties:Lines>38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2017-06-12T05:58:00Z</dcterms:created>
  <dc:creator>rfabris</dc:creator>
  <cp:lastModifiedBy>Sanja Lakošeljac</cp:lastModifiedBy>
  <cp:lastPrinted>2017-01-26T09:21:00Z</cp:lastPrinted>
  <dcterms:modified xmlns:xsi="http://www.w3.org/2001/XMLSchema-instance" xsi:type="dcterms:W3CDTF">2017-06-12T06:00:00Z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