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3faf" w14:paraId="3163faf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D0413">
        <w:t>1</w:t>
      </w:r>
      <w:r w:rsidR="00A22578">
        <w:t>515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02A1">
        <w:t>1</w:t>
      </w:r>
      <w:r w:rsidR="00A22578">
        <w:t>515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602B2E">
        <w:t>14.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22578">
        <w:t>FARARIK USLUGE j.d.o.o., OIB 38530272625, Sisak, Franje Lovrića 18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22578">
        <w:t>15.510,68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02B2E">
        <w:t>14.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480152">
        <w:t>,v.r.</w:t>
      </w:r>
    </w:p>
    <w:p w:rsidRDefault="00480152" w:rsidR="0048015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80152" w:rsidR="00480152" w:rsidRPr="00694D64">
      <w:r w:rsidRPr="00694D64">
        <w:t>Karmela Dolenc</w:t>
      </w:r>
    </w:p>
    <w:p w:rsidRDefault="00480152" w:rsidP="00D970B2" w:rsidR="0048015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E5C25"/>
    <w:rsid w:val="000F71A5"/>
    <w:rsid w:val="00101281"/>
    <w:rsid w:val="00170F4B"/>
    <w:rsid w:val="001870C5"/>
    <w:rsid w:val="00187436"/>
    <w:rsid w:val="00194DE9"/>
    <w:rsid w:val="001E5464"/>
    <w:rsid w:val="002002AA"/>
    <w:rsid w:val="002155E1"/>
    <w:rsid w:val="00215918"/>
    <w:rsid w:val="00251458"/>
    <w:rsid w:val="002E7A51"/>
    <w:rsid w:val="00330E10"/>
    <w:rsid w:val="00332636"/>
    <w:rsid w:val="00340828"/>
    <w:rsid w:val="003A1D14"/>
    <w:rsid w:val="003A38A7"/>
    <w:rsid w:val="003F0007"/>
    <w:rsid w:val="004066DA"/>
    <w:rsid w:val="00480152"/>
    <w:rsid w:val="004953C3"/>
    <w:rsid w:val="004B4B7E"/>
    <w:rsid w:val="005002A1"/>
    <w:rsid w:val="00524D3D"/>
    <w:rsid w:val="0053743A"/>
    <w:rsid w:val="005547E0"/>
    <w:rsid w:val="0056675E"/>
    <w:rsid w:val="005C008E"/>
    <w:rsid w:val="005E0F33"/>
    <w:rsid w:val="005E2733"/>
    <w:rsid w:val="005E554B"/>
    <w:rsid w:val="00602B2E"/>
    <w:rsid w:val="006156D0"/>
    <w:rsid w:val="00627E93"/>
    <w:rsid w:val="0064498B"/>
    <w:rsid w:val="00676489"/>
    <w:rsid w:val="006F4869"/>
    <w:rsid w:val="0070062A"/>
    <w:rsid w:val="00726015"/>
    <w:rsid w:val="00761680"/>
    <w:rsid w:val="00783B34"/>
    <w:rsid w:val="007D0413"/>
    <w:rsid w:val="007D6D1C"/>
    <w:rsid w:val="007F0A11"/>
    <w:rsid w:val="008C31DE"/>
    <w:rsid w:val="0090727F"/>
    <w:rsid w:val="0091622D"/>
    <w:rsid w:val="0098229D"/>
    <w:rsid w:val="00995932"/>
    <w:rsid w:val="009A248B"/>
    <w:rsid w:val="00A22578"/>
    <w:rsid w:val="00A80216"/>
    <w:rsid w:val="00AD6056"/>
    <w:rsid w:val="00AF31FC"/>
    <w:rsid w:val="00B00AAF"/>
    <w:rsid w:val="00B06302"/>
    <w:rsid w:val="00B07DB5"/>
    <w:rsid w:val="00BC1013"/>
    <w:rsid w:val="00BC1743"/>
    <w:rsid w:val="00C348D9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C5071"/>
    <w:rsid w:val="00EE6DC1"/>
    <w:rsid w:val="00F103CC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FARARIK USLUGE j.d.o.o. zastupanog po punomoćniku TEO FARARIK</izvorni_sadrzaj>
    <derivirana_varijabla naziv="DomainObject.Predmet.ProtustrankaFormated_1">  FARARIK USLUGE j.d.o.o. zastupanog po punomoćniku TEO FARARIK</derivirana_varijabla>
  </DomainObject.Predmet.ProtustrankaFormated>
  <DomainObject.Predmet.ProtustrankaFormatedOIB>
    <izvorni_sadrzaj>  FARARIK USLUGE j.d.o.o., OIB 38530272625 zastupanog po punomoćniku TEO FARARIK</izvorni_sadrzaj>
    <derivirana_varijabla naziv="DomainObject.Predmet.ProtustrankaFormatedOIB_1">  FARARIK USLUGE j.d.o.o., OIB 38530272625 zastupanog po punomoćniku TEO FARARIK</derivirana_varijabla>
  </DomainObject.Predmet.ProtustrankaFormatedOIB>
  <DomainObject.Predmet.ProtustrankaFormatedWithAdress>
    <izvorni_sadrzaj> FARARIK USLUGE j.d.o.o., Franje Lovrića 18, 44000 Sisak zastupanog po punomoćniku TEO FARARIK</izvorni_sadrzaj>
    <derivirana_varijabla naziv="DomainObject.Predmet.ProtustrankaFormatedWithAdress_1"> FARARIK USLUGE j.d.o.o., Franje Lovrića 18, 44000 Sisak zastupanog po punomoćniku TEO FARARIK</derivirana_varijabla>
  </DomainObject.Predmet.ProtustrankaFormatedWithAdress>
  <DomainObject.Predmet.ProtustrankaFormatedWithAdressOIB>
    <izvorni_sadrzaj> FARARIK USLUGE j.d.o.o., OIB 38530272625, Franje Lovrića 18, 44000 Sisak zastupanog po punomoćniku TEO FARARIK</izvorni_sadrzaj>
    <derivirana_varijabla naziv="DomainObject.Predmet.ProtustrankaFormatedWithAdressOIB_1"> FARARIK USLUGE j.d.o.o., OIB 38530272625, Franje Lovrića 18, 44000 Sisak zastupanog po punomoćniku TEO FARARIK</derivirana_varijabla>
  </DomainObject.Predmet.ProtustrankaFormatedWithAdressOIB>
  <DomainObject.Predmet.ProtustrankaWithAdress>
    <izvorni_sadrzaj>FARARIK USLUGE j.d.o.o. Franje Lovrića 18, 44000 Sisak</izvorni_sadrzaj>
    <derivirana_varijabla naziv="DomainObject.Predmet.ProtustrankaWithAdress_1">FARARIK USLUGE j.d.o.o. Franje Lovrića 18, 44000 Sisak</derivirana_varijabla>
  </DomainObject.Predmet.ProtustrankaWithAdress>
  <DomainObject.Predmet.ProtustrankaWithAdressOIB>
    <izvorni_sadrzaj>FARARIK USLUGE j.d.o.o., OIB 38530272625, Franje Lovrića 18, 44000 Sisak</izvorni_sadrzaj>
    <derivirana_varijabla naziv="DomainObject.Predmet.ProtustrankaWithAdressOIB_1">FARARIK USLUGE j.d.o.o., OIB 38530272625, Franje Lovrića 18, 44000 Sisak</derivirana_varijabla>
  </DomainObject.Predmet.ProtustrankaWithAdressOIB>
  <DomainObject.Predmet.ProtustrankaNazivFormated>
    <izvorni_sadrzaj>FARARIK USLUGE j.d.o.o.</izvorni_sadrzaj>
    <derivirana_varijabla naziv="DomainObject.Predmet.ProtustrankaNazivFormated_1">FARARIK USLUGE j.d.o.o.</derivirana_varijabla>
  </DomainObject.Predmet.ProtustrankaNazivFormated>
  <DomainObject.Predmet.ProtustrankaNazivFormatedOIB>
    <izvorni_sadrzaj>FARARIK USLUGE j.d.o.o., OIB 38530272625</izvorni_sadrzaj>
    <derivirana_varijabla naziv="DomainObject.Predmet.ProtustrankaNazivFormatedOIB_1">FARARIK USLUGE j.d.o.o., OIB 38530272625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FARARIK USLUGE j.d.o.o. zastupanog po punomoćniku TEO FARARIK</item>
    </izvorni_sadrzaj>
    <derivirana_varijabla naziv="DomainObject.Predmet.ProtuStrankaListFormated_1">
      <item>FARARIK USLUGE j.d.o.o. zastupanog po punomoćniku TEO FARARIK</item>
    </derivirana_varijabla>
  </DomainObject.Predmet.ProtuStrankaListFormated>
  <DomainObject.Predmet.ProtuStrankaListFormatedOIB>
    <izvorni_sadrzaj>
      <item>FARARIK USLUGE j.d.o.o., OIB 38530272625 zastupanog po punomoćniku TEO FARARIK</item>
    </izvorni_sadrzaj>
    <derivirana_varijabla naziv="DomainObject.Predmet.ProtuStrankaListFormatedOIB_1">
      <item>FARARIK USLUGE j.d.o.o., OIB 38530272625 zastupanog po punomoćniku TEO FARARIK</item>
    </derivirana_varijabla>
  </DomainObject.Predmet.ProtuStrankaListFormatedOIB>
  <DomainObject.Predmet.ProtuStrankaListFormatedWithAdress>
    <izvorni_sadrzaj>
      <item>FARARIK USLUGE j.d.o.o., Franje Lovrića 18, 44000 Sisak zastupanog po punomoćniku TEO FARARIK</item>
    </izvorni_sadrzaj>
    <derivirana_varijabla naziv="DomainObject.Predmet.ProtuStrankaListFormatedWithAdress_1">
      <item>FARARIK USLUGE j.d.o.o., Franje Lovrića 18, 44000 Sisak zastupanog po punomoćniku TEO FARARIK</item>
    </derivirana_varijabla>
  </DomainObject.Predmet.ProtuStrankaListFormatedWithAdress>
  <DomainObject.Predmet.ProtuStrankaListFormatedWithAdressOIB>
    <izvorni_sadrzaj>
      <item>FARARIK USLUGE j.d.o.o., OIB 38530272625, Franje Lovrića 18, 44000 Sisak zastupanog po punomoćniku TEO FARARIK</item>
    </izvorni_sadrzaj>
    <derivirana_varijabla naziv="DomainObject.Predmet.ProtuStrankaListFormatedWithAdressOIB_1">
      <item>FARARIK USLUGE j.d.o.o., OIB 38530272625, Franje Lovrića 18, 44000 Sisak zastupanog po punomoćniku TEO FARARIK</item>
    </derivirana_varijabla>
  </DomainObject.Predmet.ProtuStrankaListFormatedWithAdressOIB>
  <DomainObject.Predmet.ProtuStrankaListNazivFormated>
    <izvorni_sadrzaj>
      <item>FARARIK USLUGE j.d.o.o.</item>
    </izvorni_sadrzaj>
    <derivirana_varijabla naziv="DomainObject.Predmet.ProtuStrankaListNazivFormated_1">
      <item>FARARIK USLUGE j.d.o.o.</item>
    </derivirana_varijabla>
  </DomainObject.Predmet.ProtuStrankaListNazivFormated>
  <DomainObject.Predmet.ProtuStrankaListNazivFormatedOIB>
    <izvorni_sadrzaj>
      <item>FARARIK USLUGE j.d.o.o., OIB 38530272625</item>
    </izvorni_sadrzaj>
    <derivirana_varijabla naziv="DomainObject.Predmet.ProtuStrankaListNazivFormatedOIB_1">
      <item>FARARIK USLUGE j.d.o.o., OIB 38530272625</item>
    </derivirana_varijabla>
  </DomainObject.Predmet.ProtuStrankaListNazivFormatedOIB>
  <DomainObject.Predmet.OstaliListFormated>
    <izvorni_sadrzaj>
      <item>TEO FARARIK punomoćnik sudionika u postupku FARARIK USLUGE j.d.o.o.</item>
    </izvorni_sadrzaj>
    <derivirana_varijabla naziv="DomainObject.Predmet.OstaliListFormated_1">
      <item>TEO FARARIK punomoćnik sudionika u postupku FARARIK USLUGE j.d.o.o.</item>
    </derivirana_varijabla>
  </DomainObject.Predmet.OstaliListFormated>
  <DomainObject.Predmet.OstaliListFormatedOIB>
    <izvorni_sadrzaj>
      <item>TEO FARARIK, OIB 24898509347 punomoćnik sudionika u postupku FARARIK USLUGE j.d.o.o.</item>
    </izvorni_sadrzaj>
    <derivirana_varijabla naziv="DomainObject.Predmet.OstaliListFormatedOIB_1">
      <item>TEO FARARIK, OIB 24898509347 punomoćnik sudionika u postupku FARARIK USLUGE j.d.o.o.</item>
    </derivirana_varijabla>
  </DomainObject.Predmet.OstaliListFormatedOIB>
  <DomainObject.Predmet.OstaliListFormatedWithAdress>
    <izvorni_sadrzaj>
      <item>TEO FARARIK, Josipa Juraja Strossmayera 35, 44250 Moščenica punomoćnik sudionika u postupku FARARIK USLUGE j.d.o.o.</item>
    </izvorni_sadrzaj>
    <derivirana_varijabla naziv="DomainObject.Predmet.OstaliListFormatedWithAdress_1">
      <item>TEO FARARIK, Josipa Juraja Strossmayera 35, 44250 Moščenica punomoćnik sudionika u postupku FARARIK USLUGE j.d.o.o.</item>
    </derivirana_varijabla>
  </DomainObject.Predmet.OstaliListFormatedWithAdress>
  <DomainObject.Predmet.OstaliListFormatedWithAdressOIB>
    <izvorni_sadrzaj>
      <item>TEO FARARIK, OIB 24898509347, Josipa Juraja Strossmayera 35, 44250 Moščenica punomoćnik sudionika u postupku FARARIK USLUGE j.d.o.o.</item>
    </izvorni_sadrzaj>
    <derivirana_varijabla naziv="DomainObject.Predmet.OstaliListFormatedWithAdressOIB_1">
      <item>TEO FARARIK, OIB 24898509347, Josipa Juraja Strossmayera 35, 44250 Moščenica punomoćnik sudionika u postupku FARARIK USLUGE j.d.o.o.</item>
    </derivirana_varijabla>
  </DomainObject.Predmet.OstaliListFormatedWithAdressOIB>
  <DomainObject.Predmet.OstaliListNazivFormated>
    <izvorni_sadrzaj>
      <item>TEO FARARIK</item>
    </izvorni_sadrzaj>
    <derivirana_varijabla naziv="DomainObject.Predmet.OstaliListNazivFormated_1">
      <item>TEO FARARIK</item>
    </derivirana_varijabla>
  </DomainObject.Predmet.OstaliListNazivFormated>
  <DomainObject.Predmet.OstaliListNazivFormatedOIB>
    <izvorni_sadrzaj>
      <item>TEO FARARIK, OIB 24898509347</item>
    </izvorni_sadrzaj>
    <derivirana_varijabla naziv="DomainObject.Predmet.OstaliListNazivFormatedOIB_1">
      <item>TEO FARARIK, OIB 24898509347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FARARIK USLUGE j.d.o.o.</izvorni_sadrzaj>
    <derivirana_varijabla naziv="DomainObject.Predmet.ProtustrankaIDrugi_1">FARARIK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FARARIK USLUGE j.d.o.o., OIB 38530272625, Franje Lovrića 18, 44000 Sisak</izvorni_sadrzaj>
    <derivirana_varijabla naziv="DomainObject.Predmet.ProtustrankaIDrugiAdressOIB_1">FARARIK USLUGE j.d.o.o., OIB 38530272625, Franje Lovrića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FARARIK USLUGE j.d.o.o.</item>
      <item>TEO FARARIK</item>
    </izvorni_sadrzaj>
    <derivirana_varijabla naziv="DomainObject.Predmet.SudioniciListNaziv_1">
      <item>FINA Regionalni centar Zagreb</item>
      <item>FARARIK USLUGE j.d.o.o.</item>
      <item>TEO FARARIK</item>
    </derivirana_varijabla>
  </DomainObject.Predmet.SudioniciListNaziv>
  <DomainObject.Predmet.SudioniciListAdressOIB>
    <izvorni_sadrzaj>
      <item>FINA Regionalni centar Zagreb, OIB 85821130368, Trg svibanjskih žrtava 1995. 1,10000 Zagreb</item>
      <item>FARARIK USLUGE j.d.o.o., OIB 38530272625, Franje Lovrića 18,44000 Sisak</item>
      <item>TEO FARARIK, OIB 24898509347, Josipa Juraja Strossmayera 35,44250 Moščenica</item>
    </izvorni_sadrzaj>
    <derivirana_varijabla naziv="DomainObject.Predmet.SudioniciListAdressOIB_1">
      <item>FINA Regionalni centar Zagreb, OIB 85821130368, Trg svibanjskih žrtava 1995. 1,10000 Zagreb</item>
      <item>FARARIK USLUGE j.d.o.o., OIB 38530272625, Franje Lovrića 18,44000 Sisak</item>
      <item>TEO FARARIK, OIB 24898509347, Josipa Juraja Strossmayera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38530272625</item>
      <item>, OIB 24898509347</item>
    </izvorni_sadrzaj>
    <derivirana_varijabla naziv="DomainObject.Predmet.SudioniciListNazivOIB_1">
      <item>, OIB 85821130368</item>
      <item>, OIB 38530272625</item>
      <item>, OIB 24898509347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1360</properties:Characters>
  <properties:Lines>46</properties:Lines>
  <properties:Paragraphs>17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2016-04-14T09:25:00Z</cp:lastPrinted>
  <dcterms:modified xmlns:xsi="http://www.w3.org/2001/XMLSchema-instance" xsi:type="dcterms:W3CDTF">2016-04-14T09:29:00Z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