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3c32d" w14:paraId="0f3c32d" w:rsidRDefault="004340CB" w:rsidP="004340CB" w:rsidR="004340CB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40CB" w:rsidP="004340CB" w:rsidR="004340CB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4340CB" w:rsidP="004340CB" w:rsidR="004340CB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4340CB" w:rsidP="004340CB" w:rsidR="004340CB" w:rsidRPr="00AD71A8">
      <w:pPr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4340CB" w:rsidP="004340CB" w:rsidR="004340CB"/>
    <w:p w:rsidRDefault="004340CB" w:rsidP="004340CB" w:rsidR="004340CB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4340CB" w:rsidP="004340CB" w:rsidR="004340CB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4340CB" w:rsidP="004340CB" w:rsidR="004340CB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4340CB" w:rsidP="004340CB" w:rsidR="004340CB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4340CB" w:rsidP="004340CB" w:rsidR="004340C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2512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28</w:t>
      </w:r>
      <w:r w:rsidRPr="00D05CA9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rujna</w:t>
      </w:r>
      <w:r w:rsidRPr="00D05CA9">
        <w:rPr>
          <w:rFonts w:cs="Times New Roman" w:eastAsia="Times New Roman"/>
          <w:szCs w:val="24"/>
          <w:lang w:eastAsia="hr-HR"/>
        </w:rPr>
        <w:t xml:space="preserve">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DIVINUS d. o. o</w:t>
      </w:r>
      <w:r w:rsidR="0060152A">
        <w:rPr>
          <w:rFonts w:cs="Times New Roman" w:eastAsia="Times New Roman"/>
          <w:szCs w:val="24"/>
          <w:lang w:eastAsia="hr-HR"/>
        </w:rPr>
        <w:t>.</w:t>
      </w:r>
      <w:r>
        <w:rPr>
          <w:rFonts w:cs="Times New Roman" w:eastAsia="Times New Roman"/>
          <w:szCs w:val="24"/>
          <w:lang w:eastAsia="hr-HR"/>
        </w:rPr>
        <w:t xml:space="preserve"> Sveti Petar U Šumi, Turčinovići 69/G, OIB 29985413630, MBS 040224273, 7. prosinca 2015.</w:t>
      </w:r>
    </w:p>
    <w:p w:rsidRDefault="004340CB" w:rsidP="004340CB" w:rsidR="004340CB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4340CB" w:rsidP="004340CB" w:rsidR="004340CB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4340CB" w:rsidP="004340CB" w:rsidR="004340CB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4340CB" w:rsidP="004340CB" w:rsidR="004340C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DIVINUS d. o. o</w:t>
      </w:r>
      <w:r w:rsidR="0060152A">
        <w:rPr>
          <w:rFonts w:cs="Times New Roman" w:eastAsia="Times New Roman"/>
          <w:szCs w:val="24"/>
          <w:lang w:eastAsia="hr-HR"/>
        </w:rPr>
        <w:t>.</w:t>
      </w:r>
      <w:r>
        <w:rPr>
          <w:rFonts w:cs="Times New Roman" w:eastAsia="Times New Roman"/>
          <w:szCs w:val="24"/>
          <w:lang w:eastAsia="hr-HR"/>
        </w:rPr>
        <w:t xml:space="preserve"> Sveti Petar U Šumi, Turčinovići 69/G, OIB 29985413630, MBS 040224273.</w:t>
      </w:r>
    </w:p>
    <w:p w:rsidRDefault="004340CB" w:rsidP="004340CB" w:rsidR="004340C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4340CB" w:rsidP="004340CB" w:rsidR="004340CB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4340CB" w:rsidP="004340CB" w:rsidR="004340C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4340CB" w:rsidP="004340CB" w:rsidR="004340C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DIVINUS d. o. o</w:t>
      </w:r>
      <w:r w:rsidR="0060152A">
        <w:rPr>
          <w:rFonts w:cs="Times New Roman" w:eastAsia="Times New Roman"/>
          <w:szCs w:val="24"/>
          <w:lang w:eastAsia="hr-HR"/>
        </w:rPr>
        <w:t>.</w:t>
      </w:r>
      <w:r>
        <w:rPr>
          <w:rFonts w:cs="Times New Roman" w:eastAsia="Times New Roman"/>
          <w:szCs w:val="24"/>
          <w:lang w:eastAsia="hr-HR"/>
        </w:rPr>
        <w:t xml:space="preserve"> Sveti Petar U Šumi.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25.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120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30.158,30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4340CB" w:rsidP="004340CB" w:rsidR="004340C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4340CB" w:rsidP="004340CB" w:rsidR="004340C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4340CB" w:rsidP="004340CB" w:rsidR="004340CB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4340CB" w:rsidP="004340CB" w:rsidR="004340CB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7.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4340CB" w:rsidP="004340CB" w:rsidR="004340CB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4340CB" w:rsidP="004340CB" w:rsidR="004340CB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8B6BE3">
        <w:rPr>
          <w:rFonts w:cs="Times New Roman" w:eastAsia="Times New Roman"/>
          <w:szCs w:val="24"/>
          <w:lang w:eastAsia="hr-HR"/>
        </w:rPr>
        <w:t>, v. r.</w:t>
      </w:r>
    </w:p>
    <w:p w:rsidRDefault="004340CB" w:rsidP="004340CB" w:rsidR="004340CB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4340CB" w:rsidP="004340CB" w:rsidR="004340C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4340CB" w:rsidP="004340CB" w:rsidR="004340C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4340CB" w:rsidP="004340CB" w:rsidR="004340CB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4340CB" w:rsidP="004340CB" w:rsidR="004340C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4340CB" w:rsidP="004340CB" w:rsidR="004340CB" w:rsidRPr="00A95D1C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AC5171" w:rsidR="006706A5"/>
    <w:sectPr w:rsidSect="00511F63" w:rsidR="006706A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0CB" w:rsidP="004340CB" w:rsidR="004340CB">
      <w:r>
        <w:separator/>
      </w:r>
    </w:p>
  </w:endnote>
  <w:endnote w:id="0" w:type="continuationSeparator">
    <w:p w:rsidRDefault="004340CB" w:rsidP="004340CB" w:rsidR="004340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0CB" w:rsidP="004340CB" w:rsidR="004340CB">
      <w:r>
        <w:separator/>
      </w:r>
    </w:p>
  </w:footnote>
  <w:footnote w:id="0" w:type="continuationSeparator">
    <w:p w:rsidRDefault="004340CB" w:rsidP="004340CB" w:rsidR="004340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40CB" w:rsidP="00511F63" w:rsidR="00511F63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C5171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540/</w:t>
    </w:r>
    <w:r w:rsidRPr="00F65D9B">
      <w:t>2015-</w:t>
    </w:r>
    <w: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40CB" w:rsidP="00511F63" w:rsidR="00511F63">
    <w:pPr>
      <w:pStyle w:val="Zaglavlje"/>
      <w:jc w:val="right"/>
    </w:pPr>
    <w:r>
      <w:t>11 St-540/2015-3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09C0"/>
    <w:rsid w:val="004340CB"/>
    <w:rsid w:val="0060152A"/>
    <w:rsid w:val="007A5C5B"/>
    <w:rsid w:val="008B6BE3"/>
    <w:rsid w:val="00AC5171"/>
    <w:rsid w:val="00C9611B"/>
    <w:rsid w:val="00F90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40CB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340C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340C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40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40C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340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340CB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C51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517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5171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517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517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340CB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340C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340C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40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40C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340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340CB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C51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517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5171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517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517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St-540/2015</izvorni_sadrzaj>
    <derivirana_varijabla naziv="DomainObject.Predmet.OznakaBroj_1">St-540/2015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DIVINUS d.o.o. SV. PETAR U ŠUMI</izvorni_sadrzaj>
    <derivirana_varijabla naziv="DomainObject.Predmet.ProtustrankaFormated_1">  DIVINUS d.o.o. SV. PETAR U ŠUMI</derivirana_varijabla>
  </DomainObject.Predmet.ProtustrankaFormated>
  <DomainObject.Predmet.ProtustrankaFormatedOIB>
    <izvorni_sadrzaj>  DIVINUS d.o.o. SV. PETAR U ŠUMI, OIB 29985413630</izvorni_sadrzaj>
    <derivirana_varijabla naziv="DomainObject.Predmet.ProtustrankaFormatedOIB_1">  DIVINUS d.o.o. SV. PETAR U ŠUMI, OIB 29985413630</derivirana_varijabla>
  </DomainObject.Predmet.ProtustrankaFormatedOIB>
  <DomainObject.Predmet.ProtustrankaFormatedWithAdress>
    <izvorni_sadrzaj> DIVINUS d.o.o. SV. PETAR U ŠUMI, Turčinovići 69/G, 52404 Sveti Petar u Šumi</izvorni_sadrzaj>
    <derivirana_varijabla naziv="DomainObject.Predmet.ProtustrankaFormatedWithAdress_1"> DIVINUS d.o.o. SV. PETAR U ŠUMI, Turčinovići 69/G, 52404 Sveti Petar u Šumi</derivirana_varijabla>
  </DomainObject.Predmet.ProtustrankaFormatedWithAdress>
  <DomainObject.Predmet.ProtustrankaFormatedWithAdressOIB>
    <izvorni_sadrzaj> DIVINUS d.o.o. SV. PETAR U ŠUMI, OIB 29985413630, Turčinovići 69/G, 52404 Sveti Petar u Šumi</izvorni_sadrzaj>
    <derivirana_varijabla naziv="DomainObject.Predmet.ProtustrankaFormatedWithAdressOIB_1"> DIVINUS d.o.o. SV. PETAR U ŠUMI, OIB 29985413630, Turčinovići 69/G, 52404 Sveti Petar u Šumi</derivirana_varijabla>
  </DomainObject.Predmet.ProtustrankaFormatedWithAdressOIB>
  <DomainObject.Predmet.ProtustrankaWithAdress>
    <izvorni_sadrzaj>DIVINUS d.o.o. SV. PETAR U ŠUMI Turčinovići 69/G, 52404 Sveti Petar u Šumi</izvorni_sadrzaj>
    <derivirana_varijabla naziv="DomainObject.Predmet.ProtustrankaWithAdress_1">DIVINUS d.o.o. SV. PETAR U ŠUMI Turčinovići 69/G, 52404 Sveti Petar u Šumi</derivirana_varijabla>
  </DomainObject.Predmet.ProtustrankaWithAdress>
  <DomainObject.Predmet.ProtustrankaWithAdressOIB>
    <izvorni_sadrzaj>DIVINUS d.o.o. SV. PETAR U ŠUMI, OIB 29985413630, Turčinovići 69/G, 52404 Sveti Petar u Šumi</izvorni_sadrzaj>
    <derivirana_varijabla naziv="DomainObject.Predmet.ProtustrankaWithAdressOIB_1">DIVINUS d.o.o. SV. PETAR U ŠUMI, OIB 29985413630, Turčinovići 69/G, 52404 Sveti Petar u Šumi</derivirana_varijabla>
  </DomainObject.Predmet.ProtustrankaWithAdressOIB>
  <DomainObject.Predmet.ProtustrankaNazivFormated>
    <izvorni_sadrzaj>DIVINUS d.o.o. SV. PETAR U ŠUMI</izvorni_sadrzaj>
    <derivirana_varijabla naziv="DomainObject.Predmet.ProtustrankaNazivFormated_1">DIVINUS d.o.o. SV. PETAR U ŠUMI</derivirana_varijabla>
  </DomainObject.Predmet.ProtustrankaNazivFormated>
  <DomainObject.Predmet.ProtustrankaNazivFormatedOIB>
    <izvorni_sadrzaj>DIVINUS d.o.o. SV. PETAR U ŠUMI, OIB 29985413630</izvorni_sadrzaj>
    <derivirana_varijabla naziv="DomainObject.Predmet.ProtustrankaNazivFormatedOIB_1">DIVINUS d.o.o. SV. PETAR U ŠUMI, OIB 29985413630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30158.30</izvorni_sadrzaj>
    <derivirana_varijabla naziv="DomainObject.Predmet.TrenutnaVrijednost_1">30158.30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DIVINUS d.o.o. SV. PETAR U ŠUMI</item>
    </izvorni_sadrzaj>
    <derivirana_varijabla naziv="DomainObject.Predmet.ProtuStrankaListFormated_1">
      <item>DIVINUS d.o.o. SV. PETAR U ŠUMI</item>
    </derivirana_varijabla>
  </DomainObject.Predmet.ProtuStrankaListFormated>
  <DomainObject.Predmet.ProtuStrankaListFormatedOIB>
    <izvorni_sadrzaj>
      <item>DIVINUS d.o.o. SV. PETAR U ŠUMI, OIB 29985413630</item>
    </izvorni_sadrzaj>
    <derivirana_varijabla naziv="DomainObject.Predmet.ProtuStrankaListFormatedOIB_1">
      <item>DIVINUS d.o.o. SV. PETAR U ŠUMI, OIB 29985413630</item>
    </derivirana_varijabla>
  </DomainObject.Predmet.ProtuStrankaListFormatedOIB>
  <DomainObject.Predmet.ProtuStrankaListFormatedWithAdress>
    <izvorni_sadrzaj>
      <item>DIVINUS d.o.o. SV. PETAR U ŠUMI, Turčinovići 69/G, 52404 Sveti Petar u Šumi</item>
    </izvorni_sadrzaj>
    <derivirana_varijabla naziv="DomainObject.Predmet.ProtuStrankaListFormatedWithAdress_1">
      <item>DIVINUS d.o.o. SV. PETAR U ŠUMI, Turčinovići 69/G, 52404 Sveti Petar u Šumi</item>
    </derivirana_varijabla>
  </DomainObject.Predmet.ProtuStrankaListFormatedWithAdress>
  <DomainObject.Predmet.ProtuStrankaListFormatedWithAdressOIB>
    <izvorni_sadrzaj>
      <item>DIVINUS d.o.o. SV. PETAR U ŠUMI, OIB 29985413630, Turčinovići 69/G, 52404 Sveti Petar u Šumi</item>
    </izvorni_sadrzaj>
    <derivirana_varijabla naziv="DomainObject.Predmet.ProtuStrankaListFormatedWithAdressOIB_1">
      <item>DIVINUS d.o.o. SV. PETAR U ŠUMI, OIB 29985413630, Turčinovići 69/G, 52404 Sveti Petar u Šumi</item>
    </derivirana_varijabla>
  </DomainObject.Predmet.ProtuStrankaListFormatedWithAdressOIB>
  <DomainObject.Predmet.ProtuStrankaListNazivFormated>
    <izvorni_sadrzaj>
      <item>DIVINUS d.o.o. SV. PETAR U ŠUMI</item>
    </izvorni_sadrzaj>
    <derivirana_varijabla naziv="DomainObject.Predmet.ProtuStrankaListNazivFormated_1">
      <item>DIVINUS d.o.o. SV. PETAR U ŠUMI</item>
    </derivirana_varijabla>
  </DomainObject.Predmet.ProtuStrankaListNazivFormated>
  <DomainObject.Predmet.ProtuStrankaListNazivFormatedOIB>
    <izvorni_sadrzaj>
      <item>DIVINUS d.o.o. SV. PETAR U ŠUMI, OIB 29985413630</item>
    </izvorni_sadrzaj>
    <derivirana_varijabla naziv="DomainObject.Predmet.ProtuStrankaListNazivFormatedOIB_1">
      <item>DIVINUS d.o.o. SV. PETAR U ŠUMI, OIB 29985413630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DIVINUS d.o.o. SV. PETAR U ŠUMI</izvorni_sadrzaj>
    <derivirana_varijabla naziv="DomainObject.Predmet.ProtustrankaIDrugi_1">DIVINUS d.o.o. SV. PETAR U ŠUMI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DIVINUS d.o.o. SV. PETAR U ŠUMI, OIB 29985413630, Turčinovići 69/G, 52404 Sveti Petar u Šumi</izvorni_sadrzaj>
    <derivirana_varijabla naziv="DomainObject.Predmet.ProtustrankaIDrugiAdressOIB_1">DIVINUS d.o.o. SV. PETAR U ŠUMI, OIB 29985413630, Turčinovići 69/G, 52404 Sveti Petar u Šumi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DIVINUS d.o.o. SV. PETAR U ŠUMI</item>
    </izvorni_sadrzaj>
    <derivirana_varijabla naziv="DomainObject.Predmet.SudioniciListNaziv_1">
      <item>FINANCIJSKA AGENCIJA, RC RIJEKA, PODRUŽNICA PULA, PULA</item>
      <item>DIVINUS d.o.o. SV. PETAR U ŠUMI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DIVINUS d.o.o. SV. PETAR U ŠUMI, OIB 29985413630, Turčinovići 69/G,52404 Sveti Petar u Šumi</item>
    </izvorni_sadrzaj>
    <derivirana_varijabla naziv="DomainObject.Predmet.SudioniciListAdressOIB_1">
      <item>FINANCIJSKA AGENCIJA, RC RIJEKA, PODRUŽNICA PULA, PULA, OIB 85821130368, Ulica grada Vukovara 70,Zagreb</item>
      <item>DIVINUS d.o.o. SV. PETAR U ŠUMI, OIB 29985413630, Turčinovići 69/G,52404 Sveti Petar u Šumi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29985413630</item>
    </izvorni_sadrzaj>
    <derivirana_varijabla naziv="DomainObject.Predmet.SudioniciListNazivOIB_1">
      <item>, OIB 85821130368</item>
      <item>, OIB 29985413630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2034</properties:Characters>
  <properties:Lines>50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2015-12-07T07:58:00Z</dcterms:created>
  <dc:creator>Mihaela Kaligari</dc:creator>
  <dc:description/>
  <cp:keywords/>
  <cp:lastModifiedBy>Sanja Prodan</cp:lastModifiedBy>
  <cp:lastPrinted>2015-12-15T12:36:00Z</cp:lastPrinted>
  <dcterms:modified xmlns:xsi="http://www.w3.org/2001/XMLSchema-instance" xsi:type="dcterms:W3CDTF">2015-12-15T12:36:00Z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