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b3ce" w14:paraId="3a5b3c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96B1B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171CD">
        <w:rPr>
          <w:rFonts w:hAnsi="Times New Roman" w:ascii="Times New Roman"/>
          <w:b/>
          <w:sz w:val="24"/>
          <w:szCs w:val="24"/>
        </w:rPr>
        <w:t>1848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4171CD">
        <w:rPr>
          <w:rFonts w:hAnsi="Times New Roman" w:ascii="Times New Roman"/>
        </w:rPr>
        <w:t>1848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4171CD" w:rsidRPr="004171CD">
        <w:t xml:space="preserve"> </w:t>
      </w:r>
      <w:r w:rsidR="004171CD" w:rsidRPr="004171CD">
        <w:rPr>
          <w:rFonts w:hAnsi="Times New Roman" w:ascii="Times New Roman"/>
        </w:rPr>
        <w:t>ČAROBNA TRGOVINA jednostavno društvo s ograničenom odgovornošću za trgovinu i usluge</w:t>
      </w:r>
      <w:r w:rsidR="004E1772">
        <w:t>,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4171CD" w:rsidRPr="004171CD">
        <w:rPr>
          <w:rFonts w:hAnsi="Times New Roman" w:ascii="Times New Roman"/>
        </w:rPr>
        <w:t>93313139196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27FB"/>
    <w:rsid w:val="00304614"/>
    <w:rsid w:val="003A4EEE"/>
    <w:rsid w:val="003B0EAE"/>
    <w:rsid w:val="003B17AE"/>
    <w:rsid w:val="003C1C15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6B2D3E"/>
    <w:rsid w:val="006B4BC7"/>
    <w:rsid w:val="00716ACC"/>
    <w:rsid w:val="007A5F0C"/>
    <w:rsid w:val="007F3C41"/>
    <w:rsid w:val="009940C3"/>
    <w:rsid w:val="009D7EBE"/>
    <w:rsid w:val="00A45276"/>
    <w:rsid w:val="00A96B1B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7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27F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7F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7F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7F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7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27F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7F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7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7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St-1848/2016-3</izvorni_sadrzaj>
    <derivirana_varijabla naziv="DomainObject.Oznaka_1">St-1848/2016-3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St-1848/2016</izvorni_sadrzaj>
    <derivirana_varijabla naziv="DomainObject.Predmet.OznakaBroj_1">St-1848/2016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ČAROBNA TRGOVINA jednostavno društvo s ograničenom odgovornošću za trgovinu i usluge</izvorni_sadrzaj>
    <derivirana_varijabla naziv="DomainObject.Predmet.ProtustrankaFormated_1">  ČAROBNA TRGOVINA jednostavno društvo s ograničenom odgovornošću za trgovinu i usluge</derivirana_varijabla>
  </DomainObject.Predmet.ProtustrankaFormated>
  <DomainObject.Predmet.ProtustrankaFormatedOIB>
    <izvorni_sadrzaj>  ČAROBNA TRGOVINA jednostavno društvo s ograničenom odgovornošću za trgovinu i usluge, OIB 93313139196</izvorni_sadrzaj>
    <derivirana_varijabla naziv="DomainObject.Predmet.ProtustrankaFormatedOIB_1">  ČAROBNA TRGOVINA jednostavno društvo s ograničenom odgovornošću za trgovinu i usluge, OIB 93313139196</derivirana_varijabla>
  </DomainObject.Predmet.ProtustrankaFormatedOIB>
  <DomainObject.Predmet.ProtustrankaFormatedWithAdress>
    <izvorni_sadrzaj> ČAROBNA TRGOVINA jednostavno društvo s ograničenom odgovornošću za trgovinu i usluge, Svetice 26 B, 10000 Zagreb</izvorni_sadrzaj>
    <derivirana_varijabla naziv="DomainObject.Predmet.ProtustrankaFormatedWithAdress_1"> ČAROBNA TRGOVINA jednostavno društvo s ograničenom odgovornošću za trgovinu i usluge, Svetice 26 B, 10000 Zagreb</derivirana_varijabla>
  </DomainObject.Predmet.ProtustrankaFormatedWithAdress>
  <DomainObject.Predmet.ProtustrankaFormatedWithAdressOIB>
    <izvorni_sadrzaj> ČAROBNA TRGOVINA jednostavno društvo s ograničenom odgovornošću za trgovinu i usluge, OIB 93313139196, Svetice 26 B, 10000 Zagreb</izvorni_sadrzaj>
    <derivirana_varijabla naziv="DomainObject.Predmet.ProtustrankaFormatedWithAdressOIB_1"> ČAROBNA TRGOVINA jednostavno društvo s ograničenom odgovornošću za trgovinu i usluge, OIB 93313139196, Svetice 26 B, 10000 Zagreb</derivirana_varijabla>
  </DomainObject.Predmet.ProtustrankaFormatedWithAdressOIB>
  <DomainObject.Predmet.ProtustrankaWithAdress>
    <izvorni_sadrzaj>ČAROBNA TRGOVINA jednostavno društvo s ograničenom odgovornošću za trgovinu i usluge Svetice 26 B, 10000 Zagreb</izvorni_sadrzaj>
    <derivirana_varijabla naziv="DomainObject.Predmet.ProtustrankaWithAdress_1">ČAROBNA TRGOVINA jednostavno društvo s ograničenom odgovornošću za trgovinu i usluge Svetice 26 B, 10000 Zagreb</derivirana_varijabla>
  </DomainObject.Predmet.ProtustrankaWithAdress>
  <DomainObject.Predmet.ProtustrankaWithAdressOIB>
    <izvorni_sadrzaj>ČAROBNA TRGOVINA jednostavno društvo s ograničenom odgovornošću za trgovinu i usluge, OIB 93313139196, Svetice 26 B, 10000 Zagreb</izvorni_sadrzaj>
    <derivirana_varijabla naziv="DomainObject.Predmet.ProtustrankaWithAdressOIB_1">ČAROBNA TRGOVINA jednostavno društvo s ograničenom odgovornošću za trgovinu i usluge, OIB 93313139196, Svetice 26 B, 10000 Zagreb</derivirana_varijabla>
  </DomainObject.Predmet.ProtustrankaWithAdressOIB>
  <DomainObject.Predmet.ProtustrankaNazivFormated>
    <izvorni_sadrzaj>ČAROBNA TRGOVINA jednostavno društvo s ograničenom odgovornošću za trgovinu i usluge</izvorni_sadrzaj>
    <derivirana_varijabla naziv="DomainObject.Predmet.ProtustrankaNazivFormated_1">ČAROBNA TRGOVINA jednostavno društvo s ograničenom odgovornošću za trgovinu i usluge</derivirana_varijabla>
  </DomainObject.Predmet.ProtustrankaNazivFormated>
  <DomainObject.Predmet.ProtustrankaNazivFormatedOIB>
    <izvorni_sadrzaj>ČAROBNA TRGOVINA jednostavno društvo s ograničenom odgovornošću za trgovinu i usluge, OIB 93313139196</izvorni_sadrzaj>
    <derivirana_varijabla naziv="DomainObject.Predmet.ProtustrankaNazivFormatedOIB_1">ČAROBNA TRGOVINA jednostavno društvo s ograničenom odgovornošću za trgovinu i usluge, OIB 93313139196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ČAROBNA TRGOVINA jednostavno društvo s ograničenom odgovornošću za trgovinu i usluge</item>
    </izvorni_sadrzaj>
    <derivirana_varijabla naziv="DomainObject.Predmet.ProtuStrankaListFormated_1">
      <item>ČAROBNA TRGOVINA jednostavno društvo s ograničenom odgovornošću za trgovinu i usluge</item>
    </derivirana_varijabla>
  </DomainObject.Predmet.ProtuStrankaListFormated>
  <DomainObject.Predmet.ProtuStrankaListFormatedOIB>
    <izvorni_sadrzaj>
      <item>ČAROBNA TRGOVINA jednostavno društvo s ograničenom odgovornošću za trgovinu i usluge, OIB 93313139196</item>
    </izvorni_sadrzaj>
    <derivirana_varijabla naziv="DomainObject.Predmet.ProtuStrankaListFormatedOIB_1">
      <item>ČAROBNA TRGOVINA jednostavno društvo s ograničenom odgovornošću za trgovinu i usluge, OIB 93313139196</item>
    </derivirana_varijabla>
  </DomainObject.Predmet.ProtuStrankaListFormatedOIB>
  <DomainObject.Predmet.ProtuStrankaListFormatedWithAdress>
    <izvorni_sadrzaj>
      <item>ČAROBNA TRGOVINA jednostavno društvo s ograničenom odgovornošću za trgovinu i usluge, Svetice 26 B, 10000 Zagreb</item>
    </izvorni_sadrzaj>
    <derivirana_varijabla naziv="DomainObject.Predmet.ProtuStrankaListFormatedWithAdress_1">
      <item>ČAROBNA TRGOVINA jednostavno društvo s ograničenom odgovornošću za trgovinu i usluge, Svetice 26 B, 10000 Zagreb</item>
    </derivirana_varijabla>
  </DomainObject.Predmet.ProtuStrankaListFormatedWithAdress>
  <DomainObject.Predmet.ProtuStrankaListFormatedWithAdressOIB>
    <izvorni_sadrzaj>
      <item>ČAROBNA TRGOVINA jednostavno društvo s ograničenom odgovornošću za trgovinu i usluge, OIB 93313139196, Svetice 26 B, 10000 Zagreb</item>
    </izvorni_sadrzaj>
    <derivirana_varijabla naziv="DomainObject.Predmet.ProtuStrankaListFormatedWithAdressOIB_1">
      <item>ČAROBNA TRGOVINA jednostavno društvo s ograničenom odgovornošću za trgovinu i usluge, OIB 93313139196, Svetice 26 B, 10000 Zagreb</item>
    </derivirana_varijabla>
  </DomainObject.Predmet.ProtuStrankaListFormatedWithAdressOIB>
  <DomainObject.Predmet.ProtuStrankaListNazivFormated>
    <izvorni_sadrzaj>
      <item>ČAROBNA TRGOVINA jednostavno društvo s ograničenom odgovornošću za trgovinu i usluge</item>
    </izvorni_sadrzaj>
    <derivirana_varijabla naziv="DomainObject.Predmet.ProtuStrankaListNazivFormated_1">
      <item>ČAROBNA TRGOVINA jednostavno društvo s ograničenom odgovornošću za trgovinu i usluge</item>
    </derivirana_varijabla>
  </DomainObject.Predmet.ProtuStrankaListNazivFormated>
  <DomainObject.Predmet.ProtuStrankaListNazivFormatedOIB>
    <izvorni_sadrzaj>
      <item>ČAROBNA TRGOVINA jednostavno društvo s ograničenom odgovornošću za trgovinu i usluge, OIB 93313139196</item>
    </izvorni_sadrzaj>
    <derivirana_varijabla naziv="DomainObject.Predmet.ProtuStrankaListNazivFormatedOIB_1">
      <item>ČAROBNA TRGOVINA jednostavno društvo s ograničenom odgovornošću za trgovinu i usluge, OIB 93313139196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St-1848/2016-3</izvorni_sadrzaj>
    <derivirana_varijabla naziv="DomainObject.PoslovniBrojDokumenta_1">St-1848/2016-3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ČAROBNA TRGOVINA jednostavno društvo s ograničenom odgovornošću za trgovinu i usluge</izvorni_sadrzaj>
    <derivirana_varijabla naziv="DomainObject.Predmet.ProtustrankaIDrugi_1">ČAROBNA TRGOVINA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ČAROBNA TRGOVINA jednostavno društvo s ograničenom odgovornošću za trgovinu i usluge, OIB 93313139196, Svetice 26 B, 10000 Zagreb</izvorni_sadrzaj>
    <derivirana_varijabla naziv="DomainObject.Predmet.ProtustrankaIDrugiAdressOIB_1">ČAROBNA TRGOVINA jednostavno društvo s ograničenom odgovornošću za trgovinu i usluge, OIB 93313139196, Svetice 26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ČAROBNA TRGOVINA jednostavno društvo s ograničenom odgovornošću za trgovinu i usluge</item>
    </izvorni_sadrzaj>
    <derivirana_varijabla naziv="DomainObject.Predmet.SudioniciListNaziv_1">
      <item>FINA Regionalni centar Zagreb</item>
      <item>ČAROBNA TRGOVINA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ČAROBNA TRGOVINA jednostavno društvo s ograničenom odgovornošću za trgovinu i usluge, OIB 93313139196, Svetice 26 B,10000 Zagreb</item>
    </izvorni_sadrzaj>
    <derivirana_varijabla naziv="DomainObject.Predmet.SudioniciListAdressOIB_1">
      <item>FINA Regionalni centar Zagreb, OIB 85821130368, Trg svibanjskih žrtava 1995. br. 1,10000 Zagreb</item>
      <item>ČAROBNA TRGOVINA jednostavno društvo s ograničenom odgovornošću za trgovinu i usluge, OIB 93313139196, Svetice 26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93313139196</item>
    </izvorni_sadrzaj>
    <derivirana_varijabla naziv="DomainObject.Predmet.SudioniciListNazivOIB_1">
      <item>, OIB 85821130368</item>
      <item>, OIB 93313139196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819</properties:Characters>
  <properties:Lines>50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2016-04-21T10:39:00Z</cp:lastPrinted>
  <dcterms:modified xmlns:xsi="http://www.w3.org/2001/XMLSchema-instance" xsi:type="dcterms:W3CDTF">2016-04-21T10:39:00Z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St-1848/2016-3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