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d92c" w14:paraId="f09d92c" w:rsidRDefault="00103369" w:rsidP="00103369" w:rsidR="0010336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3369" w:rsidP="00103369" w:rsidR="0010336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03369" w:rsidP="00103369" w:rsidR="001033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03369" w:rsidP="00103369" w:rsidR="001033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03369" w:rsidP="00103369" w:rsidR="0010336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03369" w:rsidP="00103369" w:rsidR="0010336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03369" w:rsidP="00103369" w:rsidR="00103369" w:rsidRPr="005D578C">
      <w:pPr>
        <w:jc w:val="center"/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03369" w:rsidP="00103369" w:rsidR="00103369" w:rsidRPr="005D578C">
      <w:pPr>
        <w:rPr>
          <w:rFonts w:cs="Times New Roman" w:eastAsia="Times New Roman"/>
          <w:szCs w:val="24"/>
        </w:rPr>
      </w:pPr>
    </w:p>
    <w:p w:rsidRDefault="00103369" w:rsidP="00103369" w:rsidR="0010336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EXQUIRO d. o. o. Novigrad, Murvi 15, OIB 23679769771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040279828,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A47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103369" w:rsidP="00103369" w:rsidR="00103369" w:rsidRPr="005D578C">
      <w:pPr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03369" w:rsidP="00103369" w:rsidR="00103369" w:rsidRPr="005D578C">
      <w:pPr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EXQUIRO d. o. o. Novigrad, Murvi 15, OIB 23679769771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040279828,</w:t>
      </w:r>
      <w:r w:rsidRPr="005D578C">
        <w:rPr>
          <w:rFonts w:cs="Times New Roman" w:eastAsia="Times New Roman"/>
          <w:szCs w:val="24"/>
        </w:rPr>
        <w:t xml:space="preserve"> s danom </w:t>
      </w:r>
      <w:r w:rsidR="00BA47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03369" w:rsidP="00103369" w:rsidR="00103369" w:rsidRPr="005D578C">
      <w:pPr>
        <w:rPr>
          <w:rFonts w:cs="Times New Roman" w:eastAsia="Times New Roman"/>
          <w:szCs w:val="24"/>
        </w:rPr>
      </w:pPr>
    </w:p>
    <w:p w:rsidRDefault="00103369" w:rsidP="00103369" w:rsidR="0010336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03369" w:rsidP="00103369" w:rsidR="00103369">
      <w:pPr>
        <w:rPr>
          <w:rFonts w:cs="Times New Roman" w:eastAsia="Times New Roman"/>
          <w:szCs w:val="20"/>
        </w:rPr>
      </w:pPr>
    </w:p>
    <w:p w:rsidRDefault="00103369" w:rsidP="00103369" w:rsidR="001033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EXQUIRO d. o. o. Novigrad, Murvi 15, OIB 23679769771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040279828.</w:t>
      </w:r>
    </w:p>
    <w:p w:rsidRDefault="00103369" w:rsidP="00103369" w:rsidR="00103369">
      <w:pPr>
        <w:ind w:firstLine="709"/>
        <w:rPr>
          <w:rFonts w:cs="Times New Roman" w:eastAsia="Times New Roman"/>
          <w:szCs w:val="24"/>
        </w:rPr>
      </w:pPr>
    </w:p>
    <w:p w:rsidRDefault="00103369" w:rsidP="00103369" w:rsidR="001033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EXQUIRO d. o. o. Novigrad, Murvi 15, OIB 23679769771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040279828.</w:t>
      </w:r>
    </w:p>
    <w:p w:rsidRDefault="00103369" w:rsidP="00103369" w:rsidR="00103369">
      <w:pPr>
        <w:rPr>
          <w:rFonts w:cs="Times New Roman" w:eastAsia="Times New Roman"/>
          <w:szCs w:val="24"/>
        </w:rPr>
      </w:pPr>
    </w:p>
    <w:p w:rsidRDefault="00CC09E2" w:rsidP="00103369" w:rsidR="00CC09E2" w:rsidRPr="005D578C">
      <w:pPr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03369" w:rsidP="00103369" w:rsidR="00103369">
      <w:pPr>
        <w:ind w:firstLine="708"/>
        <w:rPr>
          <w:rFonts w:cs="Times New Roman" w:eastAsia="Times New Roman"/>
          <w:szCs w:val="24"/>
        </w:rPr>
      </w:pPr>
    </w:p>
    <w:p w:rsidRDefault="00103369" w:rsidP="00103369" w:rsidR="001033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CC09E2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EXQUIRO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St-877/2015-3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03369" w:rsidP="00103369" w:rsidR="0010336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03369" w:rsidP="00103369" w:rsidR="00103369" w:rsidRPr="005D578C">
      <w:pPr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A47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03369" w:rsidP="00103369" w:rsidR="00103369">
      <w:pPr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03369" w:rsidP="00103369" w:rsidR="001033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B03FE">
        <w:rPr>
          <w:rFonts w:cs="Times New Roman" w:eastAsia="Times New Roman"/>
          <w:szCs w:val="24"/>
        </w:rPr>
        <w:t>, v.r.</w:t>
      </w:r>
    </w:p>
    <w:p w:rsidRDefault="00103369" w:rsidP="00103369" w:rsidR="00103369">
      <w:pPr>
        <w:jc w:val="left"/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jc w:val="left"/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03369" w:rsidP="00103369" w:rsidR="0010336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03369" w:rsidP="00103369" w:rsidR="0010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03369" w:rsidP="00103369" w:rsidR="00103369">
      <w:pPr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rPr>
          <w:rFonts w:cs="Times New Roman" w:eastAsia="Times New Roman"/>
          <w:szCs w:val="24"/>
        </w:rPr>
      </w:pPr>
    </w:p>
    <w:p w:rsidRDefault="00103369" w:rsidP="00103369" w:rsidR="001033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03369" w:rsidP="00103369" w:rsidR="0010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03369" w:rsidP="00103369" w:rsidR="0010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EXQUIRO d. o. o. Novigrad, Murvi 15,</w:t>
      </w:r>
    </w:p>
    <w:p w:rsidRDefault="00103369" w:rsidP="00103369" w:rsidR="0010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Massimo Giacobbo, R. Italija, Bassano del Grappa, Via Roberti 11, </w:t>
      </w:r>
    </w:p>
    <w:p w:rsidRDefault="00103369" w:rsidP="00103369" w:rsidR="0010336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103369" w:rsidP="00103369" w:rsidR="0010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03369" w:rsidP="00103369" w:rsidR="0010336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03369" w:rsidP="00103369" w:rsidR="0010336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03369" w:rsidP="00103369" w:rsidR="0010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03369" w:rsidP="00103369" w:rsidR="001033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103369" w:rsidP="00103369" w:rsidR="00103369"/>
    <w:p w:rsidRDefault="008B03FE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369" w:rsidP="00103369" w:rsidR="00103369">
      <w:r>
        <w:separator/>
      </w:r>
    </w:p>
  </w:endnote>
  <w:endnote w:id="0" w:type="continuationSeparator">
    <w:p w:rsidRDefault="00103369" w:rsidP="00103369" w:rsidR="00103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369" w:rsidP="00103369" w:rsidR="00103369">
      <w:r>
        <w:separator/>
      </w:r>
    </w:p>
  </w:footnote>
  <w:footnote w:id="0" w:type="continuationSeparator">
    <w:p w:rsidRDefault="00103369" w:rsidP="00103369" w:rsidR="00103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369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03F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369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462"/>
    <w:rsid w:val="00103369"/>
    <w:rsid w:val="00444462"/>
    <w:rsid w:val="0075528E"/>
    <w:rsid w:val="0079403F"/>
    <w:rsid w:val="008B03FE"/>
    <w:rsid w:val="00BA4721"/>
    <w:rsid w:val="00CC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33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33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336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33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33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33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33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3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03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03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03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33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33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336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33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33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33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33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3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03F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03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03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EXQUIRO d.o.o. NOVIGRAD</izvorni_sadrzaj>
    <derivirana_varijabla naziv="DomainObject.Predmet.ProtustrankaFormated_1">  EXQUIRO d.o.o. NOVIGRAD</derivirana_varijabla>
  </DomainObject.Predmet.ProtustrankaFormated>
  <DomainObject.Predmet.ProtustrankaFormatedOIB>
    <izvorni_sadrzaj>  EXQUIRO d.o.o. NOVIGRAD, OIB 23679769771</izvorni_sadrzaj>
    <derivirana_varijabla naziv="DomainObject.Predmet.ProtustrankaFormatedOIB_1">  EXQUIRO d.o.o. NOVIGRAD, OIB 23679769771</derivirana_varijabla>
  </DomainObject.Predmet.ProtustrankaFormatedOIB>
  <DomainObject.Predmet.ProtustrankaFormatedWithAdress>
    <izvorni_sadrzaj> EXQUIRO d.o.o. NOVIGRAD, Murvi 15, 52466 Novigrad</izvorni_sadrzaj>
    <derivirana_varijabla naziv="DomainObject.Predmet.ProtustrankaFormatedWithAdress_1"> EXQUIRO d.o.o. NOVIGRAD, Murvi 15, 52466 Novigrad</derivirana_varijabla>
  </DomainObject.Predmet.ProtustrankaFormatedWithAdress>
  <DomainObject.Predmet.ProtustrankaFormatedWithAdressOIB>
    <izvorni_sadrzaj> EXQUIRO d.o.o. NOVIGRAD, OIB 23679769771, Murvi 15, 52466 Novigrad</izvorni_sadrzaj>
    <derivirana_varijabla naziv="DomainObject.Predmet.ProtustrankaFormatedWithAdressOIB_1"> EXQUIRO d.o.o. NOVIGRAD, OIB 23679769771, Murvi 15, 52466 Novigrad</derivirana_varijabla>
  </DomainObject.Predmet.ProtustrankaFormatedWithAdressOIB>
  <DomainObject.Predmet.ProtustrankaWithAdress>
    <izvorni_sadrzaj>EXQUIRO d.o.o. NOVIGRAD Murvi 15, 52466 Novigrad</izvorni_sadrzaj>
    <derivirana_varijabla naziv="DomainObject.Predmet.ProtustrankaWithAdress_1">EXQUIRO d.o.o. NOVIGRAD Murvi 15, 52466 Novigrad</derivirana_varijabla>
  </DomainObject.Predmet.ProtustrankaWithAdress>
  <DomainObject.Predmet.ProtustrankaWithAdressOIB>
    <izvorni_sadrzaj>EXQUIRO d.o.o. NOVIGRAD, OIB 23679769771, Murvi 15, 52466 Novigrad</izvorni_sadrzaj>
    <derivirana_varijabla naziv="DomainObject.Predmet.ProtustrankaWithAdressOIB_1">EXQUIRO d.o.o. NOVIGRAD, OIB 23679769771, Murvi 15, 52466 Novigrad</derivirana_varijabla>
  </DomainObject.Predmet.ProtustrankaWithAdressOIB>
  <DomainObject.Predmet.ProtustrankaNazivFormated>
    <izvorni_sadrzaj>EXQUIRO d.o.o. NOVIGRAD</izvorni_sadrzaj>
    <derivirana_varijabla naziv="DomainObject.Predmet.ProtustrankaNazivFormated_1">EXQUIRO d.o.o. NOVIGRAD</derivirana_varijabla>
  </DomainObject.Predmet.ProtustrankaNazivFormated>
  <DomainObject.Predmet.ProtustrankaNazivFormatedOIB>
    <izvorni_sadrzaj>EXQUIRO d.o.o. NOVIGRAD, OIB 23679769771</izvorni_sadrzaj>
    <derivirana_varijabla naziv="DomainObject.Predmet.ProtustrankaNazivFormatedOIB_1">EXQUIRO d.o.o. NOVIGRAD, OIB 23679769771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101717.13</izvorni_sadrzaj>
    <derivirana_varijabla naziv="DomainObject.Predmet.TrenutnaVrijednost_1">101717.13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EXQUIRO d.o.o. NOVIGRAD</item>
    </izvorni_sadrzaj>
    <derivirana_varijabla naziv="DomainObject.Predmet.ProtuStrankaListFormated_1">
      <item>EXQUIRO d.o.o. NOVIGRAD</item>
    </derivirana_varijabla>
  </DomainObject.Predmet.ProtuStrankaListFormated>
  <DomainObject.Predmet.ProtuStrankaListFormatedOIB>
    <izvorni_sadrzaj>
      <item>EXQUIRO d.o.o. NOVIGRAD, OIB 23679769771</item>
    </izvorni_sadrzaj>
    <derivirana_varijabla naziv="DomainObject.Predmet.ProtuStrankaListFormatedOIB_1">
      <item>EXQUIRO d.o.o. NOVIGRAD, OIB 23679769771</item>
    </derivirana_varijabla>
  </DomainObject.Predmet.ProtuStrankaListFormatedOIB>
  <DomainObject.Predmet.ProtuStrankaListFormatedWithAdress>
    <izvorni_sadrzaj>
      <item>EXQUIRO d.o.o. NOVIGRAD, Murvi 15, 52466 Novigrad</item>
    </izvorni_sadrzaj>
    <derivirana_varijabla naziv="DomainObject.Predmet.ProtuStrankaListFormatedWithAdress_1">
      <item>EXQUIRO d.o.o. NOVIGRAD, Murvi 15, 52466 Novigrad</item>
    </derivirana_varijabla>
  </DomainObject.Predmet.ProtuStrankaListFormatedWithAdress>
  <DomainObject.Predmet.ProtuStrankaListFormatedWithAdressOIB>
    <izvorni_sadrzaj>
      <item>EXQUIRO d.o.o. NOVIGRAD, OIB 23679769771, Murvi 15, 52466 Novigrad</item>
    </izvorni_sadrzaj>
    <derivirana_varijabla naziv="DomainObject.Predmet.ProtuStrankaListFormatedWithAdressOIB_1">
      <item>EXQUIRO d.o.o. NOVIGRAD, OIB 23679769771, Murvi 15, 52466 Novigrad</item>
    </derivirana_varijabla>
  </DomainObject.Predmet.ProtuStrankaListFormatedWithAdressOIB>
  <DomainObject.Predmet.ProtuStrankaListNazivFormated>
    <izvorni_sadrzaj>
      <item>EXQUIRO d.o.o. NOVIGRAD</item>
    </izvorni_sadrzaj>
    <derivirana_varijabla naziv="DomainObject.Predmet.ProtuStrankaListNazivFormated_1">
      <item>EXQUIRO d.o.o. NOVIGRAD</item>
    </derivirana_varijabla>
  </DomainObject.Predmet.ProtuStrankaListNazivFormated>
  <DomainObject.Predmet.ProtuStrankaListNazivFormatedOIB>
    <izvorni_sadrzaj>
      <item>EXQUIRO d.o.o. NOVIGRAD, OIB 23679769771</item>
    </izvorni_sadrzaj>
    <derivirana_varijabla naziv="DomainObject.Predmet.ProtuStrankaListNazivFormatedOIB_1">
      <item>EXQUIRO d.o.o. NOVIGRAD, OIB 23679769771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EXQUIRO d.o.o. NOVIGRAD</izvorni_sadrzaj>
    <derivirana_varijabla naziv="DomainObject.Predmet.ProtustrankaIDrugi_1">EXQUIRO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EXQUIRO d.o.o. NOVIGRAD, OIB 23679769771, Murvi 15, 52466 Novigrad</izvorni_sadrzaj>
    <derivirana_varijabla naziv="DomainObject.Predmet.ProtustrankaIDrugiAdressOIB_1">EXQUIRO d.o.o. NOVIGRAD, OIB 23679769771,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EXQUIRO d.o.o. NOVIGRAD</item>
    </izvorni_sadrzaj>
    <derivirana_varijabla naziv="DomainObject.Predmet.SudioniciListNaziv_1">
      <item>FINANCIJSKA AGENCIJA, RC RIJEKA, PODRUŽNICA PULA, PULA</item>
      <item>EXQUIRO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EXQUIRO d.o.o. NOVIGRAD, OIB 23679769771, Murvi 15,52466 Novigrad</item>
    </izvorni_sadrzaj>
    <derivirana_varijabla naziv="DomainObject.Predmet.SudioniciListAdressOIB_1">
      <item>FINANCIJSKA AGENCIJA, RC RIJEKA, PODRUŽNICA PULA, PULA, OIB 85821130368, GIARDINI 5,52100 Pula</item>
      <item>EXQUIRO d.o.o. NOVIGRAD, OIB 23679769771, Murvi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23679769771</item>
    </izvorni_sadrzaj>
    <derivirana_varijabla naziv="DomainObject.Predmet.SudioniciListNazivOIB_1">
      <item>, OIB 85821130368</item>
      <item>, OIB 23679769771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3055</properties:Characters>
  <properties:Lines>91</properties:Lines>
  <properties:Paragraphs>30</properties:Paragraphs>
  <properties:TotalTime>7</properties:TotalTime>
  <properties:ScaleCrop>false</properties:ScaleCrop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2016-03-14T11:59:00Z</dcterms:created>
  <dc:creator>Mihaela Kaligari</dc:creator>
  <dc:description/>
  <cp:keywords/>
  <cp:lastModifiedBy>Ana Jeromela</cp:lastModifiedBy>
  <cp:lastPrinted>2016-03-30T06:23:00Z</cp:lastPrinted>
  <dcterms:modified xmlns:xsi="http://www.w3.org/2001/XMLSchema-instance" xsi:type="dcterms:W3CDTF">2016-03-30T06:24:00Z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