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e5202" w14:paraId="42e5202" w:rsidRDefault="00075556" w:rsidP="00910611" w:rsidR="00075556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5556" w:rsidP="00910611" w:rsidR="00075556" w:rsidRPr="00075556">
      <w:pPr>
        <w:rPr>
          <w:rFonts w:hAnsi="Times New Roman" w:ascii="Times New Roman"/>
          <w:b w:val="false"/>
        </w:rPr>
      </w:pPr>
      <w:r>
        <w:rPr>
          <w:rFonts w:eastAsia="MS Mincho"/>
        </w:rPr>
        <w:t xml:space="preserve">  </w:t>
      </w:r>
      <w:r w:rsidRPr="00075556">
        <w:rPr>
          <w:rFonts w:eastAsia="MS Mincho" w:hAnsi="Times New Roman" w:ascii="Times New Roman"/>
          <w:b w:val="false"/>
        </w:rPr>
        <w:t>REPUBLIKA HRVATSKA</w:t>
      </w:r>
    </w:p>
    <w:p w:rsidRDefault="00075556" w:rsidP="00910611" w:rsidR="00075556" w:rsidRPr="00075556">
      <w:pPr>
        <w:rPr>
          <w:rFonts w:hAnsi="Times New Roman" w:ascii="Times New Roman"/>
          <w:b w:val="false"/>
        </w:rPr>
      </w:pPr>
      <w:r w:rsidRPr="00075556">
        <w:rPr>
          <w:rFonts w:eastAsia="MS Mincho" w:hAnsi="Times New Roman" w:ascii="Times New Roman"/>
          <w:b w:val="false"/>
        </w:rPr>
        <w:t>TRGOVAČKI SUD U RIJECI</w:t>
      </w:r>
    </w:p>
    <w:p w:rsidRDefault="00075556" w:rsidR="00075556" w:rsidRPr="00075556">
      <w:pPr>
        <w:rPr>
          <w:rFonts w:eastAsia="MS Mincho" w:hAnsi="Times New Roman" w:ascii="Times New Roman"/>
          <w:b w:val="false"/>
        </w:rPr>
      </w:pPr>
      <w:r w:rsidRPr="00075556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4727D1" w:rsidP="004727D1" w:rsidR="00F222D9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  <w:t xml:space="preserve">Trgovački sud u Rijeci, po sucu </w:t>
      </w:r>
      <w:r w:rsidR="00902E20">
        <w:rPr>
          <w:rFonts w:hAnsi="Times New Roman" w:ascii="Times New Roman"/>
          <w:b w:val="false"/>
        </w:rPr>
        <w:t xml:space="preserve">pojedincu </w:t>
      </w:r>
      <w:r w:rsidRPr="004727D1">
        <w:rPr>
          <w:rFonts w:hAnsi="Times New Roman" w:ascii="Times New Roman"/>
          <w:b w:val="false"/>
        </w:rPr>
        <w:t xml:space="preserve">Danieli Korlević, odlučujući o </w:t>
      </w:r>
      <w:r w:rsidR="00067645">
        <w:rPr>
          <w:rFonts w:hAnsi="Times New Roman" w:ascii="Times New Roman"/>
          <w:b w:val="false"/>
        </w:rPr>
        <w:t>zahtjevu</w:t>
      </w:r>
      <w:r w:rsidRPr="004727D1">
        <w:rPr>
          <w:rFonts w:hAnsi="Times New Roman" w:ascii="Times New Roman"/>
          <w:b w:val="false"/>
        </w:rPr>
        <w:t xml:space="preserve"> predlagatelja Financijska Agencija Regionalni centar: </w:t>
      </w:r>
      <w:r w:rsidR="00902E20">
        <w:rPr>
          <w:rFonts w:hAnsi="Times New Roman" w:ascii="Times New Roman"/>
          <w:b w:val="false"/>
        </w:rPr>
        <w:t>Rijeka, F. Kurelca 8</w:t>
      </w:r>
      <w:r w:rsidRPr="004727D1">
        <w:rPr>
          <w:rFonts w:hAnsi="Times New Roman" w:ascii="Times New Roman"/>
          <w:b w:val="false"/>
        </w:rPr>
        <w:t xml:space="preserve">, za </w:t>
      </w:r>
      <w:r w:rsidR="00067645">
        <w:rPr>
          <w:rFonts w:hAnsi="Times New Roman" w:ascii="Times New Roman"/>
          <w:b w:val="false"/>
        </w:rPr>
        <w:t>provedbu skraćenog</w:t>
      </w:r>
      <w:r w:rsidRPr="004727D1">
        <w:rPr>
          <w:rFonts w:hAnsi="Times New Roman" w:ascii="Times New Roman"/>
          <w:b w:val="false"/>
        </w:rPr>
        <w:t xml:space="preserve"> </w:t>
      </w:r>
      <w:r w:rsidR="00902E20">
        <w:rPr>
          <w:rFonts w:hAnsi="Times New Roman" w:ascii="Times New Roman"/>
          <w:b w:val="false"/>
        </w:rPr>
        <w:t xml:space="preserve">stečajnog postupka nad dužnikom trgovačkim društvom </w:t>
      </w:r>
      <w:r w:rsidR="006F3C7B">
        <w:rPr>
          <w:rFonts w:hAnsi="Times New Roman" w:ascii="Times New Roman"/>
        </w:rPr>
        <w:t>DDD APARTMANI d.o.o. za trgovinu i usluge Opatija, A. Štangera 19, OIB 33418541459</w:t>
      </w:r>
      <w:r w:rsidR="00D418F4">
        <w:rPr>
          <w:rFonts w:hAnsi="Times New Roman" w:ascii="Times New Roman"/>
        </w:rPr>
        <w:t xml:space="preserve">, </w:t>
      </w:r>
      <w:r w:rsidR="00922241" w:rsidRPr="004727D1">
        <w:rPr>
          <w:rFonts w:hAnsi="Times New Roman" w:ascii="Times New Roman"/>
          <w:b w:val="false"/>
        </w:rPr>
        <w:t xml:space="preserve">dana </w:t>
      </w:r>
      <w:r w:rsidR="00161265">
        <w:rPr>
          <w:rFonts w:hAnsi="Times New Roman" w:ascii="Times New Roman"/>
          <w:b w:val="false"/>
        </w:rPr>
        <w:t>0</w:t>
      </w:r>
      <w:r w:rsidR="00D0512B">
        <w:rPr>
          <w:rFonts w:hAnsi="Times New Roman" w:ascii="Times New Roman"/>
          <w:b w:val="false"/>
        </w:rPr>
        <w:t>4</w:t>
      </w:r>
      <w:r w:rsidR="00161265">
        <w:rPr>
          <w:rFonts w:hAnsi="Times New Roman" w:ascii="Times New Roman"/>
          <w:b w:val="false"/>
        </w:rPr>
        <w:t>. svibnja</w:t>
      </w:r>
      <w:r w:rsidR="00D418F4">
        <w:rPr>
          <w:rFonts w:hAnsi="Times New Roman" w:ascii="Times New Roman"/>
          <w:b w:val="false"/>
        </w:rPr>
        <w:t xml:space="preserve"> </w:t>
      </w:r>
      <w:r w:rsidR="00922241" w:rsidRPr="004727D1">
        <w:rPr>
          <w:rFonts w:hAnsi="Times New Roman" w:ascii="Times New Roman"/>
          <w:b w:val="false"/>
        </w:rPr>
        <w:t>201</w:t>
      </w:r>
      <w:r w:rsidR="00902E20">
        <w:rPr>
          <w:rFonts w:hAnsi="Times New Roman" w:ascii="Times New Roman"/>
          <w:b w:val="false"/>
        </w:rPr>
        <w:t>6</w:t>
      </w:r>
      <w:r w:rsidR="00922241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067645" w:rsidR="00922241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skraćeni </w:t>
      </w:r>
      <w:r w:rsidR="004727D1">
        <w:rPr>
          <w:rFonts w:hAnsi="Times New Roman" w:ascii="Times New Roman"/>
          <w:b w:val="false"/>
        </w:rPr>
        <w:t>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dužnikom </w:t>
      </w:r>
      <w:r w:rsidR="006F3C7B" w:rsidRPr="006F3C7B">
        <w:rPr>
          <w:rFonts w:hAnsi="Times New Roman" w:ascii="Times New Roman"/>
        </w:rPr>
        <w:t>DDD APARTMANI d.o.o. za trgovinu i usluge Opatija, A. Štangera 19, OIB 33418541459</w:t>
      </w:r>
      <w:r w:rsidR="004727D1">
        <w:rPr>
          <w:rFonts w:hAnsi="Times New Roman" w:ascii="Times New Roman"/>
        </w:rPr>
        <w:t>.</w:t>
      </w:r>
    </w:p>
    <w:p w:rsidRDefault="00902E20" w:rsidP="00902E20" w:rsidR="00902E20" w:rsidRPr="004727D1">
      <w:pPr>
        <w:ind w:left="1080"/>
        <w:jc w:val="both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D418F4" w:rsidR="00D418F4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6F3C7B">
        <w:rPr>
          <w:rFonts w:hAnsi="Times New Roman" w:ascii="Times New Roman"/>
          <w:b w:val="false"/>
        </w:rPr>
        <w:t>30. listopada</w:t>
      </w:r>
      <w:r w:rsidRPr="00902E20">
        <w:rPr>
          <w:rFonts w:hAnsi="Times New Roman" w:ascii="Times New Roman"/>
          <w:b w:val="false"/>
        </w:rPr>
        <w:t xml:space="preserve"> 201</w:t>
      </w:r>
      <w:r w:rsidR="00D418F4">
        <w:rPr>
          <w:rFonts w:hAnsi="Times New Roman" w:ascii="Times New Roman"/>
          <w:b w:val="false"/>
        </w:rPr>
        <w:t>5</w:t>
      </w:r>
      <w:r w:rsidRPr="00902E20">
        <w:rPr>
          <w:rFonts w:hAnsi="Times New Roman" w:ascii="Times New Roman"/>
          <w:b w:val="false"/>
        </w:rPr>
        <w:t xml:space="preserve">. godine </w:t>
      </w:r>
      <w:r w:rsidR="00067645">
        <w:rPr>
          <w:rFonts w:hAnsi="Times New Roman" w:ascii="Times New Roman"/>
          <w:b w:val="false"/>
        </w:rPr>
        <w:t>zahtjev</w:t>
      </w:r>
      <w:r w:rsidRPr="00902E20">
        <w:rPr>
          <w:rFonts w:hAnsi="Times New Roman" w:ascii="Times New Roman"/>
          <w:b w:val="false"/>
        </w:rPr>
        <w:t xml:space="preserve"> za </w:t>
      </w:r>
      <w:r w:rsidR="00067645">
        <w:rPr>
          <w:rFonts w:hAnsi="Times New Roman" w:ascii="Times New Roman"/>
          <w:b w:val="false"/>
        </w:rPr>
        <w:t>provedbu skraćenog</w:t>
      </w:r>
      <w:r w:rsidRPr="00902E20">
        <w:rPr>
          <w:rFonts w:hAnsi="Times New Roman" w:ascii="Times New Roman"/>
          <w:b w:val="false"/>
        </w:rPr>
        <w:t xml:space="preserve"> stečajnog postupka nad dužnikom </w:t>
      </w:r>
      <w:r w:rsidR="006F3C7B" w:rsidRPr="006F3C7B">
        <w:rPr>
          <w:rFonts w:hAnsi="Times New Roman" w:ascii="Times New Roman"/>
          <w:b w:val="false"/>
        </w:rPr>
        <w:t xml:space="preserve">DDD APARTMANI d.o.o. za trgovinu i usluge Opatija, A. Štangera 19, OIB 33418541459 </w:t>
      </w:r>
      <w:r w:rsidRPr="00902E20">
        <w:rPr>
          <w:rFonts w:hAnsi="Times New Roman" w:ascii="Times New Roman"/>
          <w:b w:val="false"/>
        </w:rPr>
        <w:t>(dalje: dužnik) temeljem čl.</w:t>
      </w:r>
      <w:r w:rsidR="00067645">
        <w:rPr>
          <w:rFonts w:hAnsi="Times New Roman" w:ascii="Times New Roman"/>
          <w:b w:val="false"/>
        </w:rPr>
        <w:t>429</w:t>
      </w:r>
      <w:r w:rsidRPr="00902E20">
        <w:rPr>
          <w:rFonts w:hAnsi="Times New Roman" w:ascii="Times New Roman"/>
          <w:b w:val="false"/>
        </w:rPr>
        <w:t xml:space="preserve">. Stečajnog zakona (NN 71/15, dalje: SZ-a). </w:t>
      </w:r>
    </w:p>
    <w:p w:rsidRDefault="00D418F4" w:rsidP="00D418F4" w:rsidR="00D418F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Temeljem odredbe čl.430. i 431. SZ-a, oglasom objavljenim na mrežnoj stranici e-Oglasne ploče suda pozvane su osobe ovlaštene za zastupanje dužnika po zakonu u roku od 15 dana od dana objave oglasa podnijeti sudu popis imovine i obveza na propisanom obrascu</w:t>
      </w:r>
      <w:r w:rsidR="00AF0D32">
        <w:rPr>
          <w:rFonts w:hAnsi="Times New Roman" w:ascii="Times New Roman"/>
          <w:b w:val="false"/>
        </w:rPr>
        <w:t xml:space="preserve"> i</w:t>
      </w:r>
      <w:r>
        <w:rPr>
          <w:rFonts w:hAnsi="Times New Roman" w:ascii="Times New Roman"/>
          <w:b w:val="false"/>
        </w:rPr>
        <w:t xml:space="preserve"> pozvani vjerovnici dužnika u roku od 45 dana predložiti otvaranje stečajnog postupka i po pozivu suda predujmiti iznos potreban za namirenje troškova postupka. </w:t>
      </w:r>
    </w:p>
    <w:p w:rsidRDefault="00D418F4" w:rsidP="00D0512B" w:rsidR="006F3C7B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zakonskom roku, dana </w:t>
      </w:r>
      <w:r w:rsidR="006F3C7B">
        <w:rPr>
          <w:rFonts w:hAnsi="Times New Roman" w:ascii="Times New Roman"/>
          <w:b w:val="false"/>
        </w:rPr>
        <w:t>26. siječnja</w:t>
      </w:r>
      <w:r>
        <w:rPr>
          <w:rFonts w:hAnsi="Times New Roman" w:ascii="Times New Roman"/>
          <w:b w:val="false"/>
        </w:rPr>
        <w:t xml:space="preserve"> 201</w:t>
      </w:r>
      <w:r w:rsidR="00D0512B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vjerovnik </w:t>
      </w:r>
      <w:r w:rsidR="006F3C7B">
        <w:rPr>
          <w:rFonts w:hAnsi="Times New Roman" w:ascii="Times New Roman"/>
          <w:b w:val="false"/>
        </w:rPr>
        <w:t>Sberbank d</w:t>
      </w:r>
      <w:r w:rsidR="00161265">
        <w:rPr>
          <w:rFonts w:hAnsi="Times New Roman" w:ascii="Times New Roman"/>
          <w:b w:val="false"/>
        </w:rPr>
        <w:t>.</w:t>
      </w:r>
      <w:r w:rsidR="006F3C7B">
        <w:rPr>
          <w:rFonts w:hAnsi="Times New Roman" w:ascii="Times New Roman"/>
          <w:b w:val="false"/>
        </w:rPr>
        <w:t>d</w:t>
      </w:r>
      <w:r w:rsidR="00161265">
        <w:rPr>
          <w:rFonts w:hAnsi="Times New Roman" w:ascii="Times New Roman"/>
          <w:b w:val="false"/>
        </w:rPr>
        <w:t xml:space="preserve">. Zagreb, </w:t>
      </w:r>
      <w:r w:rsidR="006F3C7B">
        <w:rPr>
          <w:rFonts w:hAnsi="Times New Roman" w:ascii="Times New Roman"/>
          <w:b w:val="false"/>
        </w:rPr>
        <w:t xml:space="preserve">Varšavska 9 (ranije Volksbank) </w:t>
      </w:r>
      <w:r>
        <w:rPr>
          <w:rFonts w:hAnsi="Times New Roman" w:ascii="Times New Roman"/>
          <w:b w:val="false"/>
        </w:rPr>
        <w:t>podnio je ovome sudu prijedlog za otvaranje stečajnog postupka nad dužnikom. U</w:t>
      </w:r>
      <w:r w:rsidR="006F3C7B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prijedlog</w:t>
      </w:r>
      <w:r w:rsidR="006F3C7B">
        <w:rPr>
          <w:rFonts w:hAnsi="Times New Roman" w:ascii="Times New Roman"/>
          <w:b w:val="false"/>
        </w:rPr>
        <w:t xml:space="preserve">u je naveo da prema dužniku ima potraživanje u ukupnom iznosu 3.905.201,16 kn temeljem ovršne isprave Ugovora o kreditu broj 500847 kojega je vjerovnik sklopio dana 27. kolovoza 2007. godine s dužnikom kao korisnikom kredita i založnim  dužnikom i FINEX d.o.o. Slovenija, kao jamcem platcem. </w:t>
      </w:r>
    </w:p>
    <w:p w:rsidRDefault="006F3C7B" w:rsidP="00902E20" w:rsidR="006F3C7B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Prema izvodu iz poslovnih knjiga proizlazi da ukupni dospjeli dug po navedenom Ugovoru o kreditu i Aneksima ugovoru na dan 15. siječnja 2016. godine iznosi 3.905.201,16 kn. </w:t>
      </w:r>
      <w:r w:rsidR="00CC00B6">
        <w:rPr>
          <w:rFonts w:hAnsi="Times New Roman" w:ascii="Times New Roman"/>
          <w:b w:val="false"/>
        </w:rPr>
        <w:t>Radi osiguranja potraživanja vjerovnika, dana 27. kolovoza 2007. godine vjerovnik je s dužnikom sklopio Sporazum radi osiguranja novčane tražbine zasnivanjem založnog prava na nekretninama koje su upisane u zemljišnim knjigama, te</w:t>
      </w:r>
      <w:r w:rsidR="009638AC">
        <w:rPr>
          <w:rFonts w:hAnsi="Times New Roman" w:ascii="Times New Roman"/>
          <w:b w:val="false"/>
        </w:rPr>
        <w:t xml:space="preserve">meljem kojega je u zemljišnim knjigama uknjiženo pravo zaloga u korist vjerovnika. </w:t>
      </w:r>
    </w:p>
    <w:p w:rsidRDefault="009638AC" w:rsidP="00902E20" w:rsidR="006F3C7B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 xml:space="preserve">Dakle, dužnik je vlasnik nekretnina upisanih u zemljišnim knjigama Općinskog suda </w:t>
      </w:r>
      <w:r w:rsidR="00415883">
        <w:rPr>
          <w:rFonts w:hAnsi="Times New Roman" w:ascii="Times New Roman"/>
          <w:b w:val="false"/>
        </w:rPr>
        <w:t>u Pagu, na kojima je u tijeku ovršni postupak koji se vodi pri Općinskom sudu u Zadru pod posl. brojem Ovr-2465/2015</w:t>
      </w:r>
      <w:r w:rsidR="004022FB">
        <w:rPr>
          <w:rFonts w:hAnsi="Times New Roman" w:ascii="Times New Roman"/>
          <w:b w:val="false"/>
        </w:rPr>
        <w:t xml:space="preserve">. Vjerovnik, ujedno i razlučni vjerovnik smatra, a imajući u vidu visinu potraživanja i tržišnu vrijednost nekretnina na kojima postoji razlučno pravo da neće biti u mogućnosti naplatiti svoju tražbinu osiguranu razlučnim pravom prodajom predmetnih nekretnina. </w:t>
      </w:r>
    </w:p>
    <w:p w:rsidRDefault="00B35CC5" w:rsidP="00B35CC5" w:rsidR="00B35CC5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Zaključkom od 15. travnja 2016. godine sud je pozvao vjerovnika uplatiti ukupan iznos od 11.000,00 kn za namirenje troškova stečajnog postupka, što je isti učinio </w:t>
      </w:r>
      <w:r w:rsidR="00415883">
        <w:rPr>
          <w:rFonts w:hAnsi="Times New Roman" w:ascii="Times New Roman"/>
          <w:b w:val="false"/>
        </w:rPr>
        <w:t>26</w:t>
      </w:r>
      <w:r>
        <w:rPr>
          <w:rFonts w:hAnsi="Times New Roman" w:ascii="Times New Roman"/>
          <w:b w:val="false"/>
        </w:rPr>
        <w:t>. travnja 2016. godine.</w:t>
      </w:r>
    </w:p>
    <w:p w:rsidRDefault="00D418F4" w:rsidP="00902E20" w:rsidR="00D418F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Prema odredbi čl.433. SZ-a ako nisu ispunjene pretpostavke za istodobno otvaranje i zaključenje skraćenog stečajnog postupka u smislu odredbe čl.431. SZ-a sud će obustaviti skraćeni stečajni postupak i odgovarajućom primjenom općih odredaba stečajnog postupka donijeti rješenje o pokretanju prethodnog postupka, odnosno otvaranje stečajnog postupka. </w:t>
      </w:r>
    </w:p>
    <w:p w:rsidRDefault="00B35CC5" w:rsidP="00902E20" w:rsidR="00B35CC5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Slijedom navedenoga, valjalo je temeljem čl.433. SZ-a obustaviti skraćeni stečajni postupak budući nisu ispunjene pretpostavke za istodobno otvaranje i zaključenje stečajnog postupka nad dužnikom. </w:t>
      </w:r>
    </w:p>
    <w:p w:rsidRDefault="00B35CC5" w:rsidP="00902E20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</w:t>
      </w:r>
      <w:r w:rsidR="001450D5">
        <w:rPr>
          <w:rFonts w:hAnsi="Times New Roman" w:ascii="Times New Roman"/>
          <w:b w:val="false"/>
        </w:rPr>
        <w:t xml:space="preserve">apominje </w:t>
      </w:r>
      <w:r>
        <w:rPr>
          <w:rFonts w:hAnsi="Times New Roman" w:ascii="Times New Roman"/>
          <w:b w:val="false"/>
        </w:rPr>
        <w:t xml:space="preserve">se </w:t>
      </w:r>
      <w:r w:rsidR="001450D5">
        <w:rPr>
          <w:rFonts w:hAnsi="Times New Roman" w:ascii="Times New Roman"/>
          <w:b w:val="false"/>
        </w:rPr>
        <w:t xml:space="preserve">da će sud po pravomoćnosti ovoga rješenja odgovarajućom primjenom općih odredbi stečajnog postupka </w:t>
      </w:r>
      <w:r w:rsidR="00DB2501">
        <w:rPr>
          <w:rFonts w:hAnsi="Times New Roman" w:ascii="Times New Roman"/>
          <w:b w:val="false"/>
        </w:rPr>
        <w:t xml:space="preserve">propisanih Stečajnim zakonom donijeti rješenje o pokretanju prethodnog postupka. </w:t>
      </w:r>
    </w:p>
    <w:p w:rsidRDefault="004C6704" w:rsidR="004C6704" w:rsidRPr="004727D1">
      <w:pPr>
        <w:jc w:val="both"/>
        <w:rPr>
          <w:rFonts w:hAnsi="Times New Roman" w:ascii="Times New Roman"/>
          <w:b w:val="false"/>
        </w:rPr>
      </w:pP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0E7504">
        <w:rPr>
          <w:rFonts w:hAnsi="Times New Roman" w:ascii="Times New Roman"/>
          <w:b w:val="false"/>
        </w:rPr>
        <w:t>04</w:t>
      </w:r>
      <w:r w:rsidR="00161265">
        <w:rPr>
          <w:rFonts w:hAnsi="Times New Roman" w:ascii="Times New Roman"/>
          <w:b w:val="false"/>
        </w:rPr>
        <w:t>. svibnja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1D6F51" w:rsidR="00F222D9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</w:p>
    <w:p w:rsidRDefault="001450D5" w:rsidP="001D6F51" w:rsidR="001450D5" w:rsidRPr="004727D1">
      <w:pPr>
        <w:jc w:val="right"/>
        <w:rPr>
          <w:rFonts w:hAnsi="Times New Roman" w:ascii="Times New Roman"/>
        </w:rPr>
      </w:pPr>
    </w:p>
    <w:p w:rsidRDefault="00F222D9" w:rsidR="00F222D9" w:rsidRPr="004727D1">
      <w:pPr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</w:p>
    <w:p w:rsidRDefault="00711041" w:rsidP="00067645" w:rsidR="00067645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  <w:r w:rsidRPr="00067645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u roku od </w:t>
      </w:r>
      <w:r w:rsidR="00FF2752" w:rsidRPr="00067645">
        <w:rPr>
          <w:rFonts w:hAnsi="Times New Roman" w:ascii="Times New Roman"/>
          <w:b w:val="false"/>
        </w:rPr>
        <w:t>osam</w:t>
      </w:r>
      <w:r w:rsidRPr="00067645">
        <w:rPr>
          <w:rFonts w:hAnsi="Times New Roman" w:ascii="Times New Roman"/>
          <w:b w:val="false"/>
        </w:rPr>
        <w:t xml:space="preserve"> dana od </w:t>
      </w:r>
      <w:r w:rsidR="00B35CC5" w:rsidRPr="00B35CC5">
        <w:rPr>
          <w:rFonts w:hAnsi="Times New Roman" w:ascii="Times New Roman"/>
          <w:b w:val="false"/>
        </w:rPr>
        <w:t>objave pismena na mrežnoj stranici e-Oglasne ploče sudova.</w:t>
      </w:r>
    </w:p>
    <w:p w:rsidRDefault="00B35CC5" w:rsidP="00067645" w:rsidR="001D6F51">
      <w:pPr>
        <w:jc w:val="both"/>
        <w:rPr>
          <w:rFonts w:hAnsi="Times New Roman" w:ascii="Times New Roman"/>
          <w:b w:val="false"/>
        </w:rPr>
      </w:pPr>
      <w:r>
        <w:t xml:space="preserve"> </w:t>
      </w:r>
    </w:p>
    <w:p w:rsidRDefault="001450D5" w:rsidP="00067645" w:rsidR="001450D5" w:rsidRPr="00067645">
      <w:pPr>
        <w:jc w:val="both"/>
        <w:rPr>
          <w:rFonts w:hAnsi="Times New Roman" w:ascii="Times New Roman"/>
          <w:b w:val="false"/>
        </w:rPr>
      </w:pPr>
    </w:p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R="00C462BE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C462BE" w:rsidP="00C462BE" w:rsid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</w:p>
    <w:p w:rsidRDefault="001450D5" w:rsidP="00C462BE" w:rsidR="00415883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vjerovniku </w:t>
      </w:r>
      <w:r w:rsidR="00415883">
        <w:rPr>
          <w:rFonts w:hAnsi="Times New Roman" w:ascii="Times New Roman"/>
          <w:b w:val="false"/>
          <w:sz w:val="20"/>
          <w:szCs w:val="20"/>
        </w:rPr>
        <w:t>Sberbank d.d.</w:t>
      </w:r>
      <w:r w:rsidR="00B35CC5">
        <w:rPr>
          <w:rFonts w:hAnsi="Times New Roman" w:ascii="Times New Roman"/>
          <w:b w:val="false"/>
          <w:sz w:val="20"/>
          <w:szCs w:val="20"/>
        </w:rPr>
        <w:t xml:space="preserve"> Zagreb, </w:t>
      </w:r>
      <w:r w:rsidR="00415883">
        <w:rPr>
          <w:rFonts w:hAnsi="Times New Roman" w:ascii="Times New Roman"/>
          <w:b w:val="false"/>
          <w:sz w:val="20"/>
          <w:szCs w:val="20"/>
        </w:rPr>
        <w:t>po pun. OD Eterović &amp; Šarac, Zagreb, Palmotićeva 68</w:t>
      </w:r>
    </w:p>
    <w:p w:rsidRDefault="00B35CC5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e</w:t>
      </w:r>
      <w:r w:rsidR="00FF2752">
        <w:rPr>
          <w:rFonts w:hAnsi="Times New Roman" w:ascii="Times New Roman"/>
          <w:b w:val="false"/>
          <w:sz w:val="20"/>
          <w:szCs w:val="20"/>
        </w:rPr>
        <w:t xml:space="preserve">-Oglasna ploča </w:t>
      </w:r>
    </w:p>
    <w:p w:rsidRDefault="00C462BE" w:rsidP="00C462BE" w:rsidR="00C462BE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DB2501" w:rsidP="00C462BE" w:rsidR="00DB2501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Kalendar, </w:t>
      </w:r>
      <w:r w:rsidR="00F311EA">
        <w:rPr>
          <w:rFonts w:hAnsi="Times New Roman" w:ascii="Times New Roman"/>
          <w:b w:val="false"/>
          <w:sz w:val="20"/>
          <w:szCs w:val="20"/>
        </w:rPr>
        <w:t>05.6.</w:t>
      </w:r>
      <w:r>
        <w:rPr>
          <w:rFonts w:hAnsi="Times New Roman" w:ascii="Times New Roman"/>
          <w:b w:val="false"/>
          <w:sz w:val="20"/>
          <w:szCs w:val="20"/>
        </w:rPr>
        <w:t xml:space="preserve">2016. godine </w:t>
      </w:r>
    </w:p>
    <w:p w:rsidRDefault="00DB2501" w:rsidP="00C462BE" w:rsidR="00DB2501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F311EA">
        <w:rPr>
          <w:rFonts w:hAnsi="Times New Roman" w:ascii="Times New Roman"/>
          <w:b w:val="false"/>
          <w:sz w:val="20"/>
          <w:szCs w:val="20"/>
        </w:rPr>
        <w:t>0</w:t>
      </w:r>
      <w:r w:rsidR="000E7504">
        <w:rPr>
          <w:rFonts w:hAnsi="Times New Roman" w:ascii="Times New Roman"/>
          <w:b w:val="false"/>
          <w:sz w:val="20"/>
          <w:szCs w:val="20"/>
        </w:rPr>
        <w:t>4</w:t>
      </w:r>
      <w:r w:rsidR="00F311EA">
        <w:rPr>
          <w:rFonts w:hAnsi="Times New Roman" w:ascii="Times New Roman"/>
          <w:b w:val="false"/>
          <w:sz w:val="20"/>
          <w:szCs w:val="20"/>
        </w:rPr>
        <w:t>.5</w:t>
      </w:r>
      <w:r w:rsidR="00FF2752">
        <w:rPr>
          <w:rFonts w:hAnsi="Times New Roman" w:ascii="Times New Roman"/>
          <w:b w:val="false"/>
          <w:sz w:val="20"/>
          <w:szCs w:val="20"/>
        </w:rPr>
        <w:t>.2016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</w:t>
      </w:r>
      <w:r w:rsidR="00DB2501">
        <w:rPr>
          <w:rFonts w:hAnsi="Times New Roman" w:ascii="Times New Roman"/>
          <w:b w:val="false"/>
          <w:sz w:val="20"/>
          <w:szCs w:val="20"/>
        </w:rPr>
        <w:t xml:space="preserve"> 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g</w:t>
      </w:r>
      <w:r w:rsidR="00DB2501">
        <w:rPr>
          <w:rFonts w:hAnsi="Times New Roman" w:ascii="Times New Roman"/>
          <w:b w:val="false"/>
          <w:sz w:val="20"/>
          <w:szCs w:val="20"/>
        </w:rPr>
        <w:t>odine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555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6F3C7B">
      <w:rPr>
        <w:rFonts w:hAnsi="Times New Roman" w:ascii="Times New Roman"/>
        <w:b w:val="false"/>
      </w:rPr>
      <w:t>293</w:t>
    </w:r>
    <w:r w:rsidR="00D418F4">
      <w:rPr>
        <w:rFonts w:hAnsi="Times New Roman" w:ascii="Times New Roman"/>
        <w:b w:val="false"/>
      </w:rPr>
      <w:t>/15-</w:t>
    </w:r>
    <w:r w:rsidR="00D0512B">
      <w:rPr>
        <w:rFonts w:hAnsi="Times New Roman" w:ascii="Times New Roman"/>
        <w:b w:val="false"/>
      </w:rPr>
      <w:t>1</w:t>
    </w:r>
    <w:r w:rsidR="006F3C7B">
      <w:rPr>
        <w:rFonts w:hAnsi="Times New Roman" w:ascii="Times New Roman"/>
        <w:b w:val="false"/>
      </w:rPr>
      <w:t>3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1AFD2554"/>
    <w:multiLevelType w:val="hybridMultilevel"/>
    <w:tmpl w:val="088ADF7A"/>
    <w:lvl w:tplc="7C0677F8" w:ilvl="0">
      <w:start w:val="15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BA40B85"/>
    <w:multiLevelType w:val="hybridMultilevel"/>
    <w:tmpl w:val="092EAED0"/>
    <w:lvl w:tplc="7BC4ACB4" w:ilvl="0">
      <w:start w:val="15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5556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E7504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50D5"/>
    <w:rsid w:val="001473BB"/>
    <w:rsid w:val="00153660"/>
    <w:rsid w:val="00154F3A"/>
    <w:rsid w:val="00157B24"/>
    <w:rsid w:val="00160EA8"/>
    <w:rsid w:val="00161265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B648C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22FB"/>
    <w:rsid w:val="00404894"/>
    <w:rsid w:val="004051A6"/>
    <w:rsid w:val="00406DBC"/>
    <w:rsid w:val="00410421"/>
    <w:rsid w:val="0041206C"/>
    <w:rsid w:val="0041286F"/>
    <w:rsid w:val="00415883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241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0CB6"/>
    <w:rsid w:val="006E159C"/>
    <w:rsid w:val="006E190A"/>
    <w:rsid w:val="006E1977"/>
    <w:rsid w:val="006E42A3"/>
    <w:rsid w:val="006E4386"/>
    <w:rsid w:val="006E7C2C"/>
    <w:rsid w:val="006F3C7B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4E52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38AC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E73DD"/>
    <w:rsid w:val="00AF0D3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5CC5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0B6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12B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18F4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2501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311EA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755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55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555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55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55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75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75556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755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55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555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55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55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75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75556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St-293/2015</izvorni_sadrzaj>
    <derivirana_varijabla naziv="DomainObject.Predmet.OznakaBroj_1">St-293/2015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DDD APARTMANI d.o.o.  Opatija</izvorni_sadrzaj>
    <derivirana_varijabla naziv="DomainObject.Predmet.ProtustrankaFormated_1">  DDD APARTMANI d.o.o.  Opatija</derivirana_varijabla>
  </DomainObject.Predmet.ProtustrankaFormated>
  <DomainObject.Predmet.ProtustrankaFormatedOIB>
    <izvorni_sadrzaj>  DDD APARTMANI d.o.o.  Opatija, OIB 33418541459</izvorni_sadrzaj>
    <derivirana_varijabla naziv="DomainObject.Predmet.ProtustrankaFormatedOIB_1">  DDD APARTMANI d.o.o.  Opatija, OIB 33418541459</derivirana_varijabla>
  </DomainObject.Predmet.ProtustrankaFormatedOIB>
  <DomainObject.Predmet.ProtustrankaFormatedWithAdress>
    <izvorni_sadrzaj> DDD APARTMANI d.o.o.  Opatija, Andrije Štangera 19, 51410 Opatija</izvorni_sadrzaj>
    <derivirana_varijabla naziv="DomainObject.Predmet.ProtustrankaFormatedWithAdress_1"> DDD APARTMANI d.o.o.  Opatija, Andrije Štangera 19, 51410 Opatija</derivirana_varijabla>
  </DomainObject.Predmet.ProtustrankaFormatedWithAdress>
  <DomainObject.Predmet.ProtustrankaFormatedWithAdressOIB>
    <izvorni_sadrzaj> DDD APARTMANI d.o.o.  Opatija, OIB 33418541459, Andrije Štangera 19, 51410 Opatija</izvorni_sadrzaj>
    <derivirana_varijabla naziv="DomainObject.Predmet.ProtustrankaFormatedWithAdressOIB_1"> DDD APARTMANI d.o.o.  Opatija, OIB 33418541459, Andrije Štangera 19, 51410 Opatija</derivirana_varijabla>
  </DomainObject.Predmet.ProtustrankaFormatedWithAdressOIB>
  <DomainObject.Predmet.ProtustrankaWithAdress>
    <izvorni_sadrzaj>DDD APARTMANI d.o.o.  Opatija Andrije Štangera 19, 51410 Opatija</izvorni_sadrzaj>
    <derivirana_varijabla naziv="DomainObject.Predmet.ProtustrankaWithAdress_1">DDD APARTMANI d.o.o.  Opatija Andrije Štangera 19, 51410 Opatija</derivirana_varijabla>
  </DomainObject.Predmet.ProtustrankaWithAdress>
  <DomainObject.Predmet.ProtustrankaWithAdressOIB>
    <izvorni_sadrzaj>DDD APARTMANI d.o.o.  Opatija, OIB 33418541459, Andrije Štangera 19, 51410 Opatija</izvorni_sadrzaj>
    <derivirana_varijabla naziv="DomainObject.Predmet.ProtustrankaWithAdressOIB_1">DDD APARTMANI d.o.o.  Opatija, OIB 33418541459, Andrije Štangera 19, 51410 Opatija</derivirana_varijabla>
  </DomainObject.Predmet.ProtustrankaWithAdressOIB>
  <DomainObject.Predmet.ProtustrankaNazivFormated>
    <izvorni_sadrzaj>DDD APARTMANI d.o.o.  Opatija</izvorni_sadrzaj>
    <derivirana_varijabla naziv="DomainObject.Predmet.ProtustrankaNazivFormated_1">DDD APARTMANI d.o.o.  Opatija</derivirana_varijabla>
  </DomainObject.Predmet.ProtustrankaNazivFormated>
  <DomainObject.Predmet.ProtustrankaNazivFormatedOIB>
    <izvorni_sadrzaj>DDD APARTMANI d.o.o.  Opatija, OIB 33418541459</izvorni_sadrzaj>
    <derivirana_varijabla naziv="DomainObject.Predmet.ProtustrankaNazivFormatedOIB_1">DDD APARTMANI d.o.o.  Opatija, OIB 33418541459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DDD APARTMANI d.o.o.  Opatija</item>
    </izvorni_sadrzaj>
    <derivirana_varijabla naziv="DomainObject.Predmet.ProtuStrankaListFormated_1">
      <item>DDD APARTMANI d.o.o.  Opatija</item>
    </derivirana_varijabla>
  </DomainObject.Predmet.ProtuStrankaListFormated>
  <DomainObject.Predmet.ProtuStrankaListFormatedOIB>
    <izvorni_sadrzaj>
      <item>DDD APARTMANI d.o.o.  Opatija, OIB 33418541459</item>
    </izvorni_sadrzaj>
    <derivirana_varijabla naziv="DomainObject.Predmet.ProtuStrankaListFormatedOIB_1">
      <item>DDD APARTMANI d.o.o.  Opatija, OIB 33418541459</item>
    </derivirana_varijabla>
  </DomainObject.Predmet.ProtuStrankaListFormatedOIB>
  <DomainObject.Predmet.ProtuStrankaListFormatedWithAdress>
    <izvorni_sadrzaj>
      <item>DDD APARTMANI d.o.o.  Opatija, Andrije Štangera 19, 51410 Opatija</item>
    </izvorni_sadrzaj>
    <derivirana_varijabla naziv="DomainObject.Predmet.ProtuStrankaListFormatedWithAdress_1">
      <item>DDD APARTMANI d.o.o.  Opatija, Andrije Štangera 19, 51410 Opatija</item>
    </derivirana_varijabla>
  </DomainObject.Predmet.ProtuStrankaListFormatedWithAdress>
  <DomainObject.Predmet.ProtuStrankaListFormatedWithAdressOIB>
    <izvorni_sadrzaj>
      <item>DDD APARTMANI d.o.o.  Opatija, OIB 33418541459, Andrije Štangera 19, 51410 Opatija</item>
    </izvorni_sadrzaj>
    <derivirana_varijabla naziv="DomainObject.Predmet.ProtuStrankaListFormatedWithAdressOIB_1">
      <item>DDD APARTMANI d.o.o.  Opatija, OIB 33418541459, Andrije Štangera 19, 51410 Opatija</item>
    </derivirana_varijabla>
  </DomainObject.Predmet.ProtuStrankaListFormatedWithAdressOIB>
  <DomainObject.Predmet.ProtuStrankaListNazivFormated>
    <izvorni_sadrzaj>
      <item>DDD APARTMANI d.o.o.  Opatija</item>
    </izvorni_sadrzaj>
    <derivirana_varijabla naziv="DomainObject.Predmet.ProtuStrankaListNazivFormated_1">
      <item>DDD APARTMANI d.o.o.  Opatija</item>
    </derivirana_varijabla>
  </DomainObject.Predmet.ProtuStrankaListNazivFormated>
  <DomainObject.Predmet.ProtuStrankaListNazivFormatedOIB>
    <izvorni_sadrzaj>
      <item>DDD APARTMANI d.o.o.  Opatija, OIB 33418541459</item>
    </izvorni_sadrzaj>
    <derivirana_varijabla naziv="DomainObject.Predmet.ProtuStrankaListNazivFormatedOIB_1">
      <item>DDD APARTMANI d.o.o.  Opatija, OIB 33418541459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DDD APARTMANI d.o.o.  Opatija</izvorni_sadrzaj>
    <derivirana_varijabla naziv="DomainObject.Predmet.ProtustrankaIDrugi_1">DDD APARTMANI d.o.o.  Opatija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DDD APARTMANI d.o.o.  Opatija, OIB 33418541459, Andrije Štangera 19, 51410 Opatija</izvorni_sadrzaj>
    <derivirana_varijabla naziv="DomainObject.Predmet.ProtustrankaIDrugiAdressOIB_1">DDD APARTMANI d.o.o.  Opatija, OIB 33418541459, Andrije Štangera 19,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DDD APARTMANI d.o.o.  Opatija</item>
    </izvorni_sadrzaj>
    <derivirana_varijabla naziv="DomainObject.Predmet.SudioniciListNaziv_1">
      <item>FINA  Rijeka</item>
      <item>DDD APARTMANI d.o.o.  Opatija</item>
    </derivirana_varijabla>
  </DomainObject.Predmet.SudioniciListNaziv>
  <DomainObject.Predmet.SudioniciListAdressOIB>
    <izvorni_sadrzaj>
      <item>FINA  Rijeka, OIB 85821130368, Frana Kurelca 8,51000 Rijeka</item>
      <item>DDD APARTMANI d.o.o.  Opatija, OIB 33418541459, Andrije Štangera 19,51410 Opatija</item>
    </izvorni_sadrzaj>
    <derivirana_varijabla naziv="DomainObject.Predmet.SudioniciListAdressOIB_1">
      <item>FINA  Rijeka, OIB 85821130368, Frana Kurelca 8,51000 Rijeka</item>
      <item>DDD APARTMANI d.o.o.  Opatija, OIB 33418541459, Andrije Štangera 19,51410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33418541459</item>
    </izvorni_sadrzaj>
    <derivirana_varijabla naziv="DomainObject.Predmet.SudioniciListNazivOIB_1">
      <item>, OIB 85821130368</item>
      <item>, OIB 33418541459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AB1BEC-5D4C-44E8-B7DA-E32B52DB89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636</properties:Words>
  <properties:Characters>3619</properties:Characters>
  <properties:Lines>89</properties:Lines>
  <properties:Paragraphs>31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2016-05-04T09:06:00Z</dcterms:created>
  <dc:creator>korlevicd</dc:creator>
  <cp:lastModifiedBy>Jasna Radulović</cp:lastModifiedBy>
  <cp:lastPrinted>2016-05-04T09:13:00Z</cp:lastPrinted>
  <dcterms:modified xmlns:xsi="http://www.w3.org/2001/XMLSchema-instance" xsi:type="dcterms:W3CDTF">2016-05-04T09:18:00Z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