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683a" w14:paraId="a99683a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510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ELEKTRO PLUS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elektroinstalacije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Grad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Zadar)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Grge Novaka 19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80619138152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direktorici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Ivani Vuletić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iz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 xml:space="preserve"> Zadra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Grge Novaka 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967F5">
        <w:rPr>
          <w:rFonts w:eastAsia="Times New Roman" w:hAnsi="Times New Roman" w:ascii="Times New Roman"/>
          <w:b/>
          <w:sz w:val="24"/>
          <w:szCs w:val="24"/>
          <w:lang w:eastAsia="hr-HR"/>
        </w:rPr>
        <w:t>09</w:t>
      </w:r>
      <w:r w:rsidR="00E45913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205CAB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Ivana Vuletić iz Zadra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</w:t>
      </w:r>
      <w:r w:rsidR="00205CAB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205CA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205CAB" w:rsidRPr="00205CAB">
        <w:rPr>
          <w:rFonts w:eastAsia="Times New Roman" w:hAnsi="Times New Roman" w:ascii="Times New Roman"/>
          <w:b/>
          <w:sz w:val="24"/>
          <w:szCs w:val="24"/>
          <w:lang w:eastAsia="hr-HR"/>
        </w:rPr>
        <w:t>Ivana Vuletić iz Zadra</w:t>
      </w:r>
      <w:r w:rsidR="00205CA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E4591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ezino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05CAB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Direktorici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Ivani Vuletić iz Zadra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Grge Novaka 19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E201B6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201B6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205CAB">
      <w:rPr>
        <w:rFonts w:eastAsia="Times New Roman" w:hAnsi="Times New Roman" w:ascii="Times New Roman"/>
        <w:sz w:val="24"/>
        <w:szCs w:val="24"/>
        <w:lang w:eastAsia="hr-HR"/>
      </w:rPr>
      <w:t>510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237A1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E201B6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E201B6" w:rsidR="00571970">
    <w:pPr>
      <w:pStyle w:val="Zaglavlje"/>
      <w:jc w:val="center"/>
    </w:pPr>
  </w:p>
  <w:p w:rsidRDefault="00E201B6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05CAB"/>
    <w:rsid w:val="002E3E4C"/>
    <w:rsid w:val="004901DF"/>
    <w:rsid w:val="004D2225"/>
    <w:rsid w:val="004F479E"/>
    <w:rsid w:val="0052527F"/>
    <w:rsid w:val="005F76CF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772"/>
    <w:rsid w:val="00BE4EBD"/>
    <w:rsid w:val="00CB0B72"/>
    <w:rsid w:val="00D51416"/>
    <w:rsid w:val="00E201B6"/>
    <w:rsid w:val="00E253A8"/>
    <w:rsid w:val="00E3741B"/>
    <w:rsid w:val="00E45913"/>
    <w:rsid w:val="00E80148"/>
    <w:rsid w:val="00F62F4E"/>
    <w:rsid w:val="00F9553F"/>
    <w:rsid w:val="00F9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201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01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01B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01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01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201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0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01B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0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0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PLUS d.o.o. za elektroinstalacije</izvorni_sadrzaj>
    <derivirana_varijabla naziv="DomainObject.Predmet.ProtustrankaFormated_1">  ELEKTRO PLUS d.o.o. za elektroinstalacije</derivirana_varijabla>
  </DomainObject.Predmet.ProtustrankaFormated>
  <DomainObject.Predmet.ProtustrankaFormatedOIB>
    <izvorni_sadrzaj>  ELEKTRO PLUS d.o.o. za elektroinstalacije, OIB 80619138152</izvorni_sadrzaj>
    <derivirana_varijabla naziv="DomainObject.Predmet.ProtustrankaFormatedOIB_1">  ELEKTRO PLUS d.o.o. za elektroinstalacije, OIB 80619138152</derivirana_varijabla>
  </DomainObject.Predmet.ProtustrankaFormatedOIB>
  <DomainObject.Predmet.ProtustrankaFormatedWithAdress>
    <izvorni_sadrzaj> ELEKTRO PLUS d.o.o. za elektroinstalacije, Grge Novaka 19, 23000 Zadar</izvorni_sadrzaj>
    <derivirana_varijabla naziv="DomainObject.Predmet.ProtustrankaFormatedWithAdress_1"> ELEKTRO PLUS d.o.o. za elektroinstalacije, Grge Novaka 19, 23000 Zadar</derivirana_varijabla>
  </DomainObject.Predmet.ProtustrankaFormatedWithAdress>
  <DomainObject.Predmet.ProtustrankaFormatedWithAdressOIB>
    <izvorni_sadrzaj> ELEKTRO PLUS d.o.o. za elektroinstalacije, OIB 80619138152, Grge Novaka 19, 23000 Zadar</izvorni_sadrzaj>
    <derivirana_varijabla naziv="DomainObject.Predmet.ProtustrankaFormatedWithAdressOIB_1"> ELEKTRO PLUS d.o.o. za elektroinstalacije, OIB 80619138152, Grge Novaka 19, 23000 Zadar</derivirana_varijabla>
  </DomainObject.Predmet.ProtustrankaFormatedWithAdressOIB>
  <DomainObject.Predmet.ProtustrankaWithAdress>
    <izvorni_sadrzaj>ELEKTRO PLUS d.o.o. za elektroinstalacije Grge Novaka 19, 23000 Zadar</izvorni_sadrzaj>
    <derivirana_varijabla naziv="DomainObject.Predmet.ProtustrankaWithAdress_1">ELEKTRO PLUS d.o.o. za elektroinstalacije Grge Novaka 19, 23000 Zadar</derivirana_varijabla>
  </DomainObject.Predmet.ProtustrankaWithAdress>
  <DomainObject.Predmet.ProtustrankaWithAdressOIB>
    <izvorni_sadrzaj>ELEKTRO PLUS d.o.o. za elektroinstalacije, OIB 80619138152, Grge Novaka 19, 23000 Zadar</izvorni_sadrzaj>
    <derivirana_varijabla naziv="DomainObject.Predmet.ProtustrankaWithAdressOIB_1">ELEKTRO PLUS d.o.o. za elektroinstalacije, OIB 80619138152, Grge Novaka 19, 23000 Zadar</derivirana_varijabla>
  </DomainObject.Predmet.ProtustrankaWithAdressOIB>
  <DomainObject.Predmet.ProtustrankaNazivFormated>
    <izvorni_sadrzaj>ELEKTRO PLUS d.o.o. za elektroinstalacije</izvorni_sadrzaj>
    <derivirana_varijabla naziv="DomainObject.Predmet.ProtustrankaNazivFormated_1">ELEKTRO PLUS d.o.o. za elektroinstalacije</derivirana_varijabla>
  </DomainObject.Predmet.ProtustrankaNazivFormated>
  <DomainObject.Predmet.ProtustrankaNazivFormatedOIB>
    <izvorni_sadrzaj>ELEKTRO PLUS d.o.o. za elektroinstalacije, OIB 80619138152</izvorni_sadrzaj>
    <derivirana_varijabla naziv="DomainObject.Predmet.ProtustrankaNazivFormatedOIB_1">ELEKTRO PLUS d.o.o. za elektroinstalacije, OIB 80619138152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Ivana Vuletić</izvorni_sadrzaj>
    <derivirana_varijabla naziv="DomainObject.Predmet.StrankaFormated_1">  fina; Ivana Vuletić</derivirana_varijabla>
  </DomainObject.Predmet.StrankaFormated>
  <DomainObject.Predmet.StrankaFormatedOIB>
    <izvorni_sadrzaj>  fina, OIB 85821130368; Ivana Vuletić, OIB 51597321199</izvorni_sadrzaj>
    <derivirana_varijabla naziv="DomainObject.Predmet.StrankaFormatedOIB_1">  fina, OIB 85821130368; Ivana Vuletić, OIB 51597321199</derivirana_varijabla>
  </DomainObject.Predmet.StrankaFormatedOIB>
  <DomainObject.Predmet.StrankaFormatedWithAdress>
    <izvorni_sadrzaj> fina; Ivana Vuletić, Ulica Ive Senjanina 10 F, 23000 Zadar</izvorni_sadrzaj>
    <derivirana_varijabla naziv="DomainObject.Predmet.StrankaFormatedWithAdress_1"> fina; Ivana Vuletić, Ulica Ive Senjanina 10 F, 23000 Zadar</derivirana_varijabla>
  </DomainObject.Predmet.StrankaFormatedWithAdress>
  <DomainObject.Predmet.StrankaFormatedWithAdressOIB>
    <izvorni_sadrzaj> fina, OIB 85821130368; Ivana Vuletić, OIB 51597321199, Ulica Ive Senjanina 10 F, 23000 Zadar</izvorni_sadrzaj>
    <derivirana_varijabla naziv="DomainObject.Predmet.StrankaFormatedWithAdressOIB_1"> fina, OIB 85821130368; Ivana Vuletić, OIB 51597321199, Ulica Ive Senjanina 10 F, 23000 Zadar</derivirana_varijabla>
  </DomainObject.Predmet.StrankaFormatedWithAdressOIB>
  <DomainObject.Predmet.StrankaWithAdress>
    <izvorni_sadrzaj>fina ,Ivana Vuletić Ulica Ive Senjanina 10 F,23000 Zadar</izvorni_sadrzaj>
    <derivirana_varijabla naziv="DomainObject.Predmet.StrankaWithAdress_1">fina ,Ivana Vuletić Ulica Ive Senjanina 10 F,23000 Zadar</derivirana_varijabla>
  </DomainObject.Predmet.StrankaWithAdress>
  <DomainObject.Predmet.StrankaWithAdressOIB>
    <izvorni_sadrzaj>fina, OIB 85821130368,Ivana Vuletić, OIB 51597321199, Ulica Ive Senjanina 10 F,23000 Zadar</izvorni_sadrzaj>
    <derivirana_varijabla naziv="DomainObject.Predmet.StrankaWithAdressOIB_1">fina, OIB 85821130368,Ivana Vuletić, OIB 51597321199, Ulica Ive Senjanina 10 F,23000 Zadar</derivirana_varijabla>
  </DomainObject.Predmet.StrankaWithAdressOIB>
  <DomainObject.Predmet.StrankaNazivFormated>
    <izvorni_sadrzaj>fina,Ivana Vuletić</izvorni_sadrzaj>
    <derivirana_varijabla naziv="DomainObject.Predmet.StrankaNazivFormated_1">fina,Ivana Vuletić</derivirana_varijabla>
  </DomainObject.Predmet.StrankaNazivFormated>
  <DomainObject.Predmet.StrankaNazivFormatedOIB>
    <izvorni_sadrzaj>fina, OIB 85821130368,Ivana Vuletić, OIB 51597321199</izvorni_sadrzaj>
    <derivirana_varijabla naziv="DomainObject.Predmet.StrankaNazivFormatedOIB_1">fina, OIB 85821130368,Ivana Vuletić, OIB 51597321199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Ivana Vuletić</item>
    </izvorni_sadrzaj>
    <derivirana_varijabla naziv="DomainObject.Predmet.StrankaListFormated_1">
      <item>fina</item>
      <item>Ivana Vuletić</item>
    </derivirana_varijabla>
  </DomainObject.Predmet.StrankaListFormated>
  <DomainObject.Predmet.StrankaListFormatedOIB>
    <izvorni_sadrzaj>
      <item>fina, OIB 85821130368</item>
      <item>Ivana Vuletić, OIB 51597321199</item>
    </izvorni_sadrzaj>
    <derivirana_varijabla naziv="DomainObject.Predmet.StrankaListFormatedOIB_1">
      <item>fina, OIB 85821130368</item>
      <item>Ivana Vuletić, OIB 51597321199</item>
    </derivirana_varijabla>
  </DomainObject.Predmet.StrankaListFormatedOIB>
  <DomainObject.Predmet.StrankaListFormatedWithAdress>
    <izvorni_sadrzaj>
      <item>fina</item>
      <item>Ivana Vuletić, Ulica Ive Senjanina 10 F, 23000 Zadar</item>
    </izvorni_sadrzaj>
    <derivirana_varijabla naziv="DomainObject.Predmet.StrankaListFormatedWithAdress_1">
      <item>fina</item>
      <item>Ivana Vuletić, Ulica Ive Senjanina 10 F, 23000 Zadar</item>
    </derivirana_varijabla>
  </DomainObject.Predmet.StrankaListFormatedWithAdress>
  <DomainObject.Predmet.StrankaListFormatedWithAdressOIB>
    <izvorni_sadrzaj>
      <item>fina, OIB 85821130368</item>
      <item>Ivana Vuletić, OIB 51597321199, Ulica Ive Senjanina 10 F, 23000 Zadar</item>
    </izvorni_sadrzaj>
    <derivirana_varijabla naziv="DomainObject.Predmet.StrankaListFormatedWithAdressOIB_1">
      <item>fina, OIB 85821130368</item>
      <item>Ivana Vuletić, OIB 51597321199, Ulica Ive Senjanina 10 F, 23000 Zadar</item>
    </derivirana_varijabla>
  </DomainObject.Predmet.StrankaListFormatedWithAdressOIB>
  <DomainObject.Predmet.StrankaListNazivFormated>
    <izvorni_sadrzaj>
      <item>fina</item>
      <item>Ivana Vuletić</item>
    </izvorni_sadrzaj>
    <derivirana_varijabla naziv="DomainObject.Predmet.StrankaListNazivFormated_1">
      <item>fina</item>
      <item>Ivana Vuletić</item>
    </derivirana_varijabla>
  </DomainObject.Predmet.StrankaListNazivFormated>
  <DomainObject.Predmet.StrankaListNazivFormatedOIB>
    <izvorni_sadrzaj>
      <item>fina, OIB 85821130368</item>
      <item>Ivana Vuletić, OIB 51597321199</item>
    </izvorni_sadrzaj>
    <derivirana_varijabla naziv="DomainObject.Predmet.StrankaListNazivFormatedOIB_1">
      <item>fina, OIB 85821130368</item>
      <item>Ivana Vuletić, OIB 51597321199</item>
    </derivirana_varijabla>
  </DomainObject.Predmet.StrankaListNazivFormatedOIB>
  <DomainObject.Predmet.ProtuStrankaListFormated>
    <izvorni_sadrzaj>
      <item>ELEKTRO PLUS d.o.o. za elektroinstalacije</item>
    </izvorni_sadrzaj>
    <derivirana_varijabla naziv="DomainObject.Predmet.ProtuStrankaListFormated_1">
      <item>ELEKTRO PLUS d.o.o. za elektroinstalacije</item>
    </derivirana_varijabla>
  </DomainObject.Predmet.ProtuStrankaListFormated>
  <DomainObject.Predmet.ProtuStrankaListFormatedOIB>
    <izvorni_sadrzaj>
      <item>ELEKTRO PLUS d.o.o. za elektroinstalacije, OIB 80619138152</item>
    </izvorni_sadrzaj>
    <derivirana_varijabla naziv="DomainObject.Predmet.ProtuStrankaListFormatedOIB_1">
      <item>ELEKTRO PLUS d.o.o. za elektroinstalacije, OIB 80619138152</item>
    </derivirana_varijabla>
  </DomainObject.Predmet.ProtuStrankaListFormatedOIB>
  <DomainObject.Predmet.ProtuStrankaListFormatedWithAdress>
    <izvorni_sadrzaj>
      <item>ELEKTRO PLUS d.o.o. za elektroinstalacije, Grge Novaka 19, 23000 Zadar</item>
    </izvorni_sadrzaj>
    <derivirana_varijabla naziv="DomainObject.Predmet.ProtuStrankaListFormatedWithAdress_1">
      <item>ELEKTRO PLUS d.o.o. za elektroinstalacije, Grge Novaka 19, 23000 Zadar</item>
    </derivirana_varijabla>
  </DomainObject.Predmet.ProtuStrankaListFormatedWithAdress>
  <DomainObject.Predmet.ProtuStrankaListFormatedWithAdressOIB>
    <izvorni_sadrzaj>
      <item>ELEKTRO PLUS d.o.o. za elektroinstalacije, OIB 80619138152, Grge Novaka 19, 23000 Zadar</item>
    </izvorni_sadrzaj>
    <derivirana_varijabla naziv="DomainObject.Predmet.ProtuStrankaListFormatedWithAdressOIB_1">
      <item>ELEKTRO PLUS d.o.o. za elektroinstalacije, OIB 80619138152, Grge Novaka 19, 23000 Zadar</item>
    </derivirana_varijabla>
  </DomainObject.Predmet.ProtuStrankaListFormatedWithAdressOIB>
  <DomainObject.Predmet.ProtuStrankaListNazivFormated>
    <izvorni_sadrzaj>
      <item>ELEKTRO PLUS d.o.o. za elektroinstalacije</item>
    </izvorni_sadrzaj>
    <derivirana_varijabla naziv="DomainObject.Predmet.ProtuStrankaListNazivFormated_1">
      <item>ELEKTRO PLUS d.o.o. za elektroinstalacije</item>
    </derivirana_varijabla>
  </DomainObject.Predmet.ProtuStrankaListNazivFormated>
  <DomainObject.Predmet.ProtuStrankaListNazivFormatedOIB>
    <izvorni_sadrzaj>
      <item>ELEKTRO PLUS d.o.o. za elektroinstalacije, OIB 80619138152</item>
    </izvorni_sadrzaj>
    <derivirana_varijabla naziv="DomainObject.Predmet.ProtuStrankaListNazivFormatedOIB_1">
      <item>ELEKTRO PLUS d.o.o. za elektroinstalacije, OIB 80619138152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PLUS d.o.o. za elektroinstalacije</izvorni_sadrzaj>
    <derivirana_varijabla naziv="DomainObject.Predmet.ProtustrankaIDrugi_1">ELEKTRO PLUS d.o.o. za elektroinstalacije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ELEKTRO PLUS d.o.o. za elektroinstalacije, OIB 80619138152, Grge Novaka 19, 23000 Zadar</izvorni_sadrzaj>
    <derivirana_varijabla naziv="DomainObject.Predmet.ProtustrankaIDrugiAdressOIB_1">ELEKTRO PLUS d.o.o. za elektroinstalacije, OIB 80619138152,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PLUS d.o.o. za elektroinstalacije</item>
      <item>fina</item>
      <item>Ivana Vuletić</item>
    </izvorni_sadrzaj>
    <derivirana_varijabla naziv="DomainObject.Predmet.SudioniciListNaziv_1">
      <item>ELEKTRO PLUS d.o.o. za elektroinstalacije</item>
      <item>fina</item>
      <item>Ivana Vuletić</item>
    </derivirana_varijabla>
  </DomainObject.Predmet.SudioniciListNaziv>
  <DomainObject.Predmet.SudioniciListAdressOIB>
    <izvorni_sadrzaj>
      <item>ELEKTRO PLUS d.o.o. za elektroinstalacije, OIB 80619138152, Grge Novaka 19,23000 Zadar</item>
      <item>fina, OIB 85821130368</item>
      <item>Ivana Vuletić, OIB 51597321199, Ulica Ive Senjanina 10 F,23000 Zadar</item>
    </izvorni_sadrzaj>
    <derivirana_varijabla naziv="DomainObject.Predmet.SudioniciListAdressOIB_1">
      <item>ELEKTRO PLUS d.o.o. za elektroinstalacije, OIB 80619138152, Grge Novaka 19,23000 Zadar</item>
      <item>fina, OIB 85821130368</item>
      <item>Ivana Vuletić, OIB 51597321199, Ulica Ive Senjanina 10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80619138152</item>
      <item>, OIB 85821130368</item>
      <item>, OIB 51597321199</item>
    </izvorni_sadrzaj>
    <derivirana_varijabla naziv="DomainObject.Predmet.SudioniciListNazivOIB_1">
      <item>, OIB 80619138152</item>
      <item>, OIB 85821130368</item>
      <item>, OIB 51597321199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1790</properties:Characters>
  <properties:Lines>56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2018-01-16T11:36:00Z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