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c774" w14:paraId="9afc77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72F6B" w:rsidP="00B72F6B" w:rsidR="00B72F6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St-52/2016-12.</w:t>
      </w:r>
    </w:p>
    <w:p w:rsidRDefault="00B72F6B" w:rsidP="00B72F6B" w:rsidR="00B72F6B">
      <w:pPr>
        <w:jc w:val="center"/>
        <w:rPr>
          <w:rFonts w:hAnsi="Arial" w:ascii="Arial"/>
          <w:b/>
        </w:rPr>
      </w:pPr>
    </w:p>
    <w:p w:rsidRDefault="00B72F6B" w:rsidP="00B72F6B" w:rsidR="00B72F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72F6B" w:rsidP="00B72F6B" w:rsidR="00B72F6B">
      <w:pPr>
        <w:jc w:val="center"/>
        <w:rPr>
          <w:rFonts w:hAnsi="Arial" w:ascii="Arial"/>
          <w:b/>
        </w:rPr>
      </w:pPr>
    </w:p>
    <w:p w:rsidRDefault="00B72F6B" w:rsidP="00B72F6B" w:rsidR="00B72F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72F6B" w:rsidP="00B72F6B" w:rsidR="00B72F6B">
      <w:pPr>
        <w:jc w:val="both"/>
        <w:rPr>
          <w:rFonts w:hAnsi="Arial" w:ascii="Arial"/>
        </w:rPr>
      </w:pP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MARINIĆ d.o.o. za proizvodnju i trgovinu iz </w:t>
      </w:r>
      <w:proofErr w:type="spellStart"/>
      <w:r>
        <w:rPr>
          <w:rFonts w:hAnsi="Arial" w:ascii="Arial"/>
        </w:rPr>
        <w:t>Rovišća</w:t>
      </w:r>
      <w:proofErr w:type="spellEnd"/>
      <w:r>
        <w:rPr>
          <w:rFonts w:hAnsi="Arial" w:ascii="Arial"/>
        </w:rPr>
        <w:t>, Bjelovarska 31, OIB 65044150863, dana 06. listopada 2016. godine</w:t>
      </w:r>
    </w:p>
    <w:p w:rsidRDefault="00B72F6B" w:rsidP="00B72F6B" w:rsidR="00B72F6B">
      <w:pPr>
        <w:jc w:val="both"/>
        <w:rPr>
          <w:rFonts w:hAnsi="Arial" w:ascii="Arial"/>
        </w:rPr>
      </w:pPr>
    </w:p>
    <w:p w:rsidRDefault="00B72F6B" w:rsidP="00B72F6B" w:rsidR="00B72F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72F6B" w:rsidP="00B72F6B" w:rsidR="00B72F6B">
      <w:pPr>
        <w:jc w:val="center"/>
        <w:rPr>
          <w:rFonts w:hAnsi="Arial" w:ascii="Arial"/>
          <w:b/>
        </w:rPr>
      </w:pP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Zdravku Krznaru iz Zagreba, </w:t>
      </w:r>
      <w:proofErr w:type="spellStart"/>
      <w:r>
        <w:rPr>
          <w:rFonts w:hAnsi="Arial" w:ascii="Arial"/>
        </w:rPr>
        <w:t>Francescatenchinija</w:t>
      </w:r>
      <w:proofErr w:type="spellEnd"/>
      <w:r>
        <w:rPr>
          <w:rFonts w:hAnsi="Arial" w:ascii="Arial"/>
        </w:rPr>
        <w:t xml:space="preserve"> 6, OIB 65044150863, u bruto iznosu 3.000,00 kuna.</w:t>
      </w:r>
    </w:p>
    <w:p w:rsidRDefault="00B72F6B" w:rsidP="00B72F6B" w:rsidR="00B72F6B">
      <w:pPr>
        <w:jc w:val="both"/>
        <w:rPr>
          <w:rFonts w:hAnsi="Arial" w:ascii="Arial"/>
        </w:rPr>
      </w:pPr>
    </w:p>
    <w:p w:rsidRDefault="00B72F6B" w:rsidP="00B72F6B" w:rsidR="00B72F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72F6B" w:rsidP="00B72F6B" w:rsidR="00B72F6B">
      <w:pPr>
        <w:jc w:val="center"/>
        <w:rPr>
          <w:rFonts w:hAnsi="Arial" w:ascii="Arial"/>
          <w:b/>
        </w:rPr>
      </w:pP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Zdravko Krznar podnio je ovom sudu dana 09. travnja 2016. godine izvješće o poslovanju dužnika s mišljenjem mogu li se imovinom dužnika pokriti troškovi postupka.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10. svibnja 2016. godine privremeni stečajni upravitelj zatražio je da mu se odobri i isplati nagrada za obavljanje dužnosti u prethodnom postupku.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je privremeni stečajni upravitelj obavio tijekom prethodnog postupka.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B72F6B" w:rsidP="00B72F6B" w:rsidR="00B72F6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B72F6B" w:rsidP="00B72F6B" w:rsidR="00B72F6B">
      <w:pPr>
        <w:ind w:firstLine="720"/>
        <w:jc w:val="center"/>
        <w:rPr>
          <w:rFonts w:hAnsi="Arial" w:ascii="Arial"/>
        </w:rPr>
      </w:pPr>
    </w:p>
    <w:p w:rsidRDefault="00B72F6B" w:rsidP="00B72F6B" w:rsidR="00B72F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B72F6B" w:rsidP="00B72F6B" w:rsidR="00B72F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72F6B" w:rsidP="00B72F6B" w:rsidR="00B72F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rPr>
          <w:rFonts w:hAnsi="Arial" w:ascii="Arial"/>
        </w:rPr>
        <w:tab/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72F6B" w:rsidP="00B72F6B" w:rsidR="00B72F6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B72F6B" w:rsidP="00B72F6B" w:rsidR="00B72F6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72F6B" w:rsidP="00B72F6B" w:rsidR="00B72F6B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F6B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6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St-52/2016-12</izvorni_sadrzaj>
    <derivirana_varijabla naziv="DomainObject.Oznaka_1">St-52/2016-12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društvo s ograničenom odgovornošću za proizvodnju i trgovinu, Rovišće zastupanog po punomoćniku GORAN MARINIĆ</izvorni_sadrzaj>
    <derivirana_varijabla naziv="DomainObject.Predmet.ProtustrankaFormated_1">  MARINIĆ društvo s ograničenom odgovornošću za proizvodnju i trgovinu, Rovišće zastupanog po punomoćniku GORAN MARINIĆ</derivirana_varijabla>
  </DomainObject.Predmet.ProtustrankaFormated>
  <DomainObject.Predmet.ProtustrankaFormatedOIB>
    <izvorni_sadrzaj>  MARINIĆ društvo s ograničenom odgovornošću za proizvodnju i trgovinu, Rovišće, OIB 65044150863 zastupanog po punomoćniku GORAN MARINIĆ</izvorni_sadrzaj>
    <derivirana_varijabla naziv="DomainObject.Predmet.ProtustrankaFormatedOIB_1">  MARINIĆ društvo s ograničenom odgovornošću za proizvodnju i trgovinu, Rovišće, OIB 65044150863 zastupanog po punomoćniku GORAN MARINIĆ</derivirana_varijabla>
  </DomainObject.Predmet.ProtustrankaFormatedOIB>
  <DomainObject.Predmet.ProtustrankaFormatedWithAdress>
    <izvorni_sadrzaj> MARINIĆ društvo s ograničenom odgovornošću za proizvodnju i trgovinu, Rovišće, Bjelovarska 31, 43000 Rovišće zastupanog po punomoćniku GORAN MARINIĆ</izvorni_sadrzaj>
    <derivirana_varijabla naziv="DomainObject.Predmet.ProtustrankaFormatedWithAdress_1"> MARINIĆ društvo s ograničenom odgovornošću za proizvodnju i trgovinu, Rovišće, Bjelovarska 31, 43000 Rovišće zastupanog po punomoćniku GORAN MARINIĆ</derivirana_varijabla>
  </DomainObject.Predmet.ProtustrankaFormatedWithAdress>
  <DomainObject.Predmet.ProtustrankaFormatedWithAdressOIB>
    <izvorni_sadrzaj> MARINIĆ društvo s ograničenom odgovornošću za proizvodnju i trgovinu, Rovišće, OIB 65044150863, Bjelovarska 31, 43000 Rovišće zastupanog po punomoćniku GORAN MARINIĆ</izvorni_sadrzaj>
    <derivirana_varijabla naziv="DomainObject.Predmet.ProtustrankaFormatedWithAdressOIB_1"> MARINIĆ društvo s ograničenom odgovornošću za proizvodnju i trgovinu, Rovišće, OIB 65044150863, Bjelovarska 31, 43000 Rovišće zastupanog po punomoćniku GORAN MARINIĆ</derivirana_varijabla>
  </DomainObject.Predmet.ProtustrankaFormatedWithAdressOIB>
  <DomainObject.Predmet.ProtustrankaWithAdress>
    <izvorni_sadrzaj>MARINIĆ društvo s ograničenom odgovornošću za proizvodnju i trgovinu, Rovišće Bjelovarska 31, 43000 Rovišće</izvorni_sadrzaj>
    <derivirana_varijabla naziv="DomainObject.Predmet.ProtustrankaWithAdress_1">MARINIĆ društvo s ograničenom odgovornošću za proizvodnju i trgovinu, Rovišće Bjelovarska 31, 43000 Rovišće</derivirana_varijabla>
  </DomainObject.Predmet.ProtustrankaWithAdress>
  <DomainObject.Predmet.ProtustrankaWithAdressOIB>
    <izvorni_sadrzaj>MARINIĆ društvo s ograničenom odgovornošću za proizvodnju i trgovinu, Rovišće, OIB 65044150863, Bjelovarska 31, 43000 Rovišće</izvorni_sadrzaj>
    <derivirana_varijabla naziv="DomainObject.Predmet.ProtustrankaWithAdressOIB_1">MARINIĆ društvo s ograničenom odgovornošću za proizvodnju i trgovinu, Rovišće, OIB 65044150863, Bjelovarska 31, 43000 Rovišće</derivirana_varijabla>
  </DomainObject.Predmet.ProtustrankaWithAdressOIB>
  <DomainObject.Predmet.ProtustrankaNazivFormated>
    <izvorni_sadrzaj>MARINIĆ društvo s ograničenom odgovornošću za proizvodnju i trgovinu, Rovišće</izvorni_sadrzaj>
    <derivirana_varijabla naziv="DomainObject.Predmet.ProtustrankaNazivFormated_1">MARINIĆ društvo s ograničenom odgovornošću za proizvodnju i trgovinu, Rovišće</derivirana_varijabla>
  </DomainObject.Predmet.ProtustrankaNazivFormated>
  <DomainObject.Predmet.ProtustrankaNazivFormatedOIB>
    <izvorni_sadrzaj>MARINIĆ društvo s ograničenom odgovornošću za proizvodnju i trgovinu, Rovišće, OIB 65044150863</izvorni_sadrzaj>
    <derivirana_varijabla naziv="DomainObject.Predmet.ProtustrankaNazivFormatedOIB_1">MARINIĆ društvo s ograničenom odgovornošću za proizvodnju i trgovinu, Rovišće, OIB 65044150863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MARINIĆ društvo s ograničenom odgovornošću za proizvodnju i trgovinu, Rovišće zastupanog po punomoćniku GORAN MARINIĆ</item>
    </izvorni_sadrzaj>
    <derivirana_varijabla naziv="DomainObject.Predmet.ProtuStrankaListFormated_1">
      <item>MARINIĆ društvo s ograničenom odgovornošću za proizvodnju i trgovinu, Rovišće zastupanog po punomoćniku GORAN MARINIĆ</item>
    </derivirana_varijabla>
  </DomainObject.Predmet.ProtuStrankaListFormated>
  <DomainObject.Predmet.ProtuStrankaListFormatedOIB>
    <izvorni_sadrzaj>
      <item>MARINIĆ društvo s ograničenom odgovornošću za proizvodnju i trgovinu, Rovišće, OIB 65044150863 zastupanog po punomoćniku GORAN MARINIĆ</item>
    </izvorni_sadrzaj>
    <derivirana_varijabla naziv="DomainObject.Predmet.ProtuStrankaListFormatedOIB_1">
      <item>MARINIĆ društvo s ograničenom odgovornošću za proizvodnju i trgovinu, Rovišće, OIB 65044150863 zastupanog po punomoćniku GORAN MARINIĆ</item>
    </derivirana_varijabla>
  </DomainObject.Predmet.ProtuStrankaListFormatedOIB>
  <DomainObject.Predmet.ProtuStrankaListFormatedWithAdress>
    <izvorni_sadrzaj>
      <item>MARINIĆ društvo s ograničenom odgovornošću za proizvodnju i trgovinu, Rovišće, Bjelovarska 31, 43000 Rovišće zastupanog po punomoćniku GORAN MARINIĆ</item>
    </izvorni_sadrzaj>
    <derivirana_varijabla naziv="DomainObject.Predmet.ProtuStrankaListFormatedWithAdress_1">
      <item>MARINIĆ društvo s ograničenom odgovornošću za proizvodnju i trgovinu, Rovišće, Bjelovarska 31, 43000 Rovišće zastupanog po punomoćniku GORAN MARINIĆ</item>
    </derivirana_varijabla>
  </DomainObject.Predmet.ProtuStrankaListFormatedWithAdress>
  <DomainObject.Predmet.ProtuStrankaListFormatedWithAdressOIB>
    <izvorni_sadrzaj>
      <item>MARINIĆ društvo s ograničenom odgovornošću za proizvodnju i trgovinu, Rovišće, OIB 65044150863, Bjelovarska 31, 43000 Rovišće zastupanog po punomoćniku GORAN MARINIĆ</item>
    </izvorni_sadrzaj>
    <derivirana_varijabla naziv="DomainObject.Predmet.ProtuStrankaListFormatedWithAdressOIB_1">
      <item>MARINIĆ društvo s ograničenom odgovornošću za proizvodnju i trgovinu, Rovišće, OIB 65044150863, Bjelovarska 31, 43000 Rovišće zastupanog po punomoćniku GORAN MARINIĆ</item>
    </derivirana_varijabla>
  </DomainObject.Predmet.ProtuStrankaListFormatedWithAdressOIB>
  <DomainObject.Predmet.ProtuStrankaListNazivFormated>
    <izvorni_sadrzaj>
      <item>MARINIĆ društvo s ograničenom odgovornošću za proizvodnju i trgovinu, Rovišće</item>
    </izvorni_sadrzaj>
    <derivirana_varijabla naziv="DomainObject.Predmet.ProtuStrankaListNazivFormated_1">
      <item>MARINIĆ društvo s ograničenom odgovornošću za proizvodnju i trgovinu, Rovišće</item>
    </derivirana_varijabla>
  </DomainObject.Predmet.ProtuStrankaListNazivFormated>
  <DomainObject.Predmet.ProtuStrankaListNazivFormatedOIB>
    <izvorni_sadrzaj>
      <item>MARINIĆ društvo s ograničenom odgovornošću za proizvodnju i trgovinu, Rovišće, OIB 65044150863</item>
    </izvorni_sadrzaj>
    <derivirana_varijabla naziv="DomainObject.Predmet.ProtuStrankaListNazivFormatedOIB_1">
      <item>MARINIĆ društvo s ograničenom odgovornošću za proizvodnju i trgovinu, Rovišće, OIB 65044150863</item>
    </derivirana_varijabla>
  </DomainObject.Predmet.ProtuStrankaListNazivFormatedOIB>
  <DomainObject.Predmet.OstaliListFormated>
    <izvorni_sadrzaj>
      <item>GORAN MARINIĆ punomoćnik sudionika u postupku MARINIĆ društvo s ograničenom odgovornošću za proizvodnju i trgovinu, Rovišće</item>
    </izvorni_sadrzaj>
    <derivirana_varijabla naziv="DomainObject.Predmet.OstaliListFormated_1">
      <item>GORAN MARINIĆ punomoćnik sudionika u postupku MARINIĆ društvo s ograničenom odgovornošću za proizvodnju i trgovinu, Rovišće</item>
    </derivirana_varijabla>
  </DomainObject.Predmet.OstaliListFormated>
  <DomainObject.Predmet.OstaliListFormatedOIB>
    <izvorni_sadrzaj>
      <item>GORAN MARINIĆ, OIB 52399422647 punomoćnik sudionika u postupku MARINIĆ društvo s ograničenom odgovornošću za proizvodnju i trgovinu, Rovišće</item>
    </izvorni_sadrzaj>
    <derivirana_varijabla naziv="DomainObject.Predmet.OstaliListFormatedOIB_1">
      <item>GORAN MARINIĆ, OIB 52399422647 punomoćnik sudionika u postupku MARINIĆ društvo s ograničenom odgovornošću za proizvodnju i trgovinu, Rovišće</item>
    </derivirana_varijabla>
  </DomainObject.Predmet.OstaliListFormatedOIB>
  <DomainObject.Predmet.OstaliListFormatedWithAdress>
    <izvorni_sadrzaj>
      <item>GORAN MARINIĆ, Bjelovarska 31., 43000 Rovišće punomoćnik sudionika u postupku MARINIĆ društvo s ograničenom odgovornošću za proizvodnju i trgovinu, Rovišće</item>
    </izvorni_sadrzaj>
    <derivirana_varijabla naziv="DomainObject.Predmet.OstaliListFormatedWithAdress_1">
      <item>GORAN MARINIĆ, Bjelovarska 31., 43000 Rovišće punomoćnik sudionika u postupku MARINIĆ društvo s ograničenom odgovornošću za proizvodnju i trgovinu, Rovišće</item>
    </derivirana_varijabla>
  </DomainObject.Predmet.OstaliListFormatedWithAdress>
  <DomainObject.Predmet.OstaliListFormatedWithAdressOIB>
    <izvorni_sadrzaj>
      <item>GORAN MARINIĆ, OIB 52399422647, Bjelovarska 31., 43000 Rovišće punomoćnik sudionika u postupku MARINIĆ društvo s ograničenom odgovornošću za proizvodnju i trgovinu, Rovišće</item>
    </izvorni_sadrzaj>
    <derivirana_varijabla naziv="DomainObject.Predmet.OstaliListFormatedWithAdressOIB_1">
      <item>GORAN MARINIĆ, OIB 52399422647, Bjelovarska 31., 43000 Rovišće punomoćnik sudionika u postupku MARINIĆ društvo s ograničenom odgovornošću za proizvodnju i trgovinu, Rovišće</item>
    </derivirana_varijabla>
  </DomainObject.Predmet.OstaliListFormatedWithAdressOIB>
  <DomainObject.Predmet.OstaliListNazivFormated>
    <izvorni_sadrzaj>
      <item>GORAN MARINIĆ</item>
    </izvorni_sadrzaj>
    <derivirana_varijabla naziv="DomainObject.Predmet.OstaliListNazivFormated_1">
      <item>GORAN MARINIĆ</item>
    </derivirana_varijabla>
  </DomainObject.Predmet.OstaliListNazivFormated>
  <DomainObject.Predmet.OstaliListNazivFormatedOIB>
    <izvorni_sadrzaj>
      <item>GORAN MARINIĆ, OIB 52399422647</item>
    </izvorni_sadrzaj>
    <derivirana_varijabla naziv="DomainObject.Predmet.OstaliListNazivFormatedOIB_1">
      <item>GORAN MARINIĆ, OIB 52399422647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St-52/2016-12</izvorni_sadrzaj>
    <derivirana_varijabla naziv="DomainObject.PoslovniBrojDokumenta_1">St-52/2016-12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MARINIĆ društvo s ograničenom odgovornošću za proizvodnju i trgovinu, Rovišće</izvorni_sadrzaj>
    <derivirana_varijabla naziv="DomainObject.Predmet.ProtustrankaIDrugi_1">MARINIĆ društvo s ograničenom odgovornošću za proizvodnju i trgovinu, Rovišće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MARINIĆ društvo s ograničenom odgovornošću za proizvodnju i trgovinu, Rovišće, OIB 65044150863, Bjelovarska 31, 43000 Rovišće</izvorni_sadrzaj>
    <derivirana_varijabla naziv="DomainObject.Predmet.ProtustrankaIDrugiAdressOIB_1">MARINIĆ društvo s ograničenom odgovornošću za proizvodnju i trgovinu, Rovišće, OIB 65044150863, Bjelovarska 31,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St-52/2016-9</izvorni_sadrzaj>
    <derivirana_varijabla naziv="DomainObject.Predmet.OdlukaRjesenje.Oznaka_1">St-52/2016-9</derivirana_varijabla>
  </DomainObject.Predmet.OdlukaRjesenje.Oznaka>
  <DomainObject.Predmet.SudioniciListNaziv>
    <izvorni_sadrzaj>
      <item>FINA, RC ZAGREB, Podružnica Bjelovar</item>
      <item>MARINIĆ društvo s ograničenom odgovornošću za proizvodnju i trgovinu, Rovišće</item>
      <item>GORAN MARINIĆ</item>
    </izvorni_sadrzaj>
    <derivirana_varijabla naziv="DomainObject.Predmet.SudioniciListNaziv_1">
      <item>FINA, RC ZAGREB, Podružnica Bjelovar</item>
      <item>MARINIĆ društvo s ograničenom odgovornošću za proizvodnju i trgovinu, Rovišće</item>
      <item>GORAN MARINIĆ</item>
    </derivirana_varijabla>
  </DomainObject.Predmet.SudioniciListNaziv>
  <DomainObject.Predmet.SudioniciListAdressOIB>
    <izvorni_sadrzaj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izvorni_sadrzaj>
    <derivirana_varijabla naziv="DomainObject.Predmet.SudioniciListAdressOIB_1">
      <item>FINA, RC ZAGREB, Podružnica Bjelovar, OIB 85821130368, F. Supila 4,43000 Bjelovar</item>
      <item>MARINIĆ društvo s ograničenom odgovornošću za proizvodnju i trgovinu, Rovišće, OIB 65044150863, Bjelovarska 31,43000 Rovišće</item>
      <item>GORAN MARINIĆ, OIB 52399422647, Bjelovarska 31.,43000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8BF8F-09DB-4FA9-A5B3-BFE9E899D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1879</properties:Characters>
  <properties:Lines>56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