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2672" w14:paraId="af92672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8E2CCE" w:rsidP="00734F44" w:rsidR="00871D16">
      <w:pPr>
        <w:ind w:left="6480"/>
        <w:jc w:val="right"/>
      </w:pPr>
      <w:r>
        <w:t xml:space="preserve">8. St- </w:t>
      </w:r>
      <w:r w:rsidR="00507275">
        <w:t>68/13-10</w:t>
      </w:r>
      <w:r w:rsidR="00734F44">
        <w:t>8</w:t>
      </w:r>
    </w:p>
    <w:p w:rsidRDefault="00384899" w:rsidP="00384899" w:rsidR="00384899">
      <w:pPr>
        <w:ind w:firstLine="720" w:left="6480"/>
      </w:pPr>
    </w:p>
    <w:p w:rsidRDefault="00734F44" w:rsidP="00734F44" w:rsidR="00734F44">
      <w:pPr>
        <w:jc w:val="center"/>
        <w:rPr>
          <w:b/>
        </w:rPr>
      </w:pPr>
    </w:p>
    <w:p w:rsidRDefault="00384899" w:rsidP="00734F44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734F44" w:rsidR="00871D16" w:rsidRPr="00903C04">
      <w:pPr>
        <w:tabs>
          <w:tab w:pos="1071" w:val="left"/>
        </w:tabs>
        <w:jc w:val="center"/>
        <w:rPr>
          <w:b/>
        </w:rPr>
      </w:pPr>
    </w:p>
    <w:p w:rsidRDefault="00871D16" w:rsidP="00734F44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1547B4" w:rsidP="00734F44" w:rsidR="001547B4">
      <w:pPr>
        <w:ind w:firstLine="720"/>
        <w:jc w:val="both"/>
      </w:pPr>
      <w:r w:rsidRPr="001547B4">
        <w:t xml:space="preserve">Trgovački sud u Rijeci, po stečajnoj sutkinji Emi Brdovčak, u stečajnom postupku nad dužnikom </w:t>
      </w:r>
      <w:r w:rsidR="00F95A07">
        <w:t xml:space="preserve">DELTA DEVET IKS d.o.o. u stečaju, Buzet, OIB: 81659328099, MBS: </w:t>
      </w:r>
      <w:r w:rsidR="00F95A07" w:rsidRPr="00F95A07">
        <w:t xml:space="preserve">040052096  </w:t>
      </w:r>
      <w:r w:rsidR="00F95A07">
        <w:t xml:space="preserve"> </w:t>
      </w:r>
      <w:r w:rsidR="008E2CCE">
        <w:t xml:space="preserve">kojeg zastupa stečajna upraviteljica </w:t>
      </w:r>
      <w:r w:rsidR="00F95A07">
        <w:t>Violeta Peljušić iz Buzeta, Trg Fontan</w:t>
      </w:r>
      <w:r w:rsidR="00507275">
        <w:t>a 2, 27. sr</w:t>
      </w:r>
      <w:r w:rsidR="00254CDD">
        <w:t>p</w:t>
      </w:r>
      <w:r w:rsidR="008E2CCE">
        <w:t>nja</w:t>
      </w:r>
      <w:r w:rsidR="00482983">
        <w:t xml:space="preserve"> 2016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734F44" w:rsidR="00F86943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734F44" w:rsidP="00734F44" w:rsidR="00734F44" w:rsidRPr="008E2CCE">
      <w:pPr>
        <w:jc w:val="center"/>
        <w:rPr>
          <w:b/>
        </w:rPr>
      </w:pPr>
    </w:p>
    <w:p w:rsidRDefault="00734F44" w:rsidP="00734F44" w:rsidR="001547B4">
      <w:pPr>
        <w:jc w:val="both"/>
      </w:pPr>
      <w:r>
        <w:t>I.</w:t>
      </w:r>
      <w:r>
        <w:tab/>
      </w:r>
      <w:r w:rsidR="00F86943"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F95A07" w:rsidP="00F95A07" w:rsidR="00F95A07">
      <w:pPr>
        <w:jc w:val="both"/>
      </w:pPr>
    </w:p>
    <w:p w:rsidRDefault="00C21123" w:rsidP="00C21123" w:rsidR="00C21123">
      <w:pPr>
        <w:jc w:val="both"/>
      </w:pPr>
      <w:r>
        <w:t>-</w:t>
      </w:r>
      <w:r>
        <w:tab/>
        <w:t xml:space="preserve">k.č. br. 2045/1 koja u naravi predstavlja zgradu – skladišno proizvodni prostori hala I i hala II, skloništa dopunske zaštite i infrastrukture te dvorište, površine 7291 m2 i k.č.br. 2043/14 koja u naravi predstavlja pašnjak, površine 58 m2, obje upisane u zemljišnim knjigama Općinskog suda u Puli – Pola, zemljišno knjižni odjel Buzet, u z.k.ul. 2956, k.o. Buzet, zajedno s pokretninama koje se  u njima nalaze i to: </w:t>
      </w:r>
    </w:p>
    <w:p w:rsidRDefault="00C21123" w:rsidP="00C21123" w:rsidR="00C21123">
      <w:pPr>
        <w:jc w:val="both"/>
      </w:pPr>
    </w:p>
    <w:p w:rsidRDefault="00C21123" w:rsidP="00C21123" w:rsidR="00C21123">
      <w:pPr>
        <w:jc w:val="both"/>
      </w:pPr>
      <w:r>
        <w:t>1.  CNC obradni centar, Model: Projekt 416 KS, Inv.broj: 2258</w:t>
      </w:r>
    </w:p>
    <w:p w:rsidRDefault="00C21123" w:rsidP="00C21123" w:rsidR="00C21123">
      <w:pPr>
        <w:jc w:val="both"/>
      </w:pPr>
      <w:r>
        <w:t>2. LAKIRNICA VERTEK, Model: C.V.SS.3000, Inv.broj: 2259</w:t>
      </w:r>
    </w:p>
    <w:p w:rsidRDefault="00C21123" w:rsidP="00C21123" w:rsidR="00C21123">
      <w:pPr>
        <w:jc w:val="both"/>
      </w:pPr>
      <w:r>
        <w:t>3. IMA CNC obradni centar DVOJNA, Model: H 2000, Inv.broj: 2268</w:t>
      </w:r>
    </w:p>
    <w:p w:rsidRDefault="00C21123" w:rsidP="00C21123" w:rsidR="00C21123">
      <w:pPr>
        <w:jc w:val="both"/>
      </w:pPr>
      <w:r>
        <w:t>4. AUTOMATSKA MEMBRANSKA PREŠA, Model: Lockform Shuttle, Inv.broj: 2266</w:t>
      </w:r>
    </w:p>
    <w:p w:rsidRDefault="00C21123" w:rsidP="00C21123" w:rsidR="00C21123">
      <w:pPr>
        <w:jc w:val="both"/>
      </w:pPr>
      <w:r>
        <w:t>5. AUTOMATSKI STROJ ZA KANTRIRANJE, Model: Single 89, Inv.broj: 2028</w:t>
      </w:r>
    </w:p>
    <w:p w:rsidRDefault="00C21123" w:rsidP="00C21123" w:rsidR="00C21123">
      <w:pPr>
        <w:jc w:val="both"/>
      </w:pPr>
      <w:r>
        <w:t>6. OBREZIVAČ, Model: Speedy 90, Inv.broj: 2029</w:t>
      </w:r>
    </w:p>
    <w:p w:rsidRDefault="00C21123" w:rsidP="00C21123" w:rsidR="00C21123">
      <w:pPr>
        <w:jc w:val="both"/>
      </w:pPr>
      <w:r>
        <w:t>7. VRETENASTA BUŠILICA; Model: F21 N, Inv.broj: 2030</w:t>
      </w:r>
    </w:p>
    <w:p w:rsidRDefault="00C21123" w:rsidP="00C21123" w:rsidR="00C21123">
      <w:pPr>
        <w:jc w:val="both"/>
      </w:pPr>
      <w:r>
        <w:t>8. SCM B5L STROJ ZA FURNIRANJE DRVA, Inv.broj: 2052</w:t>
      </w:r>
    </w:p>
    <w:p w:rsidRDefault="00C21123" w:rsidP="00C21123" w:rsidR="00C21123">
      <w:pPr>
        <w:jc w:val="both"/>
      </w:pPr>
      <w:r>
        <w:t>9. VRETENASTA BUŠILICA Mandrini, Inv.broj: 2185</w:t>
      </w:r>
    </w:p>
    <w:p w:rsidRDefault="00C21123" w:rsidP="00C21123" w:rsidR="00C21123">
      <w:pPr>
        <w:jc w:val="both"/>
      </w:pPr>
      <w:r>
        <w:t xml:space="preserve">10. CNC obradni centar, Model: Rover 20, Inv.broj: 2032 </w:t>
      </w:r>
    </w:p>
    <w:p w:rsidRDefault="00C21123" w:rsidP="00C21123" w:rsidR="00C21123">
      <w:pPr>
        <w:jc w:val="both"/>
      </w:pPr>
      <w:r>
        <w:t xml:space="preserve">11. CIRKULAR S NAGIBNOM PILOM, Model: Shark 8, Inv.broj: 2033 </w:t>
      </w:r>
    </w:p>
    <w:p w:rsidRDefault="00C21123" w:rsidP="00C21123" w:rsidR="00C21123">
      <w:pPr>
        <w:jc w:val="both"/>
      </w:pPr>
      <w:r>
        <w:t>12. POLYMAC AUTOMATSKA JEDNOSTRANA KANTERICA, Model: Ergo9, Inv.broj: 2031</w:t>
      </w:r>
    </w:p>
    <w:p w:rsidRDefault="00C21123" w:rsidP="00C21123" w:rsidR="00C21123">
      <w:pPr>
        <w:jc w:val="both"/>
      </w:pPr>
      <w:r>
        <w:t>13. GABBIANNI AUTOMATSKI HORIZONTALNI RASKRAJAČ, Model: Galaxy 105T, Inv.broj: 2311.</w:t>
      </w:r>
    </w:p>
    <w:p w:rsidRDefault="00C21123" w:rsidP="00C21123" w:rsidR="00C21123">
      <w:pPr>
        <w:jc w:val="both"/>
      </w:pPr>
    </w:p>
    <w:p w:rsidRDefault="00C21123" w:rsidP="00C21123" w:rsidR="00C21123">
      <w:pPr>
        <w:jc w:val="both"/>
      </w:pPr>
      <w:r>
        <w:t xml:space="preserve"> </w:t>
      </w:r>
      <w:r w:rsidR="00507275">
        <w:t>u ukupnom iznosu od 3.363.620,62</w:t>
      </w:r>
      <w:r>
        <w:t xml:space="preserve"> kn. 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</w:t>
      </w:r>
      <w:r w:rsidR="00C21123">
        <w:t xml:space="preserve">zajedno s pokretninama koje se u njima nalaze </w:t>
      </w:r>
      <w:r>
        <w:t xml:space="preserve">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507275" w:rsidP="00734F44" w:rsidR="008E2CCE" w:rsidRPr="00716CA2">
      <w:pPr>
        <w:jc w:val="center"/>
        <w:rPr>
          <w:b/>
        </w:rPr>
      </w:pPr>
      <w:r>
        <w:rPr>
          <w:b/>
        </w:rPr>
        <w:t>20. listopad</w:t>
      </w:r>
      <w:r w:rsidR="00482983">
        <w:rPr>
          <w:b/>
        </w:rPr>
        <w:t>a 2016</w:t>
      </w:r>
      <w:r>
        <w:rPr>
          <w:b/>
        </w:rPr>
        <w:t>. u 11</w:t>
      </w:r>
      <w:r w:rsidR="00C21123">
        <w:rPr>
          <w:b/>
        </w:rPr>
        <w:t>,45</w:t>
      </w:r>
      <w:r w:rsidR="008E2CCE" w:rsidRPr="00716CA2">
        <w:rPr>
          <w:b/>
        </w:rPr>
        <w:t xml:space="preserve"> sati.</w:t>
      </w:r>
    </w:p>
    <w:p w:rsidRDefault="008E2CCE" w:rsidP="00734F44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t>8.</w:t>
      </w:r>
      <w:r>
        <w:tab/>
        <w:t>Pravo nadmetanja imaju sve pravne i fizičke osobe, u skladu sa zakonskim propisima Republike Hrvats</w:t>
      </w:r>
      <w:r w:rsidR="00C21123">
        <w:t>ke, koje su najkasnije na dan 14. sr</w:t>
      </w:r>
      <w:r w:rsidR="00482983">
        <w:t>pnja 2016</w:t>
      </w:r>
      <w:r>
        <w:t xml:space="preserve">. dale osiguranje za kupnju nekretnina opisanih pod točkom I. ovog zaključka u visini od 5% utvrđene vrijednosti. Osiguranje se uplaćuje na prolazni depozit ovog suda broj 2390001-1300002703, pozivom na broj  </w:t>
      </w:r>
      <w:r w:rsidR="00952639">
        <w:t xml:space="preserve">68/13 </w:t>
      </w:r>
      <w:r>
        <w:t xml:space="preserve">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734F44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734F44">
        <w:tab/>
      </w:r>
      <w:r>
        <w:t xml:space="preserve">Nekretnine se mogu  razgledati uz prethodni dogovor sa stečajnim upraviteljem na broj tel.  </w:t>
      </w:r>
      <w:r w:rsidR="00952639">
        <w:t>099-7373-906.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71D16" w:rsidP="00384899" w:rsidR="00871D16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F86943" w:rsidP="00384899" w:rsidR="00384899">
      <w:pPr>
        <w:jc w:val="both"/>
      </w:pPr>
      <w:r w:rsidRPr="002048C5">
        <w:tab/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</w:t>
      </w:r>
      <w:r w:rsidR="00C21123">
        <w:t xml:space="preserve">zajedno s pokretninama koje se u njima nalaze, a koje su </w:t>
      </w:r>
      <w:r>
        <w:t>opisane</w:t>
      </w:r>
      <w:r w:rsidRPr="002048C5">
        <w:t xml:space="preserve"> u </w:t>
      </w:r>
      <w:r>
        <w:t xml:space="preserve">izreci </w:t>
      </w:r>
      <w:r w:rsidRPr="002048C5">
        <w:t>ovog zaključka</w:t>
      </w:r>
      <w:r w:rsidR="00C21123">
        <w:t>,</w:t>
      </w:r>
      <w:r w:rsidRPr="002048C5">
        <w:t xml:space="preserve">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4975E8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 xml:space="preserve">( „Narodne novine“ broj 44/96, 29/99, 129/00, 123/03, 82/06, 116/10, 25/12 </w:t>
      </w:r>
      <w:r w:rsidR="00410A48" w:rsidRPr="00410A48">
        <w:lastRenderedPageBreak/>
        <w:t>i 133/12; dalje SZ)</w:t>
      </w:r>
      <w:r w:rsidR="004975E8">
        <w:t xml:space="preserve"> te je rješenjem od 14. srpnja 2014</w:t>
      </w:r>
      <w:r w:rsidR="00716CA2">
        <w:t xml:space="preserve">. </w:t>
      </w:r>
      <w:r w:rsidR="00E624EA">
        <w:t>k</w:t>
      </w:r>
      <w:r w:rsidR="00482983">
        <w:t xml:space="preserve">oje je dopunjeno rješenjem od 13. svibnja 2016. </w:t>
      </w:r>
      <w:r w:rsidR="00716CA2">
        <w:t>određena prodaja nekretnina u stečajnom postupku.</w:t>
      </w:r>
    </w:p>
    <w:p w:rsidRDefault="00507275" w:rsidP="00384899" w:rsidR="00507275">
      <w:pPr>
        <w:ind w:firstLine="720"/>
        <w:jc w:val="both"/>
      </w:pPr>
    </w:p>
    <w:p w:rsidRDefault="00507275" w:rsidP="00507275" w:rsidR="00507275">
      <w:pPr>
        <w:ind w:firstLine="720"/>
        <w:jc w:val="both"/>
      </w:pPr>
      <w:r>
        <w:t xml:space="preserve">S obzirom na to da se nekretnine koje su predmet ove prodaje nisu prodale na drugom ročištu za prodaju, ovaj sud je primjenom odredbe čl. 164. st. 6. SZ-a zaključkom (točka I. izreke) odredio nižu vrijednost nekretnina i to za 10% od njihove utvrđene vrijednosti (10% od 3.737.356,25 kn). </w:t>
      </w:r>
    </w:p>
    <w:p w:rsidRDefault="00507275" w:rsidP="00507275" w:rsidR="00507275">
      <w:pPr>
        <w:ind w:firstLine="720"/>
        <w:jc w:val="both"/>
      </w:pPr>
    </w:p>
    <w:p w:rsidRDefault="00507275" w:rsidP="00507275" w:rsidR="00507275">
      <w:pPr>
        <w:ind w:firstLine="720"/>
        <w:jc w:val="both"/>
      </w:pPr>
      <w:r>
        <w:t xml:space="preserve">O uvjetima i načinu prodaje odlučeno je temeljem čl. 92., 93., 94., 95., 98., 100. i 101. Ovršnog zakona ("Narodne novine" broj 112/12 i 93/14: dalje OZ) u vezi s čl. 164. SZ-a.  </w:t>
      </w:r>
    </w:p>
    <w:p w:rsidRDefault="00C21123" w:rsidP="00C21123" w:rsidR="00C21123">
      <w:pPr>
        <w:jc w:val="both"/>
      </w:pPr>
    </w:p>
    <w:p w:rsidRDefault="00871D16" w:rsidP="00734F44" w:rsidR="00F86943">
      <w:pPr>
        <w:jc w:val="center"/>
      </w:pPr>
      <w:r>
        <w:t xml:space="preserve">U </w:t>
      </w:r>
      <w:r w:rsidR="00507275">
        <w:t>Rijeci 27. sr</w:t>
      </w:r>
      <w:r w:rsidR="00C21123">
        <w:t>p</w:t>
      </w:r>
      <w:r w:rsidR="00E624EA">
        <w:t>nja 2016</w:t>
      </w:r>
      <w:r>
        <w:t>.</w:t>
      </w:r>
    </w:p>
    <w:p w:rsidRDefault="00F86943" w:rsidP="00F86943" w:rsidR="00F86943">
      <w:pPr>
        <w:jc w:val="center"/>
      </w:pPr>
    </w:p>
    <w:p w:rsidRDefault="00507275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34F44">
        <w:tab/>
      </w:r>
      <w:r w:rsidR="00734F44">
        <w:tab/>
      </w:r>
      <w:r w:rsidR="00734F44">
        <w:tab/>
      </w:r>
      <w:r w:rsidR="00734F44">
        <w:tab/>
      </w:r>
      <w:r w:rsidR="00384899">
        <w:t>S</w:t>
      </w:r>
      <w:r w:rsidR="00734F44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34F44">
        <w:tab/>
      </w:r>
      <w:r w:rsidR="00734F44">
        <w:tab/>
      </w:r>
      <w:r w:rsidR="00734F44">
        <w:tab/>
        <w:t xml:space="preserve">      </w:t>
      </w:r>
      <w:r>
        <w:t>E</w:t>
      </w:r>
      <w:r w:rsidR="00734F44">
        <w:t>ma</w:t>
      </w:r>
      <w:r>
        <w:t xml:space="preserve"> B</w:t>
      </w:r>
      <w:r w:rsidR="00734F44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734F44" w:rsidP="00F86943" w:rsidR="00734F44">
      <w:pPr>
        <w:jc w:val="both"/>
      </w:pPr>
    </w:p>
    <w:p w:rsidRDefault="00734F44" w:rsidP="00F86943" w:rsidR="00734F44">
      <w:pPr>
        <w:jc w:val="both"/>
      </w:pPr>
    </w:p>
    <w:p w:rsidRDefault="00734F44" w:rsidP="00F86943" w:rsidR="00734F44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734F44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</w:t>
      </w:r>
      <w:r w:rsidR="00E624EA">
        <w:t>zlučno</w:t>
      </w:r>
      <w:r w:rsidR="00F86943">
        <w:t>m vjerovn</w:t>
      </w:r>
      <w:r w:rsidR="00E624EA">
        <w:t>iku - IKB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E624EA">
        <w:t>e-</w:t>
      </w:r>
      <w:r>
        <w:t xml:space="preserve">oglasna ploča </w:t>
      </w:r>
      <w:r w:rsidR="00E624EA">
        <w:t>8</w:t>
      </w:r>
      <w:r w:rsidR="00871D16">
        <w:t xml:space="preserve"> dana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734F44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3ED" w:rsidR="000363ED">
      <w:r>
        <w:separator/>
      </w:r>
    </w:p>
  </w:endnote>
  <w:endnote w:id="0" w:type="continuationSeparator">
    <w:p w:rsidRDefault="000363ED" w:rsidR="00036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5577742"/>
      <w:docPartObj>
        <w:docPartGallery w:val="Page Numbers (Bottom of Page)"/>
        <w:docPartUnique/>
      </w:docPartObj>
    </w:sdtPr>
    <w:sdtEndPr/>
    <w:sdtContent>
      <w:p w:rsidRDefault="00734F44" w:rsidR="00734F4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635">
          <w:rPr>
            <w:noProof/>
          </w:rPr>
          <w:t>3</w:t>
        </w:r>
        <w:r>
          <w:fldChar w:fldCharType="end"/>
        </w:r>
      </w:p>
    </w:sdtContent>
  </w:sdt>
  <w:p w:rsidRDefault="00734F44" w:rsidR="00734F4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3ED" w:rsidR="000363ED">
      <w:r>
        <w:separator/>
      </w:r>
    </w:p>
  </w:footnote>
  <w:footnote w:id="0" w:type="continuationSeparator">
    <w:p w:rsidRDefault="000363ED" w:rsidR="00036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F44" w:rsidP="00734F44" w:rsidR="00734F44">
    <w:pPr>
      <w:framePr w:y="1" w:xAlign="right" w:vAnchor="text" w:hAnchor="margin" w:wrap="around"/>
      <w:ind w:left="6480"/>
      <w:jc w:val="right"/>
    </w:pPr>
    <w:r>
      <w:t>8. St- 68/13-108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2E7" w:rsidP="00A45EAD" w:rsidR="006252E7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252E7" w:rsidP="00210E4E" w:rsidR="006252E7" w:rsidRPr="006252E7">
    <w:pPr>
      <w:rPr>
        <w:sz w:val="20"/>
        <w:szCs w:val="20"/>
      </w:rPr>
    </w:pPr>
    <w:r w:rsidRPr="006252E7">
      <w:rPr>
        <w:rFonts w:eastAsia="MS Mincho"/>
        <w:sz w:val="20"/>
        <w:szCs w:val="20"/>
      </w:rPr>
      <w:t>REPUBLIKA HRVATSKA</w:t>
    </w:r>
  </w:p>
  <w:p w:rsidRDefault="006252E7" w:rsidP="00210E4E" w:rsidR="006252E7" w:rsidRPr="006252E7">
    <w:pPr>
      <w:rPr>
        <w:sz w:val="20"/>
        <w:szCs w:val="20"/>
      </w:rPr>
    </w:pPr>
    <w:r w:rsidRPr="006252E7">
      <w:rPr>
        <w:rFonts w:eastAsia="MS Mincho"/>
        <w:sz w:val="20"/>
        <w:szCs w:val="20"/>
      </w:rPr>
      <w:t>TRGOVAČKI SUD U RIJECI</w:t>
    </w:r>
  </w:p>
  <w:p w:rsidRDefault="006252E7" w:rsidP="00A45EAD" w:rsidR="006252E7" w:rsidRPr="006252E7">
    <w:pPr>
      <w:rPr>
        <w:rFonts w:eastAsia="MS Mincho"/>
        <w:sz w:val="20"/>
        <w:szCs w:val="20"/>
      </w:rPr>
    </w:pPr>
    <w:r w:rsidRPr="006252E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363ED"/>
    <w:rsid w:val="00094783"/>
    <w:rsid w:val="00097635"/>
    <w:rsid w:val="000D09D7"/>
    <w:rsid w:val="0012686C"/>
    <w:rsid w:val="001547B4"/>
    <w:rsid w:val="001B0EF3"/>
    <w:rsid w:val="00254CDD"/>
    <w:rsid w:val="00255C20"/>
    <w:rsid w:val="00384899"/>
    <w:rsid w:val="0039563B"/>
    <w:rsid w:val="00410A48"/>
    <w:rsid w:val="00482983"/>
    <w:rsid w:val="004975E8"/>
    <w:rsid w:val="004A3918"/>
    <w:rsid w:val="004B27BB"/>
    <w:rsid w:val="004B7F3F"/>
    <w:rsid w:val="004E5469"/>
    <w:rsid w:val="004F022B"/>
    <w:rsid w:val="00507275"/>
    <w:rsid w:val="00594EA6"/>
    <w:rsid w:val="005C7F65"/>
    <w:rsid w:val="00622D82"/>
    <w:rsid w:val="006252E7"/>
    <w:rsid w:val="00673B32"/>
    <w:rsid w:val="00716CA2"/>
    <w:rsid w:val="00734F44"/>
    <w:rsid w:val="0079604E"/>
    <w:rsid w:val="007A6843"/>
    <w:rsid w:val="007B3F07"/>
    <w:rsid w:val="00871D16"/>
    <w:rsid w:val="008B05F8"/>
    <w:rsid w:val="008D33D3"/>
    <w:rsid w:val="008E2CCE"/>
    <w:rsid w:val="00924EE7"/>
    <w:rsid w:val="0093197C"/>
    <w:rsid w:val="00952639"/>
    <w:rsid w:val="009A6B8C"/>
    <w:rsid w:val="00B639DE"/>
    <w:rsid w:val="00BD4D2C"/>
    <w:rsid w:val="00C21123"/>
    <w:rsid w:val="00CD433C"/>
    <w:rsid w:val="00CE1F59"/>
    <w:rsid w:val="00D51706"/>
    <w:rsid w:val="00DB06B8"/>
    <w:rsid w:val="00E624EA"/>
    <w:rsid w:val="00E74317"/>
    <w:rsid w:val="00E82C48"/>
    <w:rsid w:val="00F034E6"/>
    <w:rsid w:val="00F86943"/>
    <w:rsid w:val="00F9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734F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4F44"/>
    <w:rPr>
      <w:sz w:val="24"/>
      <w:szCs w:val="24"/>
    </w:rPr>
  </w:style>
  <w:style w:styleId="Tekstbalonia" w:type="paragraph">
    <w:name w:val="Balloon Text"/>
    <w:basedOn w:val="Normal"/>
    <w:link w:val="TekstbaloniaChar"/>
    <w:rsid w:val="00094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47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7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63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63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63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63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734F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4F44"/>
    <w:rPr>
      <w:sz w:val="24"/>
      <w:szCs w:val="24"/>
    </w:rPr>
  </w:style>
  <w:style w:styleId="Tekstbalonia" w:type="paragraph">
    <w:name w:val="Balloon Text"/>
    <w:basedOn w:val="Normal"/>
    <w:link w:val="TekstbaloniaChar"/>
    <w:rsid w:val="00094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47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7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6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63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6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6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925</properties:Words>
  <properties:Characters>4826</properties:Characters>
  <properties:Lines>131</properties:Lines>
  <properties:Paragraphs>51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2016-07-28T12:53:00Z</dcterms:created>
  <dc:creator>nmarkovic</dc:creator>
  <cp:lastModifiedBy>Renata Valić</cp:lastModifiedBy>
  <cp:lastPrinted>2016-07-28T12:59:00Z</cp:lastPrinted>
  <dcterms:modified xmlns:xsi="http://www.w3.org/2001/XMLSchema-instance" xsi:type="dcterms:W3CDTF">2016-07-28T13:04:00Z</dcterms:modified>
  <cp:revision>6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