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227f" w14:paraId="c03227f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695581" w:rsidP="00695581" w:rsidR="00695581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</w:t>
      </w:r>
      <w:proofErr w:type="spellStart"/>
      <w:r>
        <w:t>DinoDonna</w:t>
      </w:r>
      <w:proofErr w:type="spellEnd"/>
      <w:r>
        <w:t xml:space="preserve"> j.d.o.o., Zagreb, Ulica grada Chicaga 19, MBS: 080933763, OIB: 04928620811</w:t>
      </w:r>
      <w:r>
        <w:rPr>
          <w:color w:val="000000"/>
        </w:rPr>
        <w:t xml:space="preserve">, dana 11. siječnja 2018. godine </w:t>
      </w:r>
    </w:p>
    <w:p w:rsidRDefault="008029EB" w:rsidP="00695581" w:rsidR="00BB0522" w:rsidRPr="00047B69">
      <w:pPr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695581" w:rsidRPr="00695581">
        <w:t>Renato Fistrić, OIB: 92314558343</w:t>
      </w:r>
      <w:r w:rsidR="001E3544">
        <w:t xml:space="preserve">, </w:t>
      </w:r>
      <w:r w:rsidR="00695581" w:rsidRPr="00695581">
        <w:t>Zagreb, Ulica Grada Chicaga 19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695581">
      <w:pPr>
        <w:ind w:hanging="426" w:left="284"/>
        <w:jc w:val="both"/>
      </w:pPr>
      <w:r w:rsidRPr="00695581">
        <w:tab/>
        <w:t xml:space="preserve">-dodatni iznos predujma koji čini jednokratna nagrada privremenom stečajnom upravitelju u iznosu od 3.500,00 kn na žiro-račun Trgovačkog suda u Osijeku broj HR312390 0011300000200 s pozivom na broj </w:t>
      </w:r>
      <w:r w:rsidR="00BB0522" w:rsidRPr="00695581">
        <w:t>HR05 272-</w:t>
      </w:r>
      <w:r w:rsidR="0036377D" w:rsidRPr="00695581">
        <w:t>12</w:t>
      </w:r>
      <w:r w:rsidR="00FE033B" w:rsidRPr="00695581">
        <w:t>9</w:t>
      </w:r>
      <w:r w:rsidR="00695581">
        <w:t>4</w:t>
      </w:r>
      <w:r w:rsidR="0036377D" w:rsidRPr="00695581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966285">
        <w:t>Renatu Fistrić, OIB: 92314558343, Zagreb, Ulica Grada Chicaga 19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proofErr w:type="spellStart"/>
      <w:r w:rsidR="00966285">
        <w:t>DinoDonna</w:t>
      </w:r>
      <w:proofErr w:type="spellEnd"/>
      <w:r w:rsidR="00966285">
        <w:t xml:space="preserve"> j.d.o.o., Zagreb, Ulica grada Chicaga 19, MBS: 080933763, OIB: 04928620811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966285" w:rsidP="00966285" w:rsidR="00966285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13. travnja 2017. godine Trgovačkom sudu u Zagrebu zahtjev za provedbu stečajnog postupka nad dužnikom </w:t>
      </w:r>
      <w:proofErr w:type="spellStart"/>
      <w:r>
        <w:t>DinoDonna</w:t>
      </w:r>
      <w:proofErr w:type="spellEnd"/>
      <w:r>
        <w:t xml:space="preserve"> j.d.o.o., Zagreb, Ulica grada Chicaga 19, MBS: 080933763, OIB: 04928620811 temeljem čl. 110. st. 1. Stečajnog zakona.</w:t>
      </w:r>
    </w:p>
    <w:p w:rsidRDefault="00966285" w:rsidP="00966285" w:rsidR="00966285">
      <w:pPr>
        <w:jc w:val="both"/>
      </w:pPr>
    </w:p>
    <w:p w:rsidRDefault="00966285" w:rsidP="00966285" w:rsidR="00966285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966285" w:rsidP="00966285" w:rsidR="00966285">
      <w:pPr>
        <w:ind w:firstLine="708"/>
        <w:jc w:val="both"/>
      </w:pPr>
    </w:p>
    <w:p w:rsidRDefault="00966285" w:rsidP="00966285" w:rsidR="00966285">
      <w:pPr>
        <w:ind w:firstLine="708"/>
        <w:jc w:val="both"/>
      </w:pPr>
      <w:r>
        <w:t>FINA u svom zahtjevu navodi da na dan 07. travnja 2017. godine dužnik u Očevidniku redoslijeda osnova za plaćanje ima evidentirane neizvršene osnove za plaćanje u neprekinutom razdoblju od 120 dana, u ukupnom iznosu od 50.947,90 kn, u koji iznos je uračunata kamata i naknada FINE za provedbu ovrhe na novčanim sredstvima dužnika. Navodi da dužnik ima 2 zaposlena radnika.</w:t>
      </w:r>
    </w:p>
    <w:p w:rsidRDefault="00966285" w:rsidP="00966285" w:rsidR="00966285">
      <w:pPr>
        <w:ind w:firstLine="708"/>
        <w:jc w:val="both"/>
      </w:pPr>
    </w:p>
    <w:p w:rsidRDefault="00966285" w:rsidP="00966285" w:rsidR="00966285">
      <w:pPr>
        <w:ind w:firstLine="708"/>
        <w:jc w:val="both"/>
      </w:pPr>
      <w:r>
        <w:t xml:space="preserve">FINA je dostavila popis računa i oročenih novčanih sredstava dužnika na dan 07. travnja 2017. te u svom podnesku od 10. travnja 2017. navodi da dužnik na dan 07. travnja 2017. u Jedinstvenom registru računa ima otvorene sljedeće račune i oročena novčana sredstva: HR2124020061100760015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</w:t>
      </w:r>
      <w:r>
        <w:t>, te da na temelju čl. 112. st. 5. Stečajnog zakona dužnik na dan 07. travnja 2017. godine na ime predujma za namirenje troškova stečajnog postupka nema zaplijenjena novčana sredstva.</w:t>
      </w:r>
    </w:p>
    <w:p w:rsidRDefault="00B50ED7" w:rsidP="00B50ED7" w:rsidR="00B50ED7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966285">
        <w:t>11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966285" w:rsidR="00966285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966285">
        <w:rPr>
          <w:color w:val="000000"/>
        </w:rPr>
        <w:t>Renato Fistrić,</w:t>
      </w:r>
      <w:r w:rsidR="00966285">
        <w:t xml:space="preserve"> </w:t>
      </w:r>
      <w:r w:rsidR="00966285">
        <w:rPr>
          <w:color w:val="000000"/>
        </w:rPr>
        <w:t>Zagreb, Ulica Grada Chicaga 19</w:t>
      </w:r>
    </w:p>
    <w:p w:rsidRDefault="00BB0522" w:rsidP="00BB0522" w:rsidR="00B50ED7">
      <w:pPr>
        <w:jc w:val="both"/>
      </w:pPr>
      <w:r w:rsidRPr="00047B69">
        <w:t>2.</w:t>
      </w:r>
      <w:r w:rsidR="00640529" w:rsidRPr="00047B69">
        <w:t xml:space="preserve"> </w:t>
      </w:r>
      <w:r w:rsidR="00B50ED7" w:rsidRPr="00047B69">
        <w:t xml:space="preserve">dužnik </w:t>
      </w:r>
      <w:proofErr w:type="spellStart"/>
      <w:r w:rsidR="00966285">
        <w:t>DinoDonna</w:t>
      </w:r>
      <w:proofErr w:type="spellEnd"/>
      <w:r w:rsidR="00966285">
        <w:t xml:space="preserve"> j.d.o.o., Zagreb, Ulica grada Chicaga 19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930F85">
        <w:t>29.01.2018.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1A4" w:rsidR="009C21A4">
      <w:r>
        <w:separator/>
      </w:r>
    </w:p>
  </w:endnote>
  <w:endnote w:id="0" w:type="continuationSeparator">
    <w:p w:rsidRDefault="009C21A4" w:rsidR="009C2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1A4" w:rsidR="009C21A4">
      <w:r>
        <w:separator/>
      </w:r>
    </w:p>
  </w:footnote>
  <w:footnote w:id="0" w:type="continuationSeparator">
    <w:p w:rsidRDefault="009C21A4" w:rsidR="009C2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F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47567" w:rsidP="00747567" w:rsidR="00747567">
    <w:pPr>
      <w:jc w:val="right"/>
    </w:pPr>
    <w:r>
      <w:t>7 St-129</w:t>
    </w:r>
    <w:r w:rsidR="00F6138B">
      <w:t>4</w:t>
    </w:r>
    <w:r>
      <w:t>/17-7</w:t>
    </w:r>
  </w:p>
  <w:p w:rsidRDefault="00080C21" w:rsidP="00747567" w:rsidR="00080C21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0516B6">
      <w:t>129</w:t>
    </w:r>
    <w:r w:rsidR="00F6138B">
      <w:t>4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B9A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16B6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21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4F0E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544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5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3AE5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72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297"/>
    <w:rsid w:val="0037380B"/>
    <w:rsid w:val="0037417F"/>
    <w:rsid w:val="00374643"/>
    <w:rsid w:val="003751E5"/>
    <w:rsid w:val="003759EF"/>
    <w:rsid w:val="0037659F"/>
    <w:rsid w:val="0038135F"/>
    <w:rsid w:val="003818D8"/>
    <w:rsid w:val="00382858"/>
    <w:rsid w:val="00382E90"/>
    <w:rsid w:val="00383E72"/>
    <w:rsid w:val="003840CA"/>
    <w:rsid w:val="003868AC"/>
    <w:rsid w:val="00392066"/>
    <w:rsid w:val="00394C6C"/>
    <w:rsid w:val="00397F89"/>
    <w:rsid w:val="003A1B4C"/>
    <w:rsid w:val="003A248A"/>
    <w:rsid w:val="003A2BD0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03A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581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47567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072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898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2A4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8F"/>
    <w:rsid w:val="00961ECA"/>
    <w:rsid w:val="00963E70"/>
    <w:rsid w:val="0096466A"/>
    <w:rsid w:val="00965775"/>
    <w:rsid w:val="00965929"/>
    <w:rsid w:val="00966285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1A4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0ED7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5BF1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6082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0F23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E8C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745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ABD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16DC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103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38B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33B"/>
    <w:rsid w:val="00FE09AC"/>
    <w:rsid w:val="00FE363A"/>
    <w:rsid w:val="00FE3DAD"/>
    <w:rsid w:val="00FE3F69"/>
    <w:rsid w:val="00FE5C0C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5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0F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60F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0F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F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F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5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60F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60F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0F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F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F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49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7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89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9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267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2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St-1294/2017</izvorni_sadrzaj>
    <derivirana_varijabla naziv="DomainObject.Predmet.OznakaBroj_1">St-1294/2017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DinoDonna j.d.o.o.</izvorni_sadrzaj>
    <derivirana_varijabla naziv="DomainObject.Predmet.ProtustrankaFormated_1">  DinoDonna j.d.o.o.</derivirana_varijabla>
  </DomainObject.Predmet.ProtustrankaFormated>
  <DomainObject.Predmet.ProtustrankaFormatedOIB>
    <izvorni_sadrzaj>  DinoDonna j.d.o.o., OIB 04928620811</izvorni_sadrzaj>
    <derivirana_varijabla naziv="DomainObject.Predmet.ProtustrankaFormatedOIB_1">  DinoDonna j.d.o.o., OIB 04928620811</derivirana_varijabla>
  </DomainObject.Predmet.ProtustrankaFormatedOIB>
  <DomainObject.Predmet.ProtustrankaFormatedWithAdress>
    <izvorni_sadrzaj> DinoDonna j.d.o.o., Zelinska 7, 10000 Zagreb</izvorni_sadrzaj>
    <derivirana_varijabla naziv="DomainObject.Predmet.ProtustrankaFormatedWithAdress_1"> DinoDonna j.d.o.o., Zelinska 7, 10000 Zagreb</derivirana_varijabla>
  </DomainObject.Predmet.ProtustrankaFormatedWithAdress>
  <DomainObject.Predmet.ProtustrankaFormatedWithAdressOIB>
    <izvorni_sadrzaj> DinoDonna j.d.o.o., OIB 04928620811, Zelinska 7, 10000 Zagreb</izvorni_sadrzaj>
    <derivirana_varijabla naziv="DomainObject.Predmet.ProtustrankaFormatedWithAdressOIB_1"> DinoDonna j.d.o.o., OIB 04928620811, Zelinska 7, 10000 Zagreb</derivirana_varijabla>
  </DomainObject.Predmet.ProtustrankaFormatedWithAdressOIB>
  <DomainObject.Predmet.ProtustrankaWithAdress>
    <izvorni_sadrzaj>DinoDonna j.d.o.o. Zelinska 7, 10000 Zagreb</izvorni_sadrzaj>
    <derivirana_varijabla naziv="DomainObject.Predmet.ProtustrankaWithAdress_1">DinoDonna j.d.o.o. Zelinska 7, 10000 Zagreb</derivirana_varijabla>
  </DomainObject.Predmet.ProtustrankaWithAdress>
  <DomainObject.Predmet.ProtustrankaWithAdressOIB>
    <izvorni_sadrzaj>DinoDonna j.d.o.o., OIB 04928620811, Zelinska 7, 10000 Zagreb</izvorni_sadrzaj>
    <derivirana_varijabla naziv="DomainObject.Predmet.ProtustrankaWithAdressOIB_1">DinoDonna j.d.o.o., OIB 04928620811, Zelinska 7, 10000 Zagreb</derivirana_varijabla>
  </DomainObject.Predmet.ProtustrankaWithAdressOIB>
  <DomainObject.Predmet.ProtustrankaNazivFormated>
    <izvorni_sadrzaj>DinoDonna j.d.o.o.</izvorni_sadrzaj>
    <derivirana_varijabla naziv="DomainObject.Predmet.ProtustrankaNazivFormated_1">DinoDonna j.d.o.o.</derivirana_varijabla>
  </DomainObject.Predmet.ProtustrankaNazivFormated>
  <DomainObject.Predmet.ProtustrankaNazivFormatedOIB>
    <izvorni_sadrzaj>DinoDonna j.d.o.o., OIB 04928620811</izvorni_sadrzaj>
    <derivirana_varijabla naziv="DomainObject.Predmet.ProtustrankaNazivFormatedOIB_1">DinoDonna j.d.o.o., OIB 04928620811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DinoDonna j.d.o.o.</item>
    </izvorni_sadrzaj>
    <derivirana_varijabla naziv="DomainObject.Predmet.ProtuStrankaListFormated_1">
      <item>DinoDonna j.d.o.o.</item>
    </derivirana_varijabla>
  </DomainObject.Predmet.ProtuStrankaListFormated>
  <DomainObject.Predmet.ProtuStrankaListFormatedOIB>
    <izvorni_sadrzaj>
      <item>DinoDonna j.d.o.o., OIB 04928620811</item>
    </izvorni_sadrzaj>
    <derivirana_varijabla naziv="DomainObject.Predmet.ProtuStrankaListFormatedOIB_1">
      <item>DinoDonna j.d.o.o., OIB 04928620811</item>
    </derivirana_varijabla>
  </DomainObject.Predmet.ProtuStrankaListFormatedOIB>
  <DomainObject.Predmet.ProtuStrankaListFormatedWithAdress>
    <izvorni_sadrzaj>
      <item>DinoDonna j.d.o.o., Zelinska 7, 10000 Zagreb</item>
    </izvorni_sadrzaj>
    <derivirana_varijabla naziv="DomainObject.Predmet.ProtuStrankaListFormatedWithAdress_1">
      <item>DinoDonna j.d.o.o., Zelinska 7, 10000 Zagreb</item>
    </derivirana_varijabla>
  </DomainObject.Predmet.ProtuStrankaListFormatedWithAdress>
  <DomainObject.Predmet.ProtuStrankaListFormatedWithAdressOIB>
    <izvorni_sadrzaj>
      <item>DinoDonna j.d.o.o., OIB 04928620811, Zelinska 7, 10000 Zagreb</item>
    </izvorni_sadrzaj>
    <derivirana_varijabla naziv="DomainObject.Predmet.ProtuStrankaListFormatedWithAdressOIB_1">
      <item>DinoDonna j.d.o.o., OIB 04928620811, Zelinska 7, 10000 Zagreb</item>
    </derivirana_varijabla>
  </DomainObject.Predmet.ProtuStrankaListFormatedWithAdressOIB>
  <DomainObject.Predmet.ProtuStrankaListNazivFormated>
    <izvorni_sadrzaj>
      <item>DinoDonna j.d.o.o.</item>
    </izvorni_sadrzaj>
    <derivirana_varijabla naziv="DomainObject.Predmet.ProtuStrankaListNazivFormated_1">
      <item>DinoDonna j.d.o.o.</item>
    </derivirana_varijabla>
  </DomainObject.Predmet.ProtuStrankaListNazivFormated>
  <DomainObject.Predmet.ProtuStrankaListNazivFormatedOIB>
    <izvorni_sadrzaj>
      <item>DinoDonna j.d.o.o., OIB 04928620811</item>
    </izvorni_sadrzaj>
    <derivirana_varijabla naziv="DomainObject.Predmet.ProtuStrankaListNazivFormatedOIB_1">
      <item>DinoDonna j.d.o.o., OIB 04928620811</item>
    </derivirana_varijabla>
  </DomainObject.Predmet.ProtuStrankaListNazivFormatedOIB>
  <DomainObject.Predmet.OstaliListFormated>
    <izvorni_sadrzaj>
      <item>Dino Konjević</item>
    </izvorni_sadrzaj>
    <derivirana_varijabla naziv="DomainObject.Predmet.OstaliListFormated_1">
      <item>Dino Konjević</item>
    </derivirana_varijabla>
  </DomainObject.Predmet.OstaliListFormated>
  <DomainObject.Predmet.OstaliListFormatedOIB>
    <izvorni_sadrzaj>
      <item>Dino Konjević, OIB 43709634779</item>
    </izvorni_sadrzaj>
    <derivirana_varijabla naziv="DomainObject.Predmet.OstaliListFormatedOIB_1">
      <item>Dino Konjević, OIB 43709634779</item>
    </derivirana_varijabla>
  </DomainObject.Predmet.OstaliListFormatedOIB>
  <DomainObject.Predmet.OstaliListFormatedWithAdress>
    <izvorni_sadrzaj>
      <item>Dino Konjević, Talani 2, 10000 Zagreb</item>
    </izvorni_sadrzaj>
    <derivirana_varijabla naziv="DomainObject.Predmet.OstaliListFormatedWithAdress_1">
      <item>Dino Konjević, Talani 2, 10000 Zagreb</item>
    </derivirana_varijabla>
  </DomainObject.Predmet.OstaliListFormatedWithAdress>
  <DomainObject.Predmet.OstaliListFormatedWithAdressOIB>
    <izvorni_sadrzaj>
      <item>Dino Konjević, OIB 43709634779, Talani 2, 10000 Zagreb</item>
    </izvorni_sadrzaj>
    <derivirana_varijabla naziv="DomainObject.Predmet.OstaliListFormatedWithAdressOIB_1">
      <item>Dino Konjević, OIB 43709634779, Talani 2, 10000 Zagreb</item>
    </derivirana_varijabla>
  </DomainObject.Predmet.OstaliListFormatedWithAdressOIB>
  <DomainObject.Predmet.OstaliListNazivFormated>
    <izvorni_sadrzaj>
      <item>Dino Konjević</item>
    </izvorni_sadrzaj>
    <derivirana_varijabla naziv="DomainObject.Predmet.OstaliListNazivFormated_1">
      <item>Dino Konjević</item>
    </derivirana_varijabla>
  </DomainObject.Predmet.OstaliListNazivFormated>
  <DomainObject.Predmet.OstaliListNazivFormatedOIB>
    <izvorni_sadrzaj>
      <item>Dino Konjević, OIB 43709634779</item>
    </izvorni_sadrzaj>
    <derivirana_varijabla naziv="DomainObject.Predmet.OstaliListNazivFormatedOIB_1">
      <item>Dino Konjević, OIB 43709634779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DinoDonna j.d.o.o.</izvorni_sadrzaj>
    <derivirana_varijabla naziv="DomainObject.Predmet.ProtustrankaIDrugi_1">DinoDonna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DinoDonna j.d.o.o., OIB 04928620811, Zelinska 7, 10000 Zagreb</izvorni_sadrzaj>
    <derivirana_varijabla naziv="DomainObject.Predmet.ProtustrankaIDrugiAdressOIB_1">DinoDonna j.d.o.o., OIB 04928620811,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DinoDonna j.d.o.o.</item>
      <item>FINA Regionalni centar Zagreb</item>
      <item>Dino Konjević</item>
    </izvorni_sadrzaj>
    <derivirana_varijabla naziv="DomainObject.Predmet.SudioniciListNaziv_1">
      <item>DinoDonna j.d.o.o.</item>
      <item>FINA Regionalni centar Zagreb</item>
      <item>Dino Konjević</item>
    </derivirana_varijabla>
  </DomainObject.Predmet.SudioniciListNaziv>
  <DomainObject.Predmet.SudioniciListAdressOIB>
    <izvorni_sadrzaj>
      <item>DinoDonna j.d.o.o., OIB 04928620811, Zelinska 7,10000 Zagreb</item>
      <item>FINA Regionalni centar Zagreb, OIB 85821130368, Trg svibanjskih žrtava 1995. 1,10000 Zagreb</item>
      <item>Dino Konjević, OIB 43709634779, Talani 2,10000 Zagreb</item>
    </izvorni_sadrzaj>
    <derivirana_varijabla naziv="DomainObject.Predmet.SudioniciListAdressOIB_1">
      <item>DinoDonna j.d.o.o., OIB 04928620811, Zelinska 7,10000 Zagreb</item>
      <item>FINA Regionalni centar Zagreb, OIB 85821130368, Trg svibanjskih žrtava 1995. 1,10000 Zagreb</item>
      <item>Dino Konjević, OIB 43709634779, Talani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04928620811</item>
      <item>, OIB 85821130368</item>
      <item>, OIB 43709634779</item>
    </izvorni_sadrzaj>
    <derivirana_varijabla naziv="DomainObject.Predmet.SudioniciListNazivOIB_1">
      <item>, OIB 04928620811</item>
      <item>, OIB 85821130368</item>
      <item>, OIB 43709634779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4E56F-0D28-4A9E-9A05-72B726AAE1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987</properties:Words>
  <properties:Characters>5367</properties:Characters>
  <properties:Lines>198</properties:Lines>
  <properties:Paragraphs>47</properties:Paragraphs>
  <properties:TotalTime>406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2018-01-08T10:37:00Z</cp:lastPrinted>
  <dcterms:modified xmlns:xsi="http://www.w3.org/2001/XMLSchema-instance" xsi:type="dcterms:W3CDTF">2018-01-11T11:41:00Z</dcterms:modified>
  <cp:revision>574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