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8c01" w14:paraId="0bf8c01" w:rsidRDefault="00413C9C" w:rsidP="00413C9C" w:rsidR="00413C9C" w:rsidRPr="00AA1FB7">
      <w:pPr>
        <w:jc w:val="both"/>
        <w15:collapsed w:val="false"/>
      </w:pPr>
      <w:bookmarkStart w:name="_GoBack" w:id="0"/>
      <w:bookmarkEnd w:id="0"/>
      <w:r w:rsidRPr="00AA1FB7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3C9C" w:rsidP="00413C9C" w:rsidR="00413C9C" w:rsidRPr="00AA1FB7">
      <w:pPr>
        <w:jc w:val="both"/>
      </w:pPr>
      <w:r w:rsidRPr="00AA1FB7">
        <w:t>REPUBLIKA HRVATSKA                                                                     1</w:t>
      </w:r>
      <w:r w:rsidR="00447E80">
        <w:t>.</w:t>
      </w:r>
      <w:r w:rsidRPr="00AA1FB7">
        <w:t xml:space="preserve"> St-1</w:t>
      </w:r>
      <w:r w:rsidR="00447E80">
        <w:t>233</w:t>
      </w:r>
      <w:r w:rsidRPr="00AA1FB7">
        <w:t>/</w:t>
      </w:r>
      <w:r w:rsidR="00447E80">
        <w:t>20</w:t>
      </w:r>
      <w:r w:rsidRPr="00AA1FB7">
        <w:t>12</w:t>
      </w:r>
      <w:r w:rsidR="00447E80">
        <w:t>.</w:t>
      </w:r>
    </w:p>
    <w:p w:rsidRDefault="00413C9C" w:rsidP="00413C9C" w:rsidR="00413C9C" w:rsidRPr="00AA1FB7">
      <w:pPr>
        <w:jc w:val="both"/>
      </w:pPr>
      <w:r w:rsidRPr="00AA1FB7">
        <w:t>TRGOVAČKI SUD U ZAGREBU</w:t>
      </w:r>
    </w:p>
    <w:p w:rsidRDefault="00413C9C" w:rsidP="00413C9C" w:rsidR="00413C9C" w:rsidRPr="00AA1FB7">
      <w:pPr>
        <w:jc w:val="both"/>
      </w:pPr>
      <w:r w:rsidRPr="00AA1FB7">
        <w:t xml:space="preserve">Zagreb, </w:t>
      </w:r>
      <w:proofErr w:type="spellStart"/>
      <w:r w:rsidRPr="00AA1FB7">
        <w:t>Amruševa</w:t>
      </w:r>
      <w:proofErr w:type="spellEnd"/>
      <w:r w:rsidRPr="00AA1FB7">
        <w:t xml:space="preserve"> 1/II</w:t>
      </w:r>
    </w:p>
    <w:p w:rsidRDefault="00413C9C" w:rsidP="00413C9C" w:rsidR="00413C9C" w:rsidRPr="00AA1FB7">
      <w:pPr>
        <w:jc w:val="center"/>
      </w:pPr>
      <w:r w:rsidRPr="00AA1FB7">
        <w:t>Z  A  K  L J  U  Č  A   K</w:t>
      </w:r>
    </w:p>
    <w:p w:rsidRDefault="00413C9C" w:rsidP="00413C9C" w:rsidR="00413C9C" w:rsidRPr="00AA1FB7">
      <w:pPr>
        <w:jc w:val="both"/>
      </w:pPr>
    </w:p>
    <w:p w:rsidRDefault="00405223" w:rsidP="00413C9C" w:rsidR="00413C9C" w:rsidRPr="00AA1FB7">
      <w:pPr>
        <w:jc w:val="both"/>
      </w:pPr>
      <w:r>
        <w:t>Trgovački sud u Zagrebu po sucu Nini Radiću kao stečajnom sucu u stečajnom postupku nad RENIMO d.o.o. u stečaju za trgovinu i usluge, Zagreb, Petrinjska 3, MBS:080314780, OIB:26470080925, 3</w:t>
      </w:r>
      <w:r w:rsidR="00944A66">
        <w:t>1</w:t>
      </w:r>
      <w:r>
        <w:t>. siječnja 2019. godine</w:t>
      </w:r>
      <w:r w:rsidR="00413C9C" w:rsidRPr="00AA1FB7">
        <w:t>,</w:t>
      </w:r>
    </w:p>
    <w:p w:rsidRDefault="00413C9C" w:rsidP="00413C9C" w:rsidR="00413C9C" w:rsidRPr="00AA1FB7">
      <w:pPr>
        <w:jc w:val="both"/>
      </w:pPr>
    </w:p>
    <w:p w:rsidRDefault="00413C9C" w:rsidP="00413C9C" w:rsidR="00413C9C" w:rsidRPr="00AA1FB7">
      <w:pPr>
        <w:jc w:val="center"/>
        <w:rPr>
          <w:b/>
        </w:rPr>
      </w:pPr>
      <w:r w:rsidRPr="00AA1FB7">
        <w:rPr>
          <w:b/>
        </w:rPr>
        <w:t xml:space="preserve">z  a  k  </w:t>
      </w:r>
      <w:proofErr w:type="spellStart"/>
      <w:r w:rsidRPr="00AA1FB7">
        <w:rPr>
          <w:b/>
        </w:rPr>
        <w:t>lj</w:t>
      </w:r>
      <w:proofErr w:type="spellEnd"/>
      <w:r w:rsidRPr="00AA1FB7">
        <w:rPr>
          <w:b/>
        </w:rPr>
        <w:t xml:space="preserve">  u  č  i  o     j  e</w:t>
      </w:r>
    </w:p>
    <w:p w:rsidRDefault="00413C9C" w:rsidP="00413C9C" w:rsidR="00413C9C" w:rsidRPr="00AA1FB7">
      <w:pPr>
        <w:jc w:val="both"/>
        <w:rPr>
          <w:b/>
        </w:rPr>
      </w:pPr>
    </w:p>
    <w:p w:rsidRDefault="005558CE" w:rsidP="00405223" w:rsidR="004C4524" w:rsidRPr="00AA1FB7">
      <w:pPr>
        <w:jc w:val="both"/>
      </w:pPr>
      <w:r w:rsidRPr="00AA1FB7">
        <w:rPr>
          <w:b/>
        </w:rPr>
        <w:t>I</w:t>
      </w:r>
      <w:r w:rsidRPr="00AA1FB7">
        <w:t xml:space="preserve"> Nekretnina, upisana u  zemljišne knjige, </w:t>
      </w:r>
      <w:r w:rsidR="00405223" w:rsidRPr="00405223">
        <w:t xml:space="preserve">Općinskog Građanskog suda u Zagrebu, </w:t>
      </w:r>
      <w:proofErr w:type="spellStart"/>
      <w:r w:rsidR="00405223" w:rsidRPr="00405223">
        <w:t>Zemljišnokjižni</w:t>
      </w:r>
      <w:proofErr w:type="spellEnd"/>
      <w:r w:rsidR="00405223" w:rsidRPr="00405223">
        <w:t xml:space="preserve"> odjel Zagreb, Knjiga PU: GRAD ZAGREB, broj poduloška: 5920 / </w:t>
      </w:r>
      <w:proofErr w:type="spellStart"/>
      <w:r w:rsidR="00405223" w:rsidRPr="00405223">
        <w:t>zk.ul</w:t>
      </w:r>
      <w:proofErr w:type="spellEnd"/>
      <w:r w:rsidR="00405223" w:rsidRPr="00405223">
        <w:t xml:space="preserve">. 2772, pod A II kao 1.1 stan u prizemlju lijevo koji se sastoji od jedne sobe i ostalih prostorija u površini </w:t>
      </w:r>
      <w:smartTag w:element="metricconverter" w:uri="urn:schemas-microsoft-com:office:smarttags">
        <w:smartTagPr>
          <w:attr w:val="34.76 m2" w:name="ProductID"/>
        </w:smartTagPr>
        <w:r w:rsidR="00405223" w:rsidRPr="00405223">
          <w:t>34.76 m2</w:t>
        </w:r>
      </w:smartTag>
      <w:r w:rsidR="00405223" w:rsidRPr="00405223">
        <w:t>, sve u A I  opisano kao stambena zgrada Vlaška 24, Zagreb, sagrađena na čest. br. 2695, po novoj izmjeri  čest. br. 2392 k.o. Centar</w:t>
      </w:r>
      <w:r w:rsidR="00405223">
        <w:t>,</w:t>
      </w:r>
    </w:p>
    <w:p w:rsidRDefault="00413C9C" w:rsidP="00413C9C" w:rsidR="00413C9C" w:rsidRPr="00AA1FB7">
      <w:pPr>
        <w:pBdr>
          <w:bottom w:space="1" w:sz="4" w:color="auto" w:val="single"/>
        </w:pBdr>
        <w:jc w:val="both"/>
      </w:pPr>
      <w:r w:rsidRPr="007C157A">
        <w:t>na</w:t>
      </w:r>
      <w:r w:rsidR="00B76349" w:rsidRPr="007C157A">
        <w:t xml:space="preserve"> kojoj nekretnini je na listu C</w:t>
      </w:r>
      <w:r w:rsidRPr="007C157A">
        <w:t>/ teretovnica/ upisano</w:t>
      </w:r>
      <w:r w:rsidRPr="00AA1FB7">
        <w:rPr>
          <w:b/>
        </w:rPr>
        <w:t xml:space="preserve"> </w:t>
      </w:r>
      <w:r w:rsidR="00405223">
        <w:t xml:space="preserve">pravo pod  Z-18051/08, Z-18054/08 i Z-32761/09, sve u korist Privredne banke Zagreb d.d. Zagreb, </w:t>
      </w:r>
      <w:proofErr w:type="spellStart"/>
      <w:r w:rsidR="00405223">
        <w:t>Račkoga</w:t>
      </w:r>
      <w:proofErr w:type="spellEnd"/>
      <w:r w:rsidR="00405223">
        <w:t xml:space="preserve"> 6</w:t>
      </w:r>
      <w:r w:rsidRPr="00AA1FB7">
        <w:t>,</w:t>
      </w:r>
      <w:r w:rsidR="005558CE" w:rsidRPr="00AA1FB7">
        <w:t xml:space="preserve"> </w:t>
      </w:r>
      <w:r w:rsidRPr="00AA1FB7">
        <w:t>dosuđena pravomoćnim rješenjem od 3. s</w:t>
      </w:r>
      <w:r w:rsidR="004A5424">
        <w:t>iječnja</w:t>
      </w:r>
      <w:r w:rsidRPr="00AA1FB7">
        <w:t xml:space="preserve"> 201</w:t>
      </w:r>
      <w:r w:rsidR="004A5424">
        <w:t>9</w:t>
      </w:r>
      <w:r w:rsidRPr="00AA1FB7">
        <w:t>., godine  kupcu</w:t>
      </w:r>
      <w:r w:rsidRPr="00AA1FB7">
        <w:rPr>
          <w:b/>
        </w:rPr>
        <w:t xml:space="preserve"> </w:t>
      </w:r>
      <w:r w:rsidR="00405223">
        <w:rPr>
          <w:b/>
        </w:rPr>
        <w:t xml:space="preserve">Abraham </w:t>
      </w:r>
      <w:proofErr w:type="spellStart"/>
      <w:r w:rsidR="00405223">
        <w:rPr>
          <w:b/>
        </w:rPr>
        <w:t>Mišetić</w:t>
      </w:r>
      <w:proofErr w:type="spellEnd"/>
      <w:r w:rsidR="00405223">
        <w:rPr>
          <w:b/>
        </w:rPr>
        <w:t xml:space="preserve"> iz Zagreba, Palmotićeva 34,</w:t>
      </w:r>
      <w:r w:rsidR="00405223">
        <w:t xml:space="preserve"> </w:t>
      </w:r>
      <w:r w:rsidR="00405223">
        <w:rPr>
          <w:b/>
        </w:rPr>
        <w:t>OIB: 75651599634</w:t>
      </w:r>
      <w:r w:rsidR="005558CE" w:rsidRPr="00AA1FB7">
        <w:t>,</w:t>
      </w:r>
      <w:r w:rsidRPr="00AA1FB7">
        <w:t xml:space="preserve"> predaje se u posjed kupcu. </w:t>
      </w:r>
    </w:p>
    <w:p w:rsidRDefault="00413C9C" w:rsidP="00413C9C" w:rsidR="00413C9C" w:rsidRPr="00AA1FB7">
      <w:pPr>
        <w:jc w:val="both"/>
        <w:rPr>
          <w:b/>
        </w:rPr>
      </w:pPr>
      <w:r w:rsidRPr="00AA1FB7">
        <w:rPr>
          <w:b/>
        </w:rPr>
        <w:t>II</w:t>
      </w:r>
    </w:p>
    <w:p w:rsidRDefault="00413C9C" w:rsidP="00413C9C" w:rsidR="00413C9C" w:rsidRPr="00AA1FB7">
      <w:pPr>
        <w:jc w:val="both"/>
      </w:pPr>
      <w:r w:rsidRPr="00AA1FB7">
        <w:t xml:space="preserve">Potvrđuje se da je kupac, </w:t>
      </w:r>
      <w:r w:rsidR="00405223" w:rsidRPr="007C157A">
        <w:t xml:space="preserve">Abraham </w:t>
      </w:r>
      <w:proofErr w:type="spellStart"/>
      <w:r w:rsidR="00405223" w:rsidRPr="007C157A">
        <w:t>Mišetić</w:t>
      </w:r>
      <w:proofErr w:type="spellEnd"/>
      <w:r w:rsidR="00405223" w:rsidRPr="007C157A">
        <w:t xml:space="preserve"> iz Zagreba, Palmotićeva 34, OIB: 75651599634</w:t>
      </w:r>
      <w:r w:rsidR="005558CE" w:rsidRPr="007C157A">
        <w:t>,</w:t>
      </w:r>
      <w:r w:rsidRPr="007C157A">
        <w:t xml:space="preserve"> </w:t>
      </w:r>
      <w:r w:rsidRPr="00AA1FB7">
        <w:t xml:space="preserve">položio  </w:t>
      </w:r>
      <w:proofErr w:type="spellStart"/>
      <w:r w:rsidRPr="00AA1FB7">
        <w:t>kupovninu</w:t>
      </w:r>
      <w:proofErr w:type="spellEnd"/>
      <w:r w:rsidRPr="00AA1FB7">
        <w:t xml:space="preserve"> u cijelosti, te se dozvoljava i određuje upis iz točke </w:t>
      </w:r>
      <w:r w:rsidR="00043B2C">
        <w:t>III</w:t>
      </w:r>
      <w:r w:rsidRPr="00AA1FB7">
        <w:t xml:space="preserve"> rješenja od </w:t>
      </w:r>
      <w:r w:rsidR="004A5424">
        <w:t>3. siječnja 2019</w:t>
      </w:r>
      <w:r w:rsidRPr="00AA1FB7">
        <w:t>. u cijelosti.</w:t>
      </w:r>
    </w:p>
    <w:p w:rsidRDefault="00413C9C" w:rsidP="00413C9C" w:rsidR="00413C9C" w:rsidRPr="00AA1FB7">
      <w:pPr>
        <w:jc w:val="both"/>
        <w:rPr>
          <w:b/>
        </w:rPr>
      </w:pPr>
      <w:r w:rsidRPr="00AA1FB7">
        <w:rPr>
          <w:b/>
        </w:rPr>
        <w:t>III</w:t>
      </w:r>
    </w:p>
    <w:p w:rsidRDefault="00413C9C" w:rsidP="00413C9C" w:rsidR="00413C9C" w:rsidRPr="00AA1FB7">
      <w:pPr>
        <w:jc w:val="both"/>
      </w:pPr>
      <w:r w:rsidRPr="00AA1FB7">
        <w:t xml:space="preserve">Ovaj zaključak dostavlja se </w:t>
      </w:r>
      <w:r w:rsidR="00A73CD5">
        <w:t>Općinskom građanskom sudu u Zagrebu, z</w:t>
      </w:r>
      <w:r w:rsidR="004A5424">
        <w:t>emljišnok</w:t>
      </w:r>
      <w:r w:rsidR="00A73CD5">
        <w:t>n</w:t>
      </w:r>
      <w:r w:rsidR="004A5424">
        <w:t>jižni odjel Zagreb,</w:t>
      </w:r>
      <w:r w:rsidR="004A5424" w:rsidRPr="00AA1FB7">
        <w:t xml:space="preserve"> </w:t>
      </w:r>
      <w:r w:rsidRPr="00AA1FB7">
        <w:t xml:space="preserve">radi obavljanja upisa (članak 101. stavak 3. OZ-a) uz pravomoćno rješenje o dosudi od </w:t>
      </w:r>
      <w:r w:rsidR="004A5424">
        <w:t>3. siječnja 2019</w:t>
      </w:r>
      <w:r w:rsidRPr="00AA1FB7">
        <w:t>. godine.</w:t>
      </w:r>
    </w:p>
    <w:p w:rsidRDefault="00413C9C" w:rsidP="00413C9C" w:rsidR="00413C9C" w:rsidRPr="007C157A">
      <w:pPr>
        <w:ind w:left="360"/>
        <w:jc w:val="center"/>
      </w:pPr>
      <w:r w:rsidRPr="007C157A">
        <w:t>O  b  r  a  z  l  o  ž  e  nj  e</w:t>
      </w:r>
    </w:p>
    <w:p w:rsidRDefault="00413C9C" w:rsidP="00413C9C" w:rsidR="00413C9C" w:rsidRPr="00AA1FB7">
      <w:pPr>
        <w:ind w:left="360"/>
        <w:jc w:val="both"/>
        <w:rPr>
          <w:b/>
        </w:rPr>
      </w:pPr>
    </w:p>
    <w:p w:rsidRDefault="00413C9C" w:rsidP="00413C9C" w:rsidR="00413C9C" w:rsidRPr="00AA1FB7">
      <w:pPr>
        <w:jc w:val="both"/>
      </w:pPr>
      <w:r w:rsidRPr="00AA1FB7">
        <w:t xml:space="preserve">Rješenje gornjeg broja od </w:t>
      </w:r>
      <w:r w:rsidR="004A5424">
        <w:t>3. siječnja 2019</w:t>
      </w:r>
      <w:r w:rsidRPr="00AA1FB7">
        <w:t xml:space="preserve">. godine steklo je u cijelosti svojstvo pravomoćnosti. Kupac je uplatio cijenu u cijelosti. Temeljem stanja spisa, sukladno članku 101. Ovršnog zakona, donijet je ovaj zaključak. </w:t>
      </w:r>
    </w:p>
    <w:p w:rsidRDefault="00413C9C" w:rsidP="00413C9C" w:rsidR="00413C9C" w:rsidRPr="00AA1FB7">
      <w:pPr>
        <w:jc w:val="both"/>
      </w:pPr>
    </w:p>
    <w:p w:rsidRDefault="00413C9C" w:rsidP="00413C9C" w:rsidR="00413C9C" w:rsidRPr="00AA1FB7">
      <w:pPr>
        <w:jc w:val="center"/>
      </w:pPr>
      <w:r w:rsidRPr="00AA1FB7">
        <w:t xml:space="preserve">U Zagrebu, </w:t>
      </w:r>
      <w:r w:rsidR="004A5424">
        <w:t>3</w:t>
      </w:r>
      <w:r w:rsidR="00944A66">
        <w:t>1</w:t>
      </w:r>
      <w:r w:rsidR="004A5424">
        <w:t>. siječnja 2019</w:t>
      </w:r>
      <w:r w:rsidRPr="00AA1FB7">
        <w:t>. godine</w:t>
      </w:r>
    </w:p>
    <w:p w:rsidRDefault="00413C9C" w:rsidP="00413C9C" w:rsidR="00413C9C" w:rsidRPr="00AA1FB7">
      <w:pPr>
        <w:jc w:val="center"/>
      </w:pPr>
    </w:p>
    <w:p w:rsidRDefault="00413C9C" w:rsidP="00413C9C" w:rsidR="00413C9C" w:rsidRPr="00AA1FB7">
      <w:pPr>
        <w:jc w:val="both"/>
      </w:pPr>
      <w:r w:rsidRPr="00AA1FB7">
        <w:t xml:space="preserve">                                                                                                    STEČAJNI SUDAC:</w:t>
      </w:r>
    </w:p>
    <w:p w:rsidRDefault="00413C9C" w:rsidP="00413C9C" w:rsidR="00413C9C" w:rsidRPr="00AA1FB7">
      <w:pPr>
        <w:jc w:val="both"/>
      </w:pPr>
      <w:r w:rsidRPr="00AA1FB7">
        <w:t xml:space="preserve">                                                                                                    NINO RADIĆ  </w:t>
      </w:r>
      <w:r w:rsidR="00B5617C">
        <w:t xml:space="preserve">v.r. </w:t>
      </w:r>
    </w:p>
    <w:p w:rsidRDefault="00413C9C" w:rsidP="00413C9C" w:rsidR="00413C9C" w:rsidRPr="00AA1FB7">
      <w:pPr>
        <w:jc w:val="both"/>
      </w:pPr>
      <w:r w:rsidRPr="00AA1FB7">
        <w:t>POUKA</w:t>
      </w:r>
      <w:r w:rsidR="00944A66">
        <w:t xml:space="preserve"> O PRAVNOM LIJEKU</w:t>
      </w:r>
      <w:r w:rsidRPr="00AA1FB7">
        <w:t xml:space="preserve">: </w:t>
      </w:r>
    </w:p>
    <w:p w:rsidRDefault="00413C9C" w:rsidP="00413C9C" w:rsidR="00413C9C" w:rsidRPr="00AA1FB7">
      <w:pPr>
        <w:jc w:val="both"/>
      </w:pPr>
      <w:r w:rsidRPr="00AA1FB7">
        <w:t>Protiv ovog zaključka žalba nije dopuštena (čl. 11. stavak 9. SZ-a).</w:t>
      </w:r>
      <w:r w:rsidRPr="00AA1FB7">
        <w:tab/>
      </w:r>
    </w:p>
    <w:p w:rsidRDefault="00413C9C" w:rsidP="00413C9C" w:rsidR="00413C9C" w:rsidRPr="00AA1FB7">
      <w:pPr>
        <w:jc w:val="both"/>
      </w:pPr>
    </w:p>
    <w:p w:rsidRDefault="00B5617C" w:rsidP="00413C9C" w:rsidR="00B561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B5617C" w:rsidP="00413C9C" w:rsidR="00413C9C" w:rsidRPr="00AA1FB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 Slaviček </w:t>
      </w:r>
      <w:r w:rsidR="00413C9C" w:rsidRPr="00AA1FB7">
        <w:tab/>
      </w:r>
      <w:r w:rsidR="00413C9C" w:rsidRPr="00AA1FB7">
        <w:tab/>
      </w:r>
      <w:r w:rsidR="00413C9C" w:rsidRPr="00AA1FB7">
        <w:tab/>
      </w:r>
      <w:r w:rsidR="00413C9C" w:rsidRPr="00AA1FB7">
        <w:tab/>
      </w:r>
      <w:r w:rsidR="00413C9C" w:rsidRPr="00AA1FB7">
        <w:tab/>
      </w:r>
      <w:r w:rsidR="00413C9C" w:rsidRPr="00AA1FB7">
        <w:tab/>
      </w:r>
      <w:r w:rsidR="00413C9C" w:rsidRPr="00AA1FB7">
        <w:tab/>
      </w:r>
      <w:r w:rsidR="00413C9C" w:rsidRPr="00AA1FB7">
        <w:tab/>
      </w:r>
      <w:r w:rsidR="00413C9C" w:rsidRPr="00AA1FB7">
        <w:tab/>
      </w:r>
    </w:p>
    <w:p w:rsidRDefault="00413C9C" w:rsidP="00413C9C" w:rsidR="00413C9C" w:rsidRPr="00AA1FB7">
      <w:pPr>
        <w:jc w:val="both"/>
      </w:pPr>
      <w:r w:rsidRPr="00AA1FB7">
        <w:tab/>
      </w:r>
    </w:p>
    <w:sectPr w:rsidR="00413C9C" w:rsidRPr="00AA1FB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3C9C"/>
    <w:rsid w:val="00000178"/>
    <w:rsid w:val="00043B2C"/>
    <w:rsid w:val="00060F63"/>
    <w:rsid w:val="001E7687"/>
    <w:rsid w:val="00212CD6"/>
    <w:rsid w:val="002F4FC7"/>
    <w:rsid w:val="00405223"/>
    <w:rsid w:val="00413C9C"/>
    <w:rsid w:val="00447E80"/>
    <w:rsid w:val="00450457"/>
    <w:rsid w:val="004A5424"/>
    <w:rsid w:val="004C4524"/>
    <w:rsid w:val="00545FE2"/>
    <w:rsid w:val="005558CE"/>
    <w:rsid w:val="006203B8"/>
    <w:rsid w:val="00685B5E"/>
    <w:rsid w:val="007644BB"/>
    <w:rsid w:val="007C157A"/>
    <w:rsid w:val="00810379"/>
    <w:rsid w:val="00944A66"/>
    <w:rsid w:val="009A4C6E"/>
    <w:rsid w:val="00A2002D"/>
    <w:rsid w:val="00A73CD5"/>
    <w:rsid w:val="00AA1FB7"/>
    <w:rsid w:val="00B5617C"/>
    <w:rsid w:val="00B7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3C9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3C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3C9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6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1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1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1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1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3C9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3C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3C9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6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1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1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1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1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4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00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096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726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772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St-1233/2012-106</izvorni_sadrzaj>
    <derivirana_varijabla naziv="DomainObject.Oznaka_1">St-1233/2012-106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2012.</izvorni_sadrzaj>
    <derivirana_varijabla naziv="DomainObject.Predmet.DatumOsnivanja_1">5.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St-1233/2012</izvorni_sadrzaj>
    <derivirana_varijabla naziv="DomainObject.Predmet.OznakaBroj_1">St-1233/2012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40.St-1233/12
66.St-1234/12</izvorni_sadrzaj>
    <derivirana_varijabla naziv="DomainObject.Predmet.PrimjedbaSuca_1">40.St-1233/12
66.St-1234/12</derivirana_varijabla>
  </DomainObject.Predmet.PrimjedbaSuca>
  <DomainObject.Predmet.ProtustrankaFormated>
    <izvorni_sadrzaj>  RENIMO d.o.o.</izvorni_sadrzaj>
    <derivirana_varijabla naziv="DomainObject.Predmet.ProtustrankaFormated_1">  RENIMO d.o.o.</derivirana_varijabla>
  </DomainObject.Predmet.ProtustrankaFormated>
  <DomainObject.Predmet.ProtustrankaFormatedOIB>
    <izvorni_sadrzaj>  RENIMO d.o.o., OIB 26470080925</izvorni_sadrzaj>
    <derivirana_varijabla naziv="DomainObject.Predmet.ProtustrankaFormatedOIB_1">  RENIMO d.o.o., OIB 26470080925</derivirana_varijabla>
  </DomainObject.Predmet.ProtustrankaFormatedOIB>
  <DomainObject.Predmet.ProtustrankaFormatedWithAdress>
    <izvorni_sadrzaj> RENIMO d.o.o., Petrinjska 3, 10000 Zagreb</izvorni_sadrzaj>
    <derivirana_varijabla naziv="DomainObject.Predmet.ProtustrankaFormatedWithAdress_1"> RENIMO d.o.o., Petrinjska 3, 10000 Zagreb</derivirana_varijabla>
  </DomainObject.Predmet.ProtustrankaFormatedWithAdress>
  <DomainObject.Predmet.ProtustrankaFormatedWithAdressOIB>
    <izvorni_sadrzaj> RENIMO d.o.o., OIB 26470080925, Petrinjska 3, 10000 Zagreb</izvorni_sadrzaj>
    <derivirana_varijabla naziv="DomainObject.Predmet.ProtustrankaFormatedWithAdressOIB_1"> RENIMO d.o.o., OIB 26470080925, Petrinjska 3, 10000 Zagreb</derivirana_varijabla>
  </DomainObject.Predmet.ProtustrankaFormatedWithAdressOIB>
  <DomainObject.Predmet.ProtustrankaWithAdress>
    <izvorni_sadrzaj>RENIMO d.o.o. Petrinjska 3, 10000 Zagreb</izvorni_sadrzaj>
    <derivirana_varijabla naziv="DomainObject.Predmet.ProtustrankaWithAdress_1">RENIMO d.o.o. Petrinjska 3, 10000 Zagreb</derivirana_varijabla>
  </DomainObject.Predmet.ProtustrankaWithAdress>
  <DomainObject.Predmet.ProtustrankaWithAdressOIB>
    <izvorni_sadrzaj>RENIMO d.o.o., OIB 26470080925, Petrinjska 3, 10000 Zagreb</izvorni_sadrzaj>
    <derivirana_varijabla naziv="DomainObject.Predmet.ProtustrankaWithAdressOIB_1">RENIMO d.o.o., OIB 26470080925, Petrinjska 3, 10000 Zagreb</derivirana_varijabla>
  </DomainObject.Predmet.ProtustrankaWithAdressOIB>
  <DomainObject.Predmet.ProtustrankaNazivFormated>
    <izvorni_sadrzaj>RENIMO d.o.o.</izvorni_sadrzaj>
    <derivirana_varijabla naziv="DomainObject.Predmet.ProtustrankaNazivFormated_1">RENIMO d.o.o.</derivirana_varijabla>
  </DomainObject.Predmet.ProtustrankaNazivFormated>
  <DomainObject.Predmet.ProtustrankaNazivFormatedOIB>
    <izvorni_sadrzaj>RENIMO d.o.o., OIB 26470080925</izvorni_sadrzaj>
    <derivirana_varijabla naziv="DomainObject.Predmet.ProtustrankaNazivFormatedOIB_1">RENIMO d.o.o., OIB 26470080925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VRBANIĆ; KATARINA ROGOŠIĆ; MARTINA GAJSKI zastupanog po punomoćniku IVAN ŠIMONOVIĆ; INFO-KOD društvo s ograničenom odgovornošću za proizvodnju, trgovinu i usluge; Abraham Mišetić</izvorni_sadrzaj>
    <derivirana_varijabla naziv="DomainObject.Predmet.StrankaFormated_1">  IVAN VRBANIĆ; KATARINA ROGOŠIĆ; MARTINA GAJSKI zastupanog po punomoćniku IVAN ŠIMONOVIĆ; INFO-KOD društvo s ograničenom odgovornošću za proizvodnju, trgovinu i usluge; Abraham Mišetić</derivirana_varijabla>
  </DomainObject.Predmet.StrankaFormated>
  <DomainObject.Predmet.StrankaFormatedOIB>
    <izvorni_sadrzaj>  IVAN VRBANIĆ; KATARINA ROGOŠIĆ, OIB 97310655459; MARTINA GAJSKI, OIB 34453810652 zastupanog po punomoćniku IVAN ŠIMONOVIĆ; INFO-KOD društvo s ograničenom odgovornošću za proizvodnju, trgovinu i usluge, OIB 87565323632; Abraham Mišetić, OIB 75651599634</izvorni_sadrzaj>
    <derivirana_varijabla naziv="DomainObject.Predmet.StrankaFormatedOIB_1">  IVAN VRBANIĆ; KATARINA ROGOŠIĆ, OIB 97310655459; MARTINA GAJSKI, OIB 34453810652 zastupanog po punomoćniku IVAN ŠIMONOVIĆ; INFO-KOD društvo s ograničenom odgovornošću za proizvodnju, trgovinu i usluge, OIB 87565323632; Abraham Mišetić, OIB 75651599634</derivirana_varijabla>
  </DomainObject.Predmet.StrankaFormatedOIB>
  <DomainObject.Predmet.StrankaFormatedWithAdress>
    <izvorni_sadrzaj> IVAN VRBANIĆ, KARASMANI 11, 10000 Zagreb; KATARINA ROGOŠIĆ; MARTINA GAJSKI zastupanog po punomoćniku IVAN ŠIMONOVIĆ; INFO-KOD društvo s ograničenom odgovornošću za proizvodnju, trgovinu i usluge, Dinarski put 1/b, 10000 Zagreb; Abraham Mišetić, Palmotićeva Ulica 34, 10000 Zagreb</izvorni_sadrzaj>
    <derivirana_varijabla naziv="DomainObject.Predmet.StrankaFormatedWithAdress_1"> IVAN VRBANIĆ, KARASMANI 11, 10000 Zagreb; KATARINA ROGOŠIĆ; MARTINA GAJSKI zastupanog po punomoćniku IVAN ŠIMONOVIĆ; INFO-KOD društvo s ograničenom odgovornošću za proizvodnju, trgovinu i usluge, Dinarski put 1/b, 10000 Zagreb; Abraham Mišetić, Palmotićeva Ulica 34, 10000 Zagreb</derivirana_varijabla>
  </DomainObject.Predmet.StrankaFormatedWithAdress>
  <DomainObject.Predmet.StrankaFormatedWithAdressOIB>
    <izvorni_sadrzaj> IVAN VRBANIĆ, KARASMANI 11, 10000 Zagreb; KATARINA ROGOŠIĆ, OIB 97310655459; MARTINA GAJSKI, OIB 34453810652 zastupanog po punomoćniku IVAN ŠIMONOVIĆ; INFO-KOD društvo s ograničenom odgovornošću za proizvodnju, trgovinu i usluge, OIB 87565323632, Dinarski put 1/b, 10000 Zagreb; Abraham Mišetić, OIB 75651599634, Palmotićeva Ulica 34, 10000 Zagreb</izvorni_sadrzaj>
    <derivirana_varijabla naziv="DomainObject.Predmet.StrankaFormatedWithAdressOIB_1"> IVAN VRBANIĆ, KARASMANI 11, 10000 Zagreb; KATARINA ROGOŠIĆ, OIB 97310655459; MARTINA GAJSKI, OIB 34453810652 zastupanog po punomoćniku IVAN ŠIMONOVIĆ; INFO-KOD društvo s ograničenom odgovornošću za proizvodnju, trgovinu i usluge, OIB 87565323632, Dinarski put 1/b, 10000 Zagreb; Abraham Mišetić, OIB 75651599634, Palmotićeva Ulica 34, 10000 Zagreb</derivirana_varijabla>
  </DomainObject.Predmet.StrankaFormatedWithAdressOIB>
  <DomainObject.Predmet.StrankaWithAdress>
    <izvorni_sadrzaj>IVAN VRBANIĆ KARASMANI 11,10000 Zagreb,KATARINA ROGOŠIĆ ,MARTINA GAJSKI ,INFO-KOD društvo s ograničenom odgovornošću za proizvodnju, trgovinu i usluge Dinarski put 1/b,10000 Zagreb,Abraham Mišetić Palmotićeva Ulica 34,10000 Zagreb</izvorni_sadrzaj>
    <derivirana_varijabla naziv="DomainObject.Predmet.StrankaWithAdress_1">IVAN VRBANIĆ KARASMANI 11,10000 Zagreb,KATARINA ROGOŠIĆ ,MARTINA GAJSKI ,INFO-KOD društvo s ograničenom odgovornošću za proizvodnju, trgovinu i usluge Dinarski put 1/b,10000 Zagreb,Abraham Mišetić Palmotićeva Ulica 34,10000 Zagreb</derivirana_varijabla>
  </DomainObject.Predmet.StrankaWithAdress>
  <DomainObject.Predmet.StrankaWithAdressOIB>
    <izvorni_sadrzaj>IVAN VRBANIĆ, KARASMANI 11,10000 Zagreb,KATARINA ROGOŠIĆ, OIB 97310655459,MARTINA GAJSKI, OIB 34453810652,INFO-KOD društvo s ograničenom odgovornošću za proizvodnju, trgovinu i usluge, OIB 87565323632, Dinarski put 1/b,10000 Zagreb,Abraham Mišetić, OIB 75651599634, Palmotićeva Ulica 34,10000 Zagreb</izvorni_sadrzaj>
    <derivirana_varijabla naziv="DomainObject.Predmet.StrankaWithAdressOIB_1">IVAN VRBANIĆ, KARASMANI 11,10000 Zagreb,KATARINA ROGOŠIĆ, OIB 97310655459,MARTINA GAJSKI, OIB 34453810652,INFO-KOD društvo s ograničenom odgovornošću za proizvodnju, trgovinu i usluge, OIB 87565323632, Dinarski put 1/b,10000 Zagreb,Abraham Mišetić, OIB 75651599634, Palmotićeva Ulica 34,10000 Zagreb</derivirana_varijabla>
  </DomainObject.Predmet.StrankaWithAdressOIB>
  <DomainObject.Predmet.StrankaNazivFormated>
    <izvorni_sadrzaj>IVAN VRBANIĆ,KATARINA ROGOŠIĆ,MARTINA GAJSKI,INFO-KOD društvo s ograničenom odgovornošću za proizvodnju, trgovinu i usluge,Abraham Mišetić</izvorni_sadrzaj>
    <derivirana_varijabla naziv="DomainObject.Predmet.StrankaNazivFormated_1">IVAN VRBANIĆ,KATARINA ROGOŠIĆ,MARTINA GAJSKI,INFO-KOD društvo s ograničenom odgovornošću za proizvodnju, trgovinu i usluge,Abraham Mišetić</derivirana_varijabla>
  </DomainObject.Predmet.StrankaNazivFormated>
  <DomainObject.Predmet.StrankaNazivFormatedOIB>
    <izvorni_sadrzaj>IVAN VRBANIĆ,KATARINA ROGOŠIĆ, OIB 97310655459,MARTINA GAJSKI, OIB 34453810652,INFO-KOD društvo s ograničenom odgovornošću za proizvodnju, trgovinu i usluge, OIB 87565323632,Abraham Mišetić, OIB 75651599634</izvorni_sadrzaj>
    <derivirana_varijabla naziv="DomainObject.Predmet.StrankaNazivFormatedOIB_1">IVAN VRBANIĆ,KATARINA ROGOŠIĆ, OIB 97310655459,MARTINA GAJSKI, OIB 34453810652,INFO-KOD društvo s ograničenom odgovornošću za proizvodnju, trgovinu i usluge, OIB 87565323632,Abraham Mišetić, OIB 75651599634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IVAN VRBANIĆ</item>
      <item>KATARINA ROGOŠIĆ</item>
      <item>MARTINA GAJSKI zastupanog po punomoćniku IVAN ŠIMONOVIĆ</item>
      <item>INFO-KOD društvo s ograničenom odgovornošću za proizvodnju, trgovinu i usluge</item>
      <item>Abraham Mišetić</item>
    </izvorni_sadrzaj>
    <derivirana_varijabla naziv="DomainObject.Predmet.StrankaListFormated_1">
      <item>IVAN VRBANIĆ</item>
      <item>KATARINA ROGOŠIĆ</item>
      <item>MARTINA GAJSKI zastupanog po punomoćniku IVAN ŠIMONOVIĆ</item>
      <item>INFO-KOD društvo s ograničenom odgovornošću za proizvodnju, trgovinu i usluge</item>
      <item>Abraham Mišetić</item>
    </derivirana_varijabla>
  </DomainObject.Predmet.StrankaListFormated>
  <DomainObject.Predmet.StrankaListFormatedOIB>
    <izvorni_sadrzaj>
      <item>IVAN VRBANIĆ</item>
      <item>KATARINA ROGOŠIĆ, OIB 97310655459</item>
      <item>MARTINA GAJSKI, OIB 34453810652 zastupanog po punomoćniku IVAN ŠIMONOVIĆ</item>
      <item>INFO-KOD društvo s ograničenom odgovornošću za proizvodnju, trgovinu i usluge, OIB 87565323632</item>
      <item>Abraham Mišetić, OIB 75651599634</item>
    </izvorni_sadrzaj>
    <derivirana_varijabla naziv="DomainObject.Predmet.StrankaListFormatedOIB_1">
      <item>IVAN VRBANIĆ</item>
      <item>KATARINA ROGOŠIĆ, OIB 97310655459</item>
      <item>MARTINA GAJSKI, OIB 34453810652 zastupanog po punomoćniku IVAN ŠIMONOVIĆ</item>
      <item>INFO-KOD društvo s ograničenom odgovornošću za proizvodnju, trgovinu i usluge, OIB 87565323632</item>
      <item>Abraham Mišetić, OIB 75651599634</item>
    </derivirana_varijabla>
  </DomainObject.Predmet.StrankaListFormatedOIB>
  <DomainObject.Predmet.StrankaListFormatedWithAdress>
    <izvorni_sadrzaj>
      <item>IVAN VRBANIĆ, KARASMANI 11, 10000 Zagreb</item>
      <item>KATARINA ROGOŠIĆ</item>
      <item>MARTINA GAJSKI zastupanog po punomoćniku IVAN ŠIMONOVIĆ</item>
      <item>INFO-KOD društvo s ograničenom odgovornošću za proizvodnju, trgovinu i usluge, Dinarski put 1/b, 10000 Zagreb</item>
      <item>Abraham Mišetić, Palmotićeva Ulica 34, 10000 Zagreb</item>
    </izvorni_sadrzaj>
    <derivirana_varijabla naziv="DomainObject.Predmet.StrankaListFormatedWithAdress_1">
      <item>IVAN VRBANIĆ, KARASMANI 11, 10000 Zagreb</item>
      <item>KATARINA ROGOŠIĆ</item>
      <item>MARTINA GAJSKI zastupanog po punomoćniku IVAN ŠIMONOVIĆ</item>
      <item>INFO-KOD društvo s ograničenom odgovornošću za proizvodnju, trgovinu i usluge, Dinarski put 1/b, 10000 Zagreb</item>
      <item>Abraham Mišetić, Palmotićeva Ulica 34, 10000 Zagreb</item>
    </derivirana_varijabla>
  </DomainObject.Predmet.StrankaListFormatedWithAdress>
  <DomainObject.Predmet.StrankaListFormatedWithAdressOIB>
    <izvorni_sadrzaj>
      <item>IVAN VRBANIĆ, KARASMANI 11, 10000 Zagreb</item>
      <item>KATARINA ROGOŠIĆ, OIB 97310655459</item>
      <item>MARTINA GAJSKI, OIB 34453810652 zastupanog po punomoćniku IVAN ŠIMONOVIĆ</item>
      <item>INFO-KOD društvo s ograničenom odgovornošću za proizvodnju, trgovinu i usluge, OIB 87565323632, Dinarski put 1/b, 10000 Zagreb</item>
      <item>Abraham Mišetić, OIB 75651599634, Palmotićeva Ulica 34, 10000 Zagreb</item>
    </izvorni_sadrzaj>
    <derivirana_varijabla naziv="DomainObject.Predmet.StrankaListFormatedWithAdressOIB_1">
      <item>IVAN VRBANIĆ, KARASMANI 11, 10000 Zagreb</item>
      <item>KATARINA ROGOŠIĆ, OIB 97310655459</item>
      <item>MARTINA GAJSKI, OIB 34453810652 zastupanog po punomoćniku IVAN ŠIMONOVIĆ</item>
      <item>INFO-KOD društvo s ograničenom odgovornošću za proizvodnju, trgovinu i usluge, OIB 87565323632, Dinarski put 1/b, 10000 Zagreb</item>
      <item>Abraham Mišetić, OIB 75651599634, Palmotićeva Ulica 34, 10000 Zagreb</item>
    </derivirana_varijabla>
  </DomainObject.Predmet.StrankaListFormatedWithAdressOIB>
  <DomainObject.Predmet.StrankaListNazivFormated>
    <izvorni_sadrzaj>
      <item>IVAN VRBANIĆ</item>
      <item>KATARINA ROGOŠIĆ</item>
      <item>MARTINA GAJSKI</item>
      <item>INFO-KOD društvo s ograničenom odgovornošću za proizvodnju, trgovinu i usluge</item>
      <item>Abraham Mišetić</item>
    </izvorni_sadrzaj>
    <derivirana_varijabla naziv="DomainObject.Predmet.StrankaListNazivFormated_1">
      <item>IVAN VRBANIĆ</item>
      <item>KATARINA ROGOŠIĆ</item>
      <item>MARTINA GAJSKI</item>
      <item>INFO-KOD društvo s ograničenom odgovornošću za proizvodnju, trgovinu i usluge</item>
      <item>Abraham Mišetić</item>
    </derivirana_varijabla>
  </DomainObject.Predmet.StrankaListNazivFormated>
  <DomainObject.Predmet.StrankaListNazivFormatedOIB>
    <izvorni_sadrzaj>
      <item>IVAN VRBANIĆ</item>
      <item>KATARINA ROGOŠIĆ, OIB 97310655459</item>
      <item>MARTINA GAJSKI, OIB 34453810652</item>
      <item>INFO-KOD društvo s ograničenom odgovornošću za proizvodnju, trgovinu i usluge, OIB 87565323632</item>
      <item>Abraham Mišetić, OIB 75651599634</item>
    </izvorni_sadrzaj>
    <derivirana_varijabla naziv="DomainObject.Predmet.StrankaListNazivFormatedOIB_1">
      <item>IVAN VRBANIĆ</item>
      <item>KATARINA ROGOŠIĆ, OIB 97310655459</item>
      <item>MARTINA GAJSKI, OIB 34453810652</item>
      <item>INFO-KOD društvo s ograničenom odgovornošću za proizvodnju, trgovinu i usluge, OIB 87565323632</item>
      <item>Abraham Mišetić, OIB 75651599634</item>
    </derivirana_varijabla>
  </DomainObject.Predmet.StrankaListNazivFormatedOIB>
  <DomainObject.Predmet.ProtuStrankaListFormated>
    <izvorni_sadrzaj>
      <item>RENIMO d.o.o.</item>
    </izvorni_sadrzaj>
    <derivirana_varijabla naziv="DomainObject.Predmet.ProtuStrankaListFormated_1">
      <item>RENIMO d.o.o.</item>
    </derivirana_varijabla>
  </DomainObject.Predmet.ProtuStrankaListFormated>
  <DomainObject.Predmet.ProtuStrankaListFormatedOIB>
    <izvorni_sadrzaj>
      <item>RENIMO d.o.o., OIB 26470080925</item>
    </izvorni_sadrzaj>
    <derivirana_varijabla naziv="DomainObject.Predmet.ProtuStrankaListFormatedOIB_1">
      <item>RENIMO d.o.o., OIB 26470080925</item>
    </derivirana_varijabla>
  </DomainObject.Predmet.ProtuStrankaListFormatedOIB>
  <DomainObject.Predmet.ProtuStrankaListFormatedWithAdress>
    <izvorni_sadrzaj>
      <item>RENIMO d.o.o., Petrinjska 3, 10000 Zagreb</item>
    </izvorni_sadrzaj>
    <derivirana_varijabla naziv="DomainObject.Predmet.ProtuStrankaListFormatedWithAdress_1">
      <item>RENIMO d.o.o., Petrinjska 3, 10000 Zagreb</item>
    </derivirana_varijabla>
  </DomainObject.Predmet.ProtuStrankaListFormatedWithAdress>
  <DomainObject.Predmet.ProtuStrankaListFormatedWithAdressOIB>
    <izvorni_sadrzaj>
      <item>RENIMO d.o.o., OIB 26470080925, Petrinjska 3, 10000 Zagreb</item>
    </izvorni_sadrzaj>
    <derivirana_varijabla naziv="DomainObject.Predmet.ProtuStrankaListFormatedWithAdressOIB_1">
      <item>RENIMO d.o.o., OIB 26470080925, Petrinjska 3, 10000 Zagreb</item>
    </derivirana_varijabla>
  </DomainObject.Predmet.ProtuStrankaListFormatedWithAdressOIB>
  <DomainObject.Predmet.ProtuStrankaListNazivFormated>
    <izvorni_sadrzaj>
      <item>RENIMO d.o.o.</item>
    </izvorni_sadrzaj>
    <derivirana_varijabla naziv="DomainObject.Predmet.ProtuStrankaListNazivFormated_1">
      <item>RENIMO d.o.o.</item>
    </derivirana_varijabla>
  </DomainObject.Predmet.ProtuStrankaListNazivFormated>
  <DomainObject.Predmet.ProtuStrankaListNazivFormatedOIB>
    <izvorni_sadrzaj>
      <item>RENIMO d.o.o., OIB 26470080925</item>
    </izvorni_sadrzaj>
    <derivirana_varijabla naziv="DomainObject.Predmet.ProtuStrankaListNazivFormatedOIB_1">
      <item>RENIMO d.o.o., OIB 26470080925</item>
    </derivirana_varijabla>
  </DomainObject.Predmet.ProtuStrankaListNazivFormatedOIB>
  <DomainObject.Predmet.OstaliListFormated>
    <izvorni_sadrzaj>
      <item>Zoran Mihajlović</item>
      <item>IVAN ŠIMONOVIĆ punomoćnik sudionika u postupku MARTINA GAJSKI</item>
      <item>Odvjetničko društvo ĐEREK I PARTNERI j.t.d.</item>
    </izvorni_sadrzaj>
    <derivirana_varijabla naziv="DomainObject.Predmet.OstaliListFormated_1">
      <item>Zoran Mihajlović</item>
      <item>IVAN ŠIMONOVIĆ punomoćnik sudionika u postupku MARTINA GAJSKI</item>
      <item>Odvjetničko društvo ĐEREK I PARTNERI j.t.d.</item>
    </derivirana_varijabla>
  </DomainObject.Predmet.OstaliListFormated>
  <DomainObject.Predmet.OstaliListFormatedOIB>
    <izvorni_sadrzaj>
      <item>Zoran Mihajlović, OIB 60407042502</item>
      <item>IVAN ŠIMONOVIĆ punomoćnik sudionika u postupku MARTINA GAJSKI</item>
      <item>Odvjetničko društvo ĐEREK I PARTNERI j.t.d., OIB 94143387714</item>
    </izvorni_sadrzaj>
    <derivirana_varijabla naziv="DomainObject.Predmet.OstaliListFormatedOIB_1">
      <item>Zoran Mihajlović, OIB 60407042502</item>
      <item>IVAN ŠIMONOVIĆ punomoćnik sudionika u postupku MARTINA GAJSKI</item>
      <item>Odvjetničko društvo ĐEREK I PARTNERI j.t.d., OIB 94143387714</item>
    </derivirana_varijabla>
  </DomainObject.Predmet.OstaliListFormatedOIB>
  <DomainObject.Predmet.OstaliListFormatedWithAdress>
    <izvorni_sadrzaj>
      <item>Zoran Mihajlović, Rendićeva 31, 10000 Zagreb</item>
      <item>IVAN ŠIMONOVIĆ, DALMATINSKA 10, 10000 Zagreb punomoćnik sudionika u postupku MARTINA GAJSKI</item>
      <item>Odvjetničko društvo ĐEREK I PARTNERI j.t.d., Pavla Hatza 5, 10000 Zagreb</item>
    </izvorni_sadrzaj>
    <derivirana_varijabla naziv="DomainObject.Predmet.OstaliListFormatedWithAdress_1">
      <item>Zoran Mihajlović, Rendićeva 31, 10000 Zagreb</item>
      <item>IVAN ŠIMONOVIĆ, DALMATINSKA 10, 10000 Zagreb punomoćnik sudionika u postupku MARTINA GAJSKI</item>
      <item>Odvjetničko društvo ĐEREK I PARTNERI j.t.d., Pavla Hatza 5, 10000 Zagreb</item>
    </derivirana_varijabla>
  </DomainObject.Predmet.OstaliListFormatedWithAdress>
  <DomainObject.Predmet.OstaliListFormatedWithAdressOIB>
    <izvorni_sadrzaj>
      <item>Zoran Mihajlović, OIB 60407042502, Rendićeva 31, 10000 Zagreb</item>
      <item>IVAN ŠIMONOVIĆ, DALMATINSKA 10, 10000 Zagreb punomoćnik sudionika u postupku MARTINA GAJSKI</item>
      <item>Odvjetničko društvo ĐEREK I PARTNERI j.t.d., OIB 94143387714, Pavla Hatza 5, 10000 Zagreb</item>
    </izvorni_sadrzaj>
    <derivirana_varijabla naziv="DomainObject.Predmet.OstaliListFormatedWithAdressOIB_1">
      <item>Zoran Mihajlović, OIB 60407042502, Rendićeva 31, 10000 Zagreb</item>
      <item>IVAN ŠIMONOVIĆ, DALMATINSKA 10, 10000 Zagreb punomoćnik sudionika u postupku MARTINA GAJSKI</item>
      <item>Odvjetničko društvo ĐEREK I PARTNERI j.t.d., OIB 94143387714, Pavla Hatza 5, 10000 Zagreb</item>
    </derivirana_varijabla>
  </DomainObject.Predmet.OstaliListFormatedWithAdressOIB>
  <DomainObject.Predmet.OstaliListNazivFormated>
    <izvorni_sadrzaj>
      <item>Zoran Mihajlović</item>
      <item>IVAN ŠIMONOVIĆ</item>
      <item>Odvjetničko društvo ĐEREK I PARTNERI j.t.d.</item>
    </izvorni_sadrzaj>
    <derivirana_varijabla naziv="DomainObject.Predmet.OstaliListNazivFormated_1">
      <item>Zoran Mihajlović</item>
      <item>IVAN ŠIMONOVIĆ</item>
      <item>Odvjetničko društvo ĐEREK I PARTNERI j.t.d.</item>
    </derivirana_varijabla>
  </DomainObject.Predmet.OstaliListNazivFormated>
  <DomainObject.Predmet.OstaliListNazivFormatedOIB>
    <izvorni_sadrzaj>
      <item>Zoran Mihajlović, OIB 60407042502</item>
      <item>IVAN ŠIMONOVIĆ</item>
      <item>Odvjetničko društvo ĐEREK I PARTNERI j.t.d., OIB 94143387714</item>
    </izvorni_sadrzaj>
    <derivirana_varijabla naziv="DomainObject.Predmet.OstaliListNazivFormatedOIB_1">
      <item>Zoran Mihajlović, OIB 60407042502</item>
      <item>IVAN ŠIMONOVIĆ</item>
      <item>Odvjetničko društvo ĐEREK I PARTNERI j.t.d., OIB 94143387714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St-1233/2012-106</izvorni_sadrzaj>
    <derivirana_varijabla naziv="DomainObject.PoslovniBrojDokumenta_1">St-1233/2012-106</derivirana_varijabla>
  </DomainObject.PoslovniBrojDokumenta>
  <DomainObject.Predmet.StrankaIDrugi>
    <izvorni_sadrzaj>IVAN VRBANIĆ i dr.</izvorni_sadrzaj>
    <derivirana_varijabla naziv="DomainObject.Predmet.StrankaIDrugi_1">IVAN VRBANIĆ i dr.</derivirana_varijabla>
  </DomainObject.Predmet.StrankaIDrugi>
  <DomainObject.Predmet.ProtustrankaIDrugi>
    <izvorni_sadrzaj>RENIMO d.o.o.</izvorni_sadrzaj>
    <derivirana_varijabla naziv="DomainObject.Predmet.ProtustrankaIDrugi_1">RENIMO d.o.o.</derivirana_varijabla>
  </DomainObject.Predmet.ProtustrankaIDrugi>
  <DomainObject.Predmet.StrankaIDrugiAdressOIB>
    <izvorni_sadrzaj>IVAN VRBANIĆ, KARASMANI 11, 10000 Zagreb i dr.</izvorni_sadrzaj>
    <derivirana_varijabla naziv="DomainObject.Predmet.StrankaIDrugiAdressOIB_1">IVAN VRBANIĆ, KARASMANI 11, 10000 Zagreb i dr.</derivirana_varijabla>
  </DomainObject.Predmet.StrankaIDrugiAdressOIB>
  <DomainObject.Predmet.ProtustrankaIDrugiAdressOIB>
    <izvorni_sadrzaj>RENIMO d.o.o., OIB 26470080925, Petrinjska 3, 10000 Zagreb</izvorni_sadrzaj>
    <derivirana_varijabla naziv="DomainObject.Predmet.ProtustrankaIDrugiAdressOIB_1">RENIMO d.o.o., OIB 26470080925, Petrinjska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RENIMO d.o.o.</item>
      <item>IVAN VRBANIĆ</item>
      <item>Zoran Mihajlović</item>
      <item>KATARINA ROGOŠIĆ</item>
      <item>MARTINA GAJSKI</item>
      <item>IVAN ŠIMONOVIĆ</item>
      <item>INFO-KOD društvo s ograničenom odgovornošću za proizvodnju, trgovinu i usluge</item>
      <item>Odvjetničko društvo ĐEREK I PARTNERI j.t.d.</item>
      <item>Abraham Mišetić</item>
    </izvorni_sadrzaj>
    <derivirana_varijabla naziv="DomainObject.Predmet.SudioniciListNaziv_1">
      <item>RENIMO d.o.o.</item>
      <item>IVAN VRBANIĆ</item>
      <item>Zoran Mihajlović</item>
      <item>KATARINA ROGOŠIĆ</item>
      <item>MARTINA GAJSKI</item>
      <item>IVAN ŠIMONOVIĆ</item>
      <item>INFO-KOD društvo s ograničenom odgovornošću za proizvodnju, trgovinu i usluge</item>
      <item>Odvjetničko društvo ĐEREK I PARTNERI j.t.d.</item>
      <item>Abraham Mišetić</item>
    </derivirana_varijabla>
  </DomainObject.Predmet.SudioniciListNaziv>
  <DomainObject.Predmet.SudioniciListAdressOIB>
    <izvorni_sadrzaj>
      <item>RENIMO d.o.o., OIB 26470080925, Petrinjska 3,10000 Zagreb</item>
      <item>IVAN VRBANIĆ, KARASMANI 11,10000 Zagreb</item>
      <item>Zoran Mihajlović, OIB 60407042502, Rendićeva 31,10000 Zagreb</item>
      <item>KATARINA ROGOŠIĆ, OIB 97310655459</item>
      <item>MARTINA GAJSKI, OIB 34453810652</item>
      <item>IVAN ŠIMONOVIĆ, DALMATINSKA 10,10000 Zagreb</item>
      <item>INFO-KOD društvo s ograničenom odgovornošću za proizvodnju, trgovinu i usluge, OIB 87565323632, Dinarski put 1/b,10000 Zagreb</item>
      <item>Odvjetničko društvo ĐEREK I PARTNERI j.t.d., OIB 94143387714, Pavla Hatza 5,10000 Zagreb</item>
      <item>Abraham Mišetić, OIB 75651599634, Palmotićeva Ulica 34,10000 Zagreb</item>
    </izvorni_sadrzaj>
    <derivirana_varijabla naziv="DomainObject.Predmet.SudioniciListAdressOIB_1">
      <item>RENIMO d.o.o., OIB 26470080925, Petrinjska 3,10000 Zagreb</item>
      <item>IVAN VRBANIĆ, KARASMANI 11,10000 Zagreb</item>
      <item>Zoran Mihajlović, OIB 60407042502, Rendićeva 31,10000 Zagreb</item>
      <item>KATARINA ROGOŠIĆ, OIB 97310655459</item>
      <item>MARTINA GAJSKI, OIB 34453810652</item>
      <item>IVAN ŠIMONOVIĆ, DALMATINSKA 10,10000 Zagreb</item>
      <item>INFO-KOD društvo s ograničenom odgovornošću za proizvodnju, trgovinu i usluge, OIB 87565323632, Dinarski put 1/b,10000 Zagreb</item>
      <item>Odvjetničko društvo ĐEREK I PARTNERI j.t.d., OIB 94143387714, Pavla Hatza 5,10000 Zagreb</item>
      <item>Abraham Mišetić, OIB 75651599634, Palmotićeva Ulica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26470080925</item>
      <item>, OIB null</item>
      <item>, OIB 60407042502</item>
      <item>, OIB 97310655459</item>
      <item>, OIB 34453810652</item>
      <item>, OIB null</item>
      <item>, OIB 87565323632</item>
      <item>, OIB 94143387714</item>
      <item>, OIB 75651599634</item>
    </izvorni_sadrzaj>
    <derivirana_varijabla naziv="DomainObject.Predmet.SudioniciListNazivOIB_1">
      <item>, OIB 26470080925</item>
      <item>, OIB null</item>
      <item>, OIB 60407042502</item>
      <item>, OIB 97310655459</item>
      <item>, OIB 34453810652</item>
      <item>, OIB null</item>
      <item>, OIB 87565323632</item>
      <item>, OIB 94143387714</item>
      <item>, OIB 75651599634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St-1233/2012-106</izvorni_sadrzaj>
    <derivirana_varijabla naziv="DomainObject.PredzadnjaOdlukaIzPredmeta.Oznaka_1">St-1233/2012-106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1635</properties:Characters>
  <properties:Lines>46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2019-01-30T12:47:00Z</dcterms:created>
  <dc:creator>Bernardica Novak</dc:creator>
  <cp:lastModifiedBy>Tatjana Slaviček</cp:lastModifiedBy>
  <cp:lastPrinted>2019-01-31T13:50:00Z</cp:lastPrinted>
  <dcterms:modified xmlns:xsi="http://www.w3.org/2001/XMLSchema-instance" xsi:type="dcterms:W3CDTF">2019-01-31T13:51:00Z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St-1233/2012-106 / Odluka - Zaključak (Zak_predaja_u_posjed_St-1233-12.docx)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