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e671" w14:paraId="0a0e671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5F285A">
        <w:t>1037/17-5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</w:t>
      </w:r>
      <w:r w:rsidR="005F285A">
        <w:t>SI BAU GRADNJA jednostavno društvo s ograničenom odgovornošću za graditeljstvo i usluge, Zagreb, Črešnjevec 20, MBS: 080948605, OIB: 62217585336</w:t>
      </w:r>
      <w:r>
        <w:t xml:space="preserve">, </w:t>
      </w:r>
      <w:r w:rsidR="00573EAF">
        <w:t xml:space="preserve"> </w:t>
      </w:r>
      <w:r>
        <w:t xml:space="preserve">dana </w:t>
      </w:r>
      <w:r w:rsidR="005F285A">
        <w:t xml:space="preserve">15. studenoga </w:t>
      </w:r>
      <w:r w:rsidR="00902821">
        <w:t xml:space="preserve">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602813" w:rsidR="00602813" w:rsidRPr="005F285A">
      <w:pPr>
        <w:pStyle w:val="Tijeloteksta"/>
        <w:numPr>
          <w:ilvl w:val="0"/>
          <w:numId w:val="6"/>
        </w:numPr>
        <w:rPr>
          <w:bCs/>
        </w:rPr>
      </w:pPr>
      <w:r w:rsidRPr="005F285A">
        <w:rPr>
          <w:bCs/>
        </w:rPr>
        <w:t xml:space="preserve">Otvara se </w:t>
      </w:r>
      <w:r w:rsidR="00FD0F74" w:rsidRPr="005F285A">
        <w:rPr>
          <w:bCs/>
        </w:rPr>
        <w:t xml:space="preserve">skraćeni </w:t>
      </w:r>
      <w:r w:rsidRPr="005F285A">
        <w:rPr>
          <w:bCs/>
        </w:rPr>
        <w:t xml:space="preserve">stečajni postupak nad dužnikom </w:t>
      </w:r>
      <w:r w:rsidR="005F285A">
        <w:t>SI BAU GRADNJA jednostavno društvo s ograničenom odgovornošću za graditeljstvo i usluge, Zagreb, Črešnjevec 20, MBS: 080948605, OIB: 62217585336,</w:t>
      </w:r>
    </w:p>
    <w:p w:rsidRDefault="005F285A" w:rsidP="005F285A" w:rsidR="005F285A" w:rsidRPr="005F285A">
      <w:pPr>
        <w:pStyle w:val="Tijeloteksta"/>
        <w:ind w:left="1065"/>
        <w:rPr>
          <w:bCs/>
        </w:rPr>
      </w:pPr>
    </w:p>
    <w:p w:rsidRDefault="0057324F" w:rsidP="006C5A03" w:rsidR="006C5A03" w:rsidRPr="00B03FBD">
      <w:pPr>
        <w:pStyle w:val="Odlomakpopisa"/>
        <w:numPr>
          <w:ilvl w:val="0"/>
          <w:numId w:val="6"/>
        </w:numPr>
        <w:tabs>
          <w:tab w:pos="6195" w:val="left"/>
        </w:tabs>
        <w:jc w:val="both"/>
      </w:pPr>
      <w:r>
        <w:t>Za stečajnog upravitelja imenuje se</w:t>
      </w:r>
      <w:r w:rsidR="00585728">
        <w:t xml:space="preserve"> </w:t>
      </w:r>
      <w:r w:rsidR="005F285A">
        <w:t>Sanela Kučar, Osijek, Osijek, J. J. Strossmayera 37, OIB: 97473612486</w:t>
      </w:r>
    </w:p>
    <w:p w:rsidRDefault="00373D6B" w:rsidP="006C5A03" w:rsidR="00373D6B" w:rsidRPr="00373D6B">
      <w:pPr>
        <w:pStyle w:val="Tijeloteksta"/>
        <w:rPr>
          <w:bCs/>
        </w:rPr>
      </w:pPr>
    </w:p>
    <w:p w:rsidRDefault="0057324F" w:rsidP="005F285A" w:rsidR="005F285A" w:rsidRPr="005F285A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 w:rsidR="00602813">
        <w:t xml:space="preserve">stečajni postupak nad dužnikom </w:t>
      </w:r>
      <w:r w:rsidR="005F285A">
        <w:t>SI BAU GRADNJA jednostavno društvo s ograničenom odgovornošću za graditeljstvo i usluge, Zagreb, Črešnjevec 20, MBS: 080948605, OIB: 62217585336,</w:t>
      </w:r>
    </w:p>
    <w:p w:rsidRDefault="00E679E6" w:rsidP="005F285A" w:rsidR="00E679E6" w:rsidRPr="005F285A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9D50E8" w:rsidP="009D50E8" w:rsidR="009D50E8">
      <w:pPr>
        <w:pStyle w:val="Tijeloteksta"/>
        <w:rPr>
          <w:bCs/>
        </w:rPr>
      </w:pPr>
    </w:p>
    <w:p w:rsidRDefault="009D50E8" w:rsidP="009D50E8" w:rsidR="009D50E8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5F285A">
        <w:rPr>
          <w:bCs/>
        </w:rPr>
        <w:t>18</w:t>
      </w:r>
      <w:r w:rsidRPr="00F877AB">
        <w:rPr>
          <w:bCs/>
        </w:rPr>
        <w:t xml:space="preserve">. </w:t>
      </w:r>
      <w:r w:rsidR="00785BD4">
        <w:rPr>
          <w:bCs/>
        </w:rPr>
        <w:t>travnja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E679E6">
        <w:rPr>
          <w:bCs/>
        </w:rPr>
        <w:t>21</w:t>
      </w:r>
      <w:r w:rsidR="005F285A">
        <w:rPr>
          <w:bCs/>
        </w:rPr>
        <w:t xml:space="preserve">56 </w:t>
      </w:r>
      <w:r w:rsidRPr="00F877AB">
        <w:rPr>
          <w:bCs/>
        </w:rPr>
        <w:t xml:space="preserve">od </w:t>
      </w:r>
      <w:r w:rsidR="005F285A">
        <w:rPr>
          <w:bCs/>
        </w:rPr>
        <w:t>14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785BD4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5F285A">
        <w:t>SI BAU GRADNJA jednostavno društvo s ograničenom odgovornošću za graditeljstvo i usluge, Zagreb, Črešnjevec 20, MBS: 080948605, OIB: 62217585336</w:t>
      </w:r>
      <w:r w:rsidR="00E679E6">
        <w:t>.</w:t>
      </w: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573EAF" w:rsidP="00D906DC" w:rsidR="00573EAF">
      <w:pPr>
        <w:pStyle w:val="Tijeloteksta"/>
        <w:ind w:firstLine="708" w:left="6372"/>
        <w:jc w:val="center"/>
        <w:rPr>
          <w:bCs/>
        </w:rPr>
      </w:pPr>
      <w:r>
        <w:rPr>
          <w:bCs/>
        </w:rPr>
        <w:lastRenderedPageBreak/>
        <w:t>18 St-</w:t>
      </w:r>
      <w:r w:rsidR="00785BD4">
        <w:rPr>
          <w:bCs/>
        </w:rPr>
        <w:t>10</w:t>
      </w:r>
      <w:r w:rsidR="005F285A">
        <w:rPr>
          <w:bCs/>
        </w:rPr>
        <w:t>37/17-5</w:t>
      </w:r>
    </w:p>
    <w:p w:rsidRDefault="00D906DC" w:rsidP="00373D6B" w:rsidR="00D906DC">
      <w:pPr>
        <w:pStyle w:val="Tijeloteksta"/>
        <w:ind w:firstLine="708"/>
        <w:rPr>
          <w:bCs/>
        </w:rPr>
      </w:pPr>
    </w:p>
    <w:p w:rsidRDefault="00F877AB" w:rsidP="00373D6B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5F285A">
        <w:t>03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785BD4">
        <w:t>10</w:t>
      </w:r>
      <w:r w:rsidR="005F285A">
        <w:t>37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D906DC">
        <w:t xml:space="preserve"> </w:t>
      </w:r>
      <w:r>
        <w:t xml:space="preserve"> nisu postupili po pozivu suda,</w:t>
      </w:r>
      <w:r w:rsidR="00D906DC">
        <w:t xml:space="preserve"> a  osobe ovlaštene za zastupanje dužnika su dana 09.kolovoza 2017. godine u zakonskom roku dostavili ovjereni prokazni popis imovine iz kojeg je razvidno kako stečajni dužnik nema imovinu koja je dostatna za namirenje predvidivih troškova stečajnog postupka, </w:t>
      </w:r>
      <w:r>
        <w:t xml:space="preserve">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5F285A">
        <w:t>15. studenoga</w:t>
      </w:r>
      <w:r>
        <w:t xml:space="preserve"> 2017.</w:t>
      </w:r>
      <w:r w:rsidR="008069AE">
        <w:t xml:space="preserve"> </w:t>
      </w: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D906DC" w:rsidR="00D906DC">
      <w:pPr>
        <w:pStyle w:val="Tijeloteksta"/>
        <w:numPr>
          <w:ilvl w:val="0"/>
          <w:numId w:val="3"/>
        </w:numPr>
        <w:jc w:val="left"/>
      </w:pPr>
      <w:r>
        <w:t>riješeno istovr</w:t>
      </w:r>
      <w:r w:rsidR="00D906DC">
        <w:t>emeno otvaranjem i zaključenjem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5F285A">
        <w:t xml:space="preserve">15.12. </w:t>
      </w:r>
      <w:r w:rsidR="00205A1F">
        <w:t xml:space="preserve">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790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F909D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52A0E02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4E7A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66922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73EAF"/>
    <w:rsid w:val="00585728"/>
    <w:rsid w:val="005931E7"/>
    <w:rsid w:val="005B1166"/>
    <w:rsid w:val="005B59B6"/>
    <w:rsid w:val="005C01B9"/>
    <w:rsid w:val="005C07F4"/>
    <w:rsid w:val="005C2CD1"/>
    <w:rsid w:val="005D2A79"/>
    <w:rsid w:val="005D7EC1"/>
    <w:rsid w:val="005E0CFB"/>
    <w:rsid w:val="005F285A"/>
    <w:rsid w:val="00601B26"/>
    <w:rsid w:val="00602813"/>
    <w:rsid w:val="0061075F"/>
    <w:rsid w:val="00613D0A"/>
    <w:rsid w:val="00632865"/>
    <w:rsid w:val="00633654"/>
    <w:rsid w:val="006372FF"/>
    <w:rsid w:val="00647790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C5A03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85BD4"/>
    <w:rsid w:val="00796AED"/>
    <w:rsid w:val="007A31D3"/>
    <w:rsid w:val="007A4540"/>
    <w:rsid w:val="007E5D57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47905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D50E8"/>
    <w:rsid w:val="009E5D6D"/>
    <w:rsid w:val="009F36FC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37C49"/>
    <w:rsid w:val="00C449AC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06DC"/>
    <w:rsid w:val="00D925DB"/>
    <w:rsid w:val="00D97782"/>
    <w:rsid w:val="00DA4636"/>
    <w:rsid w:val="00DB229C"/>
    <w:rsid w:val="00DB278F"/>
    <w:rsid w:val="00DE5F69"/>
    <w:rsid w:val="00DE6D75"/>
    <w:rsid w:val="00E06819"/>
    <w:rsid w:val="00E23AF8"/>
    <w:rsid w:val="00E53774"/>
    <w:rsid w:val="00E60C19"/>
    <w:rsid w:val="00E679E6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77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7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7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7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7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77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7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7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7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7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St-1037/2017</izvorni_sadrzaj>
    <derivirana_varijabla naziv="DomainObject.Predmet.OznakaBroj_1">St-1037/2017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SI BAU GRADNJA jednostavno društvo s ograničenom odgovornošću za graditeljstvo i usluge</izvorni_sadrzaj>
    <derivirana_varijabla naziv="DomainObject.Predmet.ProtustrankaFormated_1">  SI BAU GRADNJA jednostavno društvo s ograničenom odgovornošću za graditeljstvo i usluge</derivirana_varijabla>
  </DomainObject.Predmet.ProtustrankaFormated>
  <DomainObject.Predmet.ProtustrankaFormatedOIB>
    <izvorni_sadrzaj>  SI BAU GRADNJA jednostavno društvo s ograničenom odgovornošću za graditeljstvo i usluge, OIB 62217585336</izvorni_sadrzaj>
    <derivirana_varijabla naziv="DomainObject.Predmet.ProtustrankaFormatedOIB_1">  SI BAU GRADNJA jednostavno društvo s ograničenom odgovornošću za graditeljstvo i usluge, OIB 62217585336</derivirana_varijabla>
  </DomainObject.Predmet.ProtustrankaFormatedOIB>
  <DomainObject.Predmet.ProtustrankaFormatedWithAdress>
    <izvorni_sadrzaj> SI BAU GRADNJA jednostavno društvo s ograničenom odgovornošću za graditeljstvo i usluge, Črešnjevec 20, 10000 Zagreb</izvorni_sadrzaj>
    <derivirana_varijabla naziv="DomainObject.Predmet.ProtustrankaFormatedWithAdress_1"> SI BAU GRADNJA jednostavno društvo s ograničenom odgovornošću za graditeljstvo i usluge, Črešnjevec 20, 10000 Zagreb</derivirana_varijabla>
  </DomainObject.Predmet.ProtustrankaFormatedWithAdress>
  <DomainObject.Predmet.ProtustrankaFormatedWithAdressOIB>
    <izvorni_sadrzaj> SI BAU GRADNJA jednostavno društvo s ograničenom odgovornošću za graditeljstvo i usluge, OIB 62217585336, Črešnjevec 20, 10000 Zagreb</izvorni_sadrzaj>
    <derivirana_varijabla naziv="DomainObject.Predmet.ProtustrankaFormatedWithAdressOIB_1"> SI BAU GRADNJA jednostavno društvo s ograničenom odgovornošću za graditeljstvo i usluge, OIB 62217585336, Črešnjevec 20, 10000 Zagreb</derivirana_varijabla>
  </DomainObject.Predmet.ProtustrankaFormatedWithAdressOIB>
  <DomainObject.Predmet.ProtustrankaWithAdress>
    <izvorni_sadrzaj>SI BAU GRADNJA jednostavno društvo s ograničenom odgovornošću za graditeljstvo i usluge Črešnjevec 20, 10000 Zagreb</izvorni_sadrzaj>
    <derivirana_varijabla naziv="DomainObject.Predmet.ProtustrankaWithAdress_1">SI BAU GRADNJA jednostavno društvo s ograničenom odgovornošću za graditeljstvo i usluge Črešnjevec 20, 10000 Zagreb</derivirana_varijabla>
  </DomainObject.Predmet.ProtustrankaWithAdress>
  <DomainObject.Predmet.ProtustrankaWithAdressOIB>
    <izvorni_sadrzaj>SI BAU GRADNJA jednostavno društvo s ograničenom odgovornošću za graditeljstvo i usluge, OIB 62217585336, Črešnjevec 20, 10000 Zagreb</izvorni_sadrzaj>
    <derivirana_varijabla naziv="DomainObject.Predmet.ProtustrankaWithAdressOIB_1">SI BAU GRADNJA jednostavno društvo s ograničenom odgovornošću za graditeljstvo i usluge, OIB 62217585336, Črešnjevec 20, 10000 Zagreb</derivirana_varijabla>
  </DomainObject.Predmet.ProtustrankaWithAdressOIB>
  <DomainObject.Predmet.ProtustrankaNazivFormated>
    <izvorni_sadrzaj>SI BAU GRADNJA jednostavno društvo s ograničenom odgovornošću za graditeljstvo i usluge</izvorni_sadrzaj>
    <derivirana_varijabla naziv="DomainObject.Predmet.ProtustrankaNazivFormated_1">SI BAU GRADNJA jednostavno društvo s ograničenom odgovornošću za graditeljstvo i usluge</derivirana_varijabla>
  </DomainObject.Predmet.ProtustrankaNazivFormated>
  <DomainObject.Predmet.ProtustrankaNazivFormatedOIB>
    <izvorni_sadrzaj>SI BAU GRADNJA jednostavno društvo s ograničenom odgovornošću za graditeljstvo i usluge, OIB 62217585336</izvorni_sadrzaj>
    <derivirana_varijabla naziv="DomainObject.Predmet.ProtustrankaNazivFormatedOIB_1">SI BAU GRADNJA jednostavno društvo s ograničenom odgovornošću za graditeljstvo i usluge, OIB 62217585336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 BAU GRADNJA jednostavno društvo s ograničenom odgovornošću za graditeljstvo i usluge</item>
    </izvorni_sadrzaj>
    <derivirana_varijabla naziv="DomainObject.Predmet.ProtuStrankaListFormated_1">
      <item>SI BAU GRADNJA jednostavno društvo s ograničenom odgovornošću za graditeljstvo i usluge</item>
    </derivirana_varijabla>
  </DomainObject.Predmet.ProtuStrankaListFormated>
  <DomainObject.Predmet.ProtuStrankaListFormatedOIB>
    <izvorni_sadrzaj>
      <item>SI BAU GRADNJA jednostavno društvo s ograničenom odgovornošću za graditeljstvo i usluge, OIB 62217585336</item>
    </izvorni_sadrzaj>
    <derivirana_varijabla naziv="DomainObject.Predmet.ProtuStrankaListFormatedOIB_1">
      <item>SI BAU GRADNJA jednostavno društvo s ograničenom odgovornošću za graditeljstvo i usluge, OIB 62217585336</item>
    </derivirana_varijabla>
  </DomainObject.Predmet.ProtuStrankaListFormatedOIB>
  <DomainObject.Predmet.ProtuStrankaListFormatedWithAdress>
    <izvorni_sadrzaj>
      <item>SI BAU GRADNJA jednostavno društvo s ograničenom odgovornošću za graditeljstvo i usluge, Črešnjevec 20, 10000 Zagreb</item>
    </izvorni_sadrzaj>
    <derivirana_varijabla naziv="DomainObject.Predmet.ProtuStrankaListFormatedWithAdress_1">
      <item>SI BAU GRADNJA jednostavno društvo s ograničenom odgovornošću za graditeljstvo i usluge, Črešnjevec 20, 10000 Zagreb</item>
    </derivirana_varijabla>
  </DomainObject.Predmet.ProtuStrankaListFormatedWithAdress>
  <DomainObject.Predmet.ProtuStrankaListFormatedWithAdressOIB>
    <izvorni_sadrzaj>
      <item>SI BAU GRADNJA jednostavno društvo s ograničenom odgovornošću za graditeljstvo i usluge, OIB 62217585336, Črešnjevec 20, 10000 Zagreb</item>
    </izvorni_sadrzaj>
    <derivirana_varijabla naziv="DomainObject.Predmet.ProtuStrankaListFormatedWithAdressOIB_1">
      <item>SI BAU GRADNJA jednostavno društvo s ograničenom odgovornošću za graditeljstvo i usluge, OIB 62217585336, Črešnjevec 20, 10000 Zagreb</item>
    </derivirana_varijabla>
  </DomainObject.Predmet.ProtuStrankaListFormatedWithAdressOIB>
  <DomainObject.Predmet.ProtuStrankaListNazivFormated>
    <izvorni_sadrzaj>
      <item>SI BAU GRADNJA jednostavno društvo s ograničenom odgovornošću za graditeljstvo i usluge</item>
    </izvorni_sadrzaj>
    <derivirana_varijabla naziv="DomainObject.Predmet.ProtuStrankaListNazivFormated_1">
      <item>SI BAU GRADNJA jednostavno društvo s ograničenom odgovornošću za graditeljstvo i usluge</item>
    </derivirana_varijabla>
  </DomainObject.Predmet.ProtuStrankaListNazivFormated>
  <DomainObject.Predmet.ProtuStrankaListNazivFormatedOIB>
    <izvorni_sadrzaj>
      <item>SI BAU GRADNJA jednostavno društvo s ograničenom odgovornošću za graditeljstvo i usluge, OIB 62217585336</item>
    </izvorni_sadrzaj>
    <derivirana_varijabla naziv="DomainObject.Predmet.ProtuStrankaListNazivFormatedOIB_1">
      <item>SI BAU GRADNJA jednostavno društvo s ograničenom odgovornošću za graditeljstvo i usluge, OIB 62217585336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 BAU GRADNJA jednostavno društvo s ograničenom odgovornošću za graditeljstvo i usluge</izvorni_sadrzaj>
    <derivirana_varijabla naziv="DomainObject.Predmet.ProtustrankaIDrugi_1">SI BAU GRADNJA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 BAU GRADNJA jednostavno društvo s ograničenom odgovornošću za graditeljstvo i usluge, OIB 62217585336, Črešnjevec 20, 10000 Zagreb</izvorni_sadrzaj>
    <derivirana_varijabla naziv="DomainObject.Predmet.ProtustrankaIDrugiAdressOIB_1">SI BAU GRADNJA jednostavno društvo s ograničenom odgovornošću za graditeljstvo i usluge, OIB 62217585336, Črešnjevec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 BAU GRADNJA jednostavno društvo s ograničenom odgovornošću za graditeljstvo i usluge</item>
      <item>FINA Regionalni centar Zagreb</item>
    </izvorni_sadrzaj>
    <derivirana_varijabla naziv="DomainObject.Predmet.SudioniciListNaziv_1">
      <item>SI BAU GRADNJA jednostavno društvo s ograničenom odgovornošću za graditeljstvo i usluge</item>
      <item>FINA Regionalni centar Zagreb</item>
    </derivirana_varijabla>
  </DomainObject.Predmet.SudioniciListNaziv>
  <DomainObject.Predmet.SudioniciListAdressOIB>
    <izvorni_sadrzaj>
      <item>SI BAU GRADNJA jednostavno društvo s ograničenom odgovornošću za graditeljstvo i usluge, OIB 62217585336, Črešnjevec 20,10000 Zagreb</item>
      <item>FINA Regionalni centar Zagreb, OIB 85821130368, Trg svibanjskih žrtava 1995. br. 1,10000 Zagreb</item>
    </izvorni_sadrzaj>
    <derivirana_varijabla naziv="DomainObject.Predmet.SudioniciListAdressOIB_1">
      <item>SI BAU GRADNJA jednostavno društvo s ograničenom odgovornošću za graditeljstvo i usluge, OIB 62217585336, Črešnjevec 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62217585336</item>
      <item>, OIB 85821130368</item>
    </izvorni_sadrzaj>
    <derivirana_varijabla naziv="DomainObject.Predmet.SudioniciListNazivOIB_1">
      <item>, OIB 62217585336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5B5110-35A7-4466-B9E8-6EA87CA31C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3476</properties:Characters>
  <properties:Lines>96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2017-11-15T07:53:00Z</dcterms:created>
  <dc:creator>Korisnik</dc:creator>
  <cp:lastModifiedBy>Gordana Harc</cp:lastModifiedBy>
  <cp:lastPrinted>2017-11-15T07:56:00Z</cp:lastPrinted>
  <dcterms:modified xmlns:xsi="http://www.w3.org/2001/XMLSchema-instance" xsi:type="dcterms:W3CDTF">2017-11-15T07:58:00Z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