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eca4" w14:paraId="f71eca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129E">
        <w:rPr>
          <w:lang w:val="hr-HR"/>
        </w:rPr>
        <w:t>3</w:t>
      </w:r>
      <w:r w:rsidR="003169ED">
        <w:rPr>
          <w:lang w:val="hr-HR"/>
        </w:rPr>
        <w:t>9</w:t>
      </w:r>
      <w:r w:rsidR="005E5B52">
        <w:rPr>
          <w:lang w:val="hr-HR"/>
        </w:rPr>
        <w:t>9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C36900">
        <w:rPr>
          <w:lang w:val="hr-HR"/>
        </w:rPr>
        <w:t xml:space="preserve">RIBOLA j.d.o.o. za usluge, trgovinu i proizvodnju, Bjelovar, M. Lovraka 4 A, </w:t>
      </w:r>
      <w:r w:rsidR="003F4510">
        <w:rPr>
          <w:lang w:val="hr-HR"/>
        </w:rPr>
        <w:t xml:space="preserve">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C36900">
        <w:rPr>
          <w:lang w:val="hr-HR"/>
        </w:rPr>
        <w:t>88266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C36900">
        <w:rPr>
          <w:lang w:val="hr-HR"/>
        </w:rPr>
        <w:t>39840476088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612D1">
        <w:rPr>
          <w:lang w:val="hr-HR"/>
        </w:rPr>
        <w:t>3</w:t>
      </w:r>
      <w:r w:rsidR="00BD2219">
        <w:rPr>
          <w:lang w:val="hr-HR"/>
        </w:rPr>
        <w:t>9</w:t>
      </w:r>
      <w:r w:rsidR="00C36900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36900">
        <w:rPr>
          <w:lang w:val="hr-HR"/>
        </w:rPr>
        <w:t>158.459,12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C36900">
        <w:rPr>
          <w:lang w:val="hr-HR"/>
        </w:rPr>
        <w:t>Danijel Kos, Paljevine, Paljevine 150,</w:t>
      </w:r>
      <w:r w:rsidR="00BD2219">
        <w:rPr>
          <w:lang w:val="hr-HR"/>
        </w:rPr>
        <w:t xml:space="preserve"> </w:t>
      </w:r>
      <w:r w:rsidR="006612D1">
        <w:rPr>
          <w:lang w:val="hr-HR"/>
        </w:rPr>
        <w:t xml:space="preserve">OIB: </w:t>
      </w:r>
      <w:r w:rsidR="00C36900">
        <w:rPr>
          <w:lang w:val="hr-HR"/>
        </w:rPr>
        <w:t>81502496879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A59" w:rsidR="009C5A59">
      <w:r>
        <w:separator/>
      </w:r>
    </w:p>
  </w:endnote>
  <w:endnote w:id="0" w:type="continuationSeparator">
    <w:p w:rsidRDefault="009C5A59" w:rsidR="009C5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A59" w:rsidR="009C5A59">
      <w:r>
        <w:separator/>
      </w:r>
    </w:p>
  </w:footnote>
  <w:footnote w:id="0" w:type="continuationSeparator">
    <w:p w:rsidRDefault="009C5A59" w:rsidR="009C5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5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E2229"/>
    <w:rsid w:val="000E2494"/>
    <w:rsid w:val="00173214"/>
    <w:rsid w:val="00184DF0"/>
    <w:rsid w:val="001A552C"/>
    <w:rsid w:val="001B397D"/>
    <w:rsid w:val="001C1600"/>
    <w:rsid w:val="001C6EAE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4BEC"/>
    <w:rsid w:val="00352264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E0638"/>
    <w:rsid w:val="005E0AB9"/>
    <w:rsid w:val="005E536D"/>
    <w:rsid w:val="005E5B52"/>
    <w:rsid w:val="005F3A4E"/>
    <w:rsid w:val="00605F99"/>
    <w:rsid w:val="006107FD"/>
    <w:rsid w:val="00617995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C5A59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53C1D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64DB"/>
    <w:rsid w:val="00C83684"/>
    <w:rsid w:val="00CA6057"/>
    <w:rsid w:val="00CC1B3D"/>
    <w:rsid w:val="00CC4277"/>
    <w:rsid w:val="00CD08D1"/>
    <w:rsid w:val="00CD6B0C"/>
    <w:rsid w:val="00CE39A4"/>
    <w:rsid w:val="00D03CE9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6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4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6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4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St-399/2015-2</izvorni_sadrzaj>
    <derivirana_varijabla naziv="DomainObject.Oznaka_1">St-399/2015-2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RIBOLA j.d.o.o. za usluge, trgovinu i proizvodnju, Bjelovar</izvorni_sadrzaj>
    <derivirana_varijabla naziv="DomainObject.Predmet.ProtustrankaFormated_1">  RIBOLA j.d.o.o. za usluge, trgovinu i proizvodnju, Bjelovar</derivirana_varijabla>
  </DomainObject.Predmet.ProtustrankaFormated>
  <DomainObject.Predmet.ProtustrankaFormatedOIB>
    <izvorni_sadrzaj>  RIBOLA j.d.o.o. za usluge, trgovinu i proizvodnju, Bjelovar, OIB 39840476088</izvorni_sadrzaj>
    <derivirana_varijabla naziv="DomainObject.Predmet.ProtustrankaFormatedOIB_1">  RIBOLA j.d.o.o. za usluge, trgovinu i proizvodnju, Bjelovar, OIB 39840476088</derivirana_varijabla>
  </DomainObject.Predmet.ProtustrankaFormatedOIB>
  <DomainObject.Predmet.ProtustrankaFormatedWithAdress>
    <izvorni_sadrzaj> RIBOLA j.d.o.o. za usluge, trgovinu i proizvodnju, Bjelovar, M. Lovraka 4 A, 43000 Bjelovar</izvorni_sadrzaj>
    <derivirana_varijabla naziv="DomainObject.Predmet.ProtustrankaFormatedWithAdress_1"> RIBOLA j.d.o.o. za usluge, trgovinu i proizvodnju, Bjelovar, M. Lovraka 4 A, 43000 Bjelovar</derivirana_varijabla>
  </DomainObject.Predmet.ProtustrankaFormatedWithAdress>
  <DomainObject.Predmet.ProtustrankaFormatedWithAdressOIB>
    <izvorni_sadrzaj> RIBOLA j.d.o.o. za usluge, trgovinu i proizvodnju, Bjelovar, OIB 39840476088, M. Lovraka 4 A, 43000 Bjelovar</izvorni_sadrzaj>
    <derivirana_varijabla naziv="DomainObject.Predmet.ProtustrankaFormatedWithAdressOIB_1"> RIBOLA j.d.o.o. za usluge, trgovinu i proizvodnju, Bjelovar, OIB 39840476088, M. Lovraka 4 A, 43000 Bjelovar</derivirana_varijabla>
  </DomainObject.Predmet.ProtustrankaFormatedWithAdressOIB>
  <DomainObject.Predmet.ProtustrankaWithAdress>
    <izvorni_sadrzaj>RIBOLA j.d.o.o. za usluge, trgovinu i proizvodnju, Bjelovar M. Lovraka 4 A, 43000 Bjelovar</izvorni_sadrzaj>
    <derivirana_varijabla naziv="DomainObject.Predmet.ProtustrankaWithAdress_1">RIBOLA j.d.o.o. za usluge, trgovinu i proizvodnju, Bjelovar M. Lovraka 4 A, 43000 Bjelovar</derivirana_varijabla>
  </DomainObject.Predmet.ProtustrankaWithAdress>
  <DomainObject.Predmet.ProtustrankaWithAdressOIB>
    <izvorni_sadrzaj>RIBOLA j.d.o.o. za usluge, trgovinu i proizvodnju, Bjelovar, OIB 39840476088, M. Lovraka 4 A, 43000 Bjelovar</izvorni_sadrzaj>
    <derivirana_varijabla naziv="DomainObject.Predmet.ProtustrankaWithAdressOIB_1">RIBOLA j.d.o.o. za usluge, trgovinu i proizvodnju, Bjelovar, OIB 39840476088, M. Lovraka 4 A, 43000 Bjelovar</derivirana_varijabla>
  </DomainObject.Predmet.ProtustrankaWithAdressOIB>
  <DomainObject.Predmet.ProtustrankaNazivFormated>
    <izvorni_sadrzaj>RIBOLA j.d.o.o. za usluge, trgovinu i proizvodnju, Bjelovar</izvorni_sadrzaj>
    <derivirana_varijabla naziv="DomainObject.Predmet.ProtustrankaNazivFormated_1">RIBOLA j.d.o.o. za usluge, trgovinu i proizvodnju, Bjelovar</derivirana_varijabla>
  </DomainObject.Predmet.ProtustrankaNazivFormated>
  <DomainObject.Predmet.ProtustrankaNazivFormatedOIB>
    <izvorni_sadrzaj>RIBOLA j.d.o.o. za usluge, trgovinu i proizvodnju, Bjelovar, OIB 39840476088</izvorni_sadrzaj>
    <derivirana_varijabla naziv="DomainObject.Predmet.ProtustrankaNazivFormatedOIB_1">RIBOLA j.d.o.o. za usluge, trgovinu i proizvodnju, Bjelovar, OIB 39840476088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RIBOLA j.d.o.o. za usluge, trgovinu i proizvodnju, Bjelovar</item>
    </izvorni_sadrzaj>
    <derivirana_varijabla naziv="DomainObject.Predmet.ProtuStrankaListFormated_1">
      <item>RIBOLA j.d.o.o. za usluge, trgovinu i proizvodnju, Bjelovar</item>
    </derivirana_varijabla>
  </DomainObject.Predmet.ProtuStrankaListFormated>
  <DomainObject.Predmet.ProtuStrankaListFormatedOIB>
    <izvorni_sadrzaj>
      <item>RIBOLA j.d.o.o. za usluge, trgovinu i proizvodnju, Bjelovar, OIB 39840476088</item>
    </izvorni_sadrzaj>
    <derivirana_varijabla naziv="DomainObject.Predmet.ProtuStrankaListFormatedOIB_1">
      <item>RIBOLA j.d.o.o. za usluge, trgovinu i proizvodnju, Bjelovar, OIB 39840476088</item>
    </derivirana_varijabla>
  </DomainObject.Predmet.ProtuStrankaListFormatedOIB>
  <DomainObject.Predmet.ProtuStrankaListFormatedWithAdress>
    <izvorni_sadrzaj>
      <item>RIBOLA j.d.o.o. za usluge, trgovinu i proizvodnju, Bjelovar, M. Lovraka 4 A, 43000 Bjelovar</item>
    </izvorni_sadrzaj>
    <derivirana_varijabla naziv="DomainObject.Predmet.ProtuStrankaListFormatedWithAdress_1">
      <item>RIBOLA j.d.o.o. za usluge, trgovinu i proizvodnju, Bjelovar, M. Lovraka 4 A, 43000 Bjelovar</item>
    </derivirana_varijabla>
  </DomainObject.Predmet.ProtuStrankaListFormatedWithAdress>
  <DomainObject.Predmet.ProtuStrankaListFormatedWithAdressOIB>
    <izvorni_sadrzaj>
      <item>RIBOLA j.d.o.o. za usluge, trgovinu i proizvodnju, Bjelovar, OIB 39840476088, M. Lovraka 4 A, 43000 Bjelovar</item>
    </izvorni_sadrzaj>
    <derivirana_varijabla naziv="DomainObject.Predmet.ProtuStrankaListFormatedWithAdressOIB_1">
      <item>RIBOLA j.d.o.o. za usluge, trgovinu i proizvodnju, Bjelovar, OIB 39840476088, M. Lovraka 4 A, 43000 Bjelovar</item>
    </derivirana_varijabla>
  </DomainObject.Predmet.ProtuStrankaListFormatedWithAdressOIB>
  <DomainObject.Predmet.ProtuStrankaListNazivFormated>
    <izvorni_sadrzaj>
      <item>RIBOLA j.d.o.o. za usluge, trgovinu i proizvodnju, Bjelovar</item>
    </izvorni_sadrzaj>
    <derivirana_varijabla naziv="DomainObject.Predmet.ProtuStrankaListNazivFormated_1">
      <item>RIBOLA j.d.o.o. za usluge, trgovinu i proizvodnju, Bjelovar</item>
    </derivirana_varijabla>
  </DomainObject.Predmet.ProtuStrankaListNazivFormated>
  <DomainObject.Predmet.ProtuStrankaListNazivFormatedOIB>
    <izvorni_sadrzaj>
      <item>RIBOLA j.d.o.o. za usluge, trgovinu i proizvodnju, Bjelovar, OIB 39840476088</item>
    </izvorni_sadrzaj>
    <derivirana_varijabla naziv="DomainObject.Predmet.ProtuStrankaListNazivFormatedOIB_1">
      <item>RIBOLA j.d.o.o. za usluge, trgovinu i proizvodnju, Bjelovar, OIB 39840476088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St-399/2015-2</izvorni_sadrzaj>
    <derivirana_varijabla naziv="DomainObject.PoslovniBrojDokumenta_1">St-399/2015-2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RIBOLA j.d.o.o. za usluge, trgovinu i proizvodnju, Bjelovar</izvorni_sadrzaj>
    <derivirana_varijabla naziv="DomainObject.Predmet.ProtustrankaIDrugi_1">RIBOLA j.d.o.o. za usluge, trgovinu i proizvodnju,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RIBOLA j.d.o.o. za usluge, trgovinu i proizvodnju, Bjelovar, OIB 39840476088, M. Lovraka 4 A, 43000 Bjelovar</izvorni_sadrzaj>
    <derivirana_varijabla naziv="DomainObject.Predmet.ProtustrankaIDrugiAdressOIB_1">RIBOLA j.d.o.o. za usluge, trgovinu i proizvodnju, Bjelovar, OIB 39840476088, M. Lovraka 4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RIBOLA j.d.o.o. za usluge, trgovinu i proizvodnju, Bjelovar</item>
    </izvorni_sadrzaj>
    <derivirana_varijabla naziv="DomainObject.Predmet.SudioniciListNaziv_1">
      <item>FINA, RC ZAGREB, Podružnica Bjelovar</item>
      <item>RIBOLA j.d.o.o. za usluge, trgovinu i proizvodnju, Bjelovar</item>
    </derivirana_varijabla>
  </DomainObject.Predmet.SudioniciListNaziv>
  <DomainObject.Predmet.SudioniciListAdressOIB>
    <izvorni_sadrzaj>
      <item>FINA, RC ZAGREB, Podružnica Bjelovar, OIB 85821130368, F. Supila 4,43000 Bjelovar</item>
      <item>RIBOLA j.d.o.o. za usluge, trgovinu i proizvodnju, Bjelovar, OIB 39840476088, M. Lovraka 4 A,43000 Bjelovar</item>
    </izvorni_sadrzaj>
    <derivirana_varijabla naziv="DomainObject.Predmet.SudioniciListAdressOIB_1">
      <item>FINA, RC ZAGREB, Podružnica Bjelovar, OIB 85821130368, F. Supila 4,43000 Bjelovar</item>
      <item>RIBOLA j.d.o.o. za usluge, trgovinu i proizvodnju, Bjelovar, OIB 39840476088, M. Lovraka 4 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39840476088</item>
    </izvorni_sadrzaj>
    <derivirana_varijabla naziv="DomainObject.Predmet.SudioniciListNazivOIB_1">
      <item>, OIB 85821130368</item>
      <item>, OIB 39840476088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1719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2015-12-02T07:35:00Z</dcterms:created>
  <dc:creator>ssabljic</dc:creator>
  <cp:lastModifiedBy>Suzana Sabljić</cp:lastModifiedBy>
  <cp:lastPrinted>2015-12-02T07:31:00Z</cp:lastPrinted>
  <dcterms:modified xmlns:xsi="http://www.w3.org/2001/XMLSchema-instance" xsi:type="dcterms:W3CDTF">2015-12-02T07:38:00Z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