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d0fb" w14:paraId="19cd0fb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514F66" w:rsidR="00135B11">
      <w:pPr>
        <w:spacing w:before="16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1C46EA">
        <w:t>FAETON d.o.o. Kaštel Stari, Zagorski put bb</w:t>
      </w:r>
      <w:r w:rsidR="00514F66">
        <w:t xml:space="preserve">, OIB: </w:t>
      </w:r>
      <w:r w:rsidR="001C46EA" w:rsidRPr="001C46EA">
        <w:t>50713101988</w:t>
      </w:r>
      <w:r w:rsidR="0099065A">
        <w:t>, dana 27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1C46EA" w:rsidRPr="001C46EA">
        <w:t>FAETON d.o.o. Kaštel Stari, Zagorski put bb, OIB: 50713101988</w:t>
      </w:r>
      <w:r w:rsidR="001C46EA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1C46EA">
        <w:t>11.53</w:t>
      </w:r>
      <w:r w:rsidR="00975E13">
        <w:t>0</w:t>
      </w:r>
      <w:r w:rsidR="001C46EA">
        <w:t>,90</w:t>
      </w:r>
      <w:r w:rsidR="00514F66">
        <w:t xml:space="preserve"> </w:t>
      </w:r>
      <w:r>
        <w:t>kn.</w:t>
      </w:r>
    </w:p>
    <w:p w:rsidRDefault="00135B11" w:rsidP="00514F66" w:rsidR="00135B11">
      <w:pPr>
        <w:spacing w:before="12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514F66" w:rsidR="00135B11">
      <w:pPr>
        <w:spacing w:before="12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514F66" w:rsidR="00215F13">
      <w:pPr>
        <w:spacing w:before="160"/>
        <w:jc w:val="center"/>
      </w:pPr>
      <w:r>
        <w:t xml:space="preserve">U Splitu, </w:t>
      </w:r>
      <w:r w:rsidR="0099065A">
        <w:t>27</w:t>
      </w:r>
      <w:r w:rsidR="00135B11">
        <w:t>. siječnja 2016</w:t>
      </w:r>
      <w:r w:rsidR="00215F13">
        <w:t>. godine</w:t>
      </w:r>
    </w:p>
    <w:p w:rsidRDefault="00215F13" w:rsidP="00514F66" w:rsidR="00215F13">
      <w:pPr>
        <w:spacing w:before="16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514F66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1C46EA">
      <w:t>714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C46EA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14F66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29B3"/>
    <w:rsid w:val="00975E13"/>
    <w:rsid w:val="00976439"/>
    <w:rsid w:val="0099065A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St-714/2015</izvorni_sadrzaj>
    <derivirana_varijabla naziv="DomainObject.Predmet.OznakaBroj_1">St-714/2015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FAETON, usluge u prometu d.o.o.</izvorni_sadrzaj>
    <derivirana_varijabla naziv="DomainObject.Predmet.ProtustrankaFormated_1">  FAETON, usluge u prometu d.o.o.</derivirana_varijabla>
  </DomainObject.Predmet.ProtustrankaFormated>
  <DomainObject.Predmet.ProtustrankaFormatedOIB>
    <izvorni_sadrzaj>  FAETON, usluge u prometu d.o.o., OIB 50713101988</izvorni_sadrzaj>
    <derivirana_varijabla naziv="DomainObject.Predmet.ProtustrankaFormatedOIB_1">  FAETON, usluge u prometu d.o.o., OIB 50713101988</derivirana_varijabla>
  </DomainObject.Predmet.ProtustrankaFormatedOIB>
  <DomainObject.Predmet.ProtustrankaFormatedWithAdress>
    <izvorni_sadrzaj> FAETON, usluge u prometu d.o.o., Zagorski Put/bb, 21217 Kaštel Stari</izvorni_sadrzaj>
    <derivirana_varijabla naziv="DomainObject.Predmet.ProtustrankaFormatedWithAdress_1"> FAETON, usluge u prometu d.o.o., Zagorski Put/bb, 21217 Kaštel Stari</derivirana_varijabla>
  </DomainObject.Predmet.ProtustrankaFormatedWithAdress>
  <DomainObject.Predmet.ProtustrankaFormatedWithAdressOIB>
    <izvorni_sadrzaj> FAETON, usluge u prometu d.o.o., OIB 50713101988, Zagorski Put/bb, 21217 Kaštel Stari</izvorni_sadrzaj>
    <derivirana_varijabla naziv="DomainObject.Predmet.ProtustrankaFormatedWithAdressOIB_1"> FAETON, usluge u prometu d.o.o., OIB 50713101988, Zagorski Put/bb, 21217 Kaštel Stari</derivirana_varijabla>
  </DomainObject.Predmet.ProtustrankaFormatedWithAdressOIB>
  <DomainObject.Predmet.ProtustrankaWithAdress>
    <izvorni_sadrzaj>FAETON, usluge u prometu d.o.o. Zagorski Put/bb, 21217 Kaštel Stari</izvorni_sadrzaj>
    <derivirana_varijabla naziv="DomainObject.Predmet.ProtustrankaWithAdress_1">FAETON, usluge u prometu d.o.o. Zagorski Put/bb, 21217 Kaštel Stari</derivirana_varijabla>
  </DomainObject.Predmet.ProtustrankaWithAdress>
  <DomainObject.Predmet.ProtustrankaWithAdressOIB>
    <izvorni_sadrzaj>FAETON, usluge u prometu d.o.o., OIB 50713101988, Zagorski Put/bb, 21217 Kaštel Stari</izvorni_sadrzaj>
    <derivirana_varijabla naziv="DomainObject.Predmet.ProtustrankaWithAdressOIB_1">FAETON, usluge u prometu d.o.o., OIB 50713101988, Zagorski Put/bb, 21217 Kaštel Stari</derivirana_varijabla>
  </DomainObject.Predmet.ProtustrankaWithAdressOIB>
  <DomainObject.Predmet.ProtustrankaNazivFormated>
    <izvorni_sadrzaj>FAETON, usluge u prometu d.o.o.</izvorni_sadrzaj>
    <derivirana_varijabla naziv="DomainObject.Predmet.ProtustrankaNazivFormated_1">FAETON, usluge u prometu d.o.o.</derivirana_varijabla>
  </DomainObject.Predmet.ProtustrankaNazivFormated>
  <DomainObject.Predmet.ProtustrankaNazivFormatedOIB>
    <izvorni_sadrzaj>FAETON, usluge u prometu d.o.o., OIB 50713101988</izvorni_sadrzaj>
    <derivirana_varijabla naziv="DomainObject.Predmet.ProtustrankaNazivFormatedOIB_1">FAETON, usluge u prometu d.o.o., OIB 50713101988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11530.90</izvorni_sadrzaj>
    <derivirana_varijabla naziv="DomainObject.Predmet.TrenutnaVrijednost_1">11530.90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FAETON, usluge u prometu d.o.o.</item>
    </izvorni_sadrzaj>
    <derivirana_varijabla naziv="DomainObject.Predmet.ProtuStrankaListFormated_1">
      <item>FAETON, usluge u prometu d.o.o.</item>
    </derivirana_varijabla>
  </DomainObject.Predmet.ProtuStrankaListFormated>
  <DomainObject.Predmet.ProtuStrankaListFormatedOIB>
    <izvorni_sadrzaj>
      <item>FAETON, usluge u prometu d.o.o., OIB 50713101988</item>
    </izvorni_sadrzaj>
    <derivirana_varijabla naziv="DomainObject.Predmet.ProtuStrankaListFormatedOIB_1">
      <item>FAETON, usluge u prometu d.o.o., OIB 50713101988</item>
    </derivirana_varijabla>
  </DomainObject.Predmet.ProtuStrankaListFormatedOIB>
  <DomainObject.Predmet.ProtuStrankaListFormatedWithAdress>
    <izvorni_sadrzaj>
      <item>FAETON, usluge u prometu d.o.o., Zagorski Put/bb, 21217 Kaštel Stari</item>
    </izvorni_sadrzaj>
    <derivirana_varijabla naziv="DomainObject.Predmet.ProtuStrankaListFormatedWithAdress_1">
      <item>FAETON, usluge u prometu d.o.o., Zagorski Put/bb, 21217 Kaštel Stari</item>
    </derivirana_varijabla>
  </DomainObject.Predmet.ProtuStrankaListFormatedWithAdress>
  <DomainObject.Predmet.ProtuStrankaListFormatedWithAdressOIB>
    <izvorni_sadrzaj>
      <item>FAETON, usluge u prometu d.o.o., OIB 50713101988, Zagorski Put/bb, 21217 Kaštel Stari</item>
    </izvorni_sadrzaj>
    <derivirana_varijabla naziv="DomainObject.Predmet.ProtuStrankaListFormatedWithAdressOIB_1">
      <item>FAETON, usluge u prometu d.o.o., OIB 50713101988, Zagorski Put/bb, 21217 Kaštel Stari</item>
    </derivirana_varijabla>
  </DomainObject.Predmet.ProtuStrankaListFormatedWithAdressOIB>
  <DomainObject.Predmet.ProtuStrankaListNazivFormated>
    <izvorni_sadrzaj>
      <item>FAETON, usluge u prometu d.o.o.</item>
    </izvorni_sadrzaj>
    <derivirana_varijabla naziv="DomainObject.Predmet.ProtuStrankaListNazivFormated_1">
      <item>FAETON, usluge u prometu d.o.o.</item>
    </derivirana_varijabla>
  </DomainObject.Predmet.ProtuStrankaListNazivFormated>
  <DomainObject.Predmet.ProtuStrankaListNazivFormatedOIB>
    <izvorni_sadrzaj>
      <item>FAETON, usluge u prometu d.o.o., OIB 50713101988</item>
    </izvorni_sadrzaj>
    <derivirana_varijabla naziv="DomainObject.Predmet.ProtuStrankaListNazivFormatedOIB_1">
      <item>FAETON, usluge u prometu d.o.o., OIB 50713101988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FAETON, usluge u prometu d.o.o.</izvorni_sadrzaj>
    <derivirana_varijabla naziv="DomainObject.Predmet.ProtustrankaIDrugi_1">FAETON, usluge u prometu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FAETON, usluge u prometu d.o.o., OIB 50713101988, Zagorski Put/bb, 21217 Kaštel Stari</izvorni_sadrzaj>
    <derivirana_varijabla naziv="DomainObject.Predmet.ProtustrankaIDrugiAdressOIB_1">FAETON, usluge u prometu d.o.o., OIB 50713101988, Zagorski Put/bb,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FAETON, usluge u prometu d.o.o.</item>
      <item>FINANCIJSKA AGENCIJA, RC SPLIT</item>
    </izvorni_sadrzaj>
    <derivirana_varijabla naziv="DomainObject.Predmet.SudioniciListNaziv_1">
      <item>FAETON, usluge u prometu d.o.o.</item>
      <item>FINANCIJSKA AGENCIJA, RC SPLIT</item>
    </derivirana_varijabla>
  </DomainObject.Predmet.SudioniciListNaziv>
  <DomainObject.Predmet.SudioniciListAdressOIB>
    <izvorni_sadrzaj>
      <item>FAETON, usluge u prometu d.o.o., OIB 50713101988, Zagorski Put/bb,21217 Kaštel Stari</item>
      <item>FINANCIJSKA AGENCIJA, RC SPLIT, OIB 85821130368, Mažuranićevo šetalište 24 b,21000 Split</item>
    </izvorni_sadrzaj>
    <derivirana_varijabla naziv="DomainObject.Predmet.SudioniciListAdressOIB_1">
      <item>FAETON, usluge u prometu d.o.o., OIB 50713101988, Zagorski Put/bb,21217 Kaštel Stari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50713101988</item>
      <item>, OIB 85821130368</item>
    </izvorni_sadrzaj>
    <derivirana_varijabla naziv="DomainObject.Predmet.SudioniciListNazivOIB_1">
      <item>, OIB 50713101988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79EB0-D0F0-4EF8-986F-FBEEF8646B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356</properties:Words>
  <properties:Characters>1972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2016-01-26T12:13:00Z</dcterms:created>
  <dc:creator>nmarkovic</dc:creator>
  <cp:lastModifiedBy>Ana Golub Gruić</cp:lastModifiedBy>
  <cp:lastPrinted>2016-01-26T12:15:00Z</cp:lastPrinted>
  <dcterms:modified xmlns:xsi="http://www.w3.org/2001/XMLSchema-instance" xsi:type="dcterms:W3CDTF">2016-01-27T07:08:00Z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