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e211" w14:paraId="ca2e211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F362A8">
        <w:rPr>
          <w:rFonts w:cs="Times New Roman" w:hAnsi="Times New Roman" w:ascii="Times New Roman"/>
          <w:b/>
          <w:sz w:val="24"/>
          <w:szCs w:val="24"/>
        </w:rPr>
        <w:t>91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F362A8">
        <w:rPr>
          <w:rFonts w:cs="Times New Roman" w:hAnsi="Times New Roman" w:ascii="Times New Roman"/>
          <w:sz w:val="24"/>
          <w:szCs w:val="24"/>
        </w:rPr>
        <w:t>SOLAR GRADNJA d.o.o. iz Knina, Krešimirova 30, MBS:110030223, OIB:21826410040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</w:t>
      </w:r>
      <w:r w:rsidR="005E76D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F362A8">
        <w:rPr>
          <w:rFonts w:cs="Times New Roman" w:hAnsi="Times New Roman" w:ascii="Times New Roman"/>
          <w:sz w:val="24"/>
          <w:szCs w:val="24"/>
        </w:rPr>
        <w:t>SOLAR GRADNJA d.o.o. iz Knina, Krešimirova 30, MBS:110030223, OIB:21826410040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F362A8">
        <w:rPr>
          <w:rFonts w:cs="Times New Roman" w:hAnsi="Times New Roman" w:ascii="Times New Roman"/>
          <w:sz w:val="24"/>
          <w:szCs w:val="24"/>
        </w:rPr>
        <w:t>2.257,31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362A8">
        <w:rPr>
          <w:rFonts w:cs="Times New Roman" w:hAnsi="Times New Roman" w:ascii="Times New Roman"/>
          <w:sz w:val="24"/>
          <w:szCs w:val="24"/>
        </w:rPr>
        <w:t xml:space="preserve">Antun </w:t>
      </w:r>
      <w:proofErr w:type="spellStart"/>
      <w:r w:rsidR="00F362A8">
        <w:rPr>
          <w:rFonts w:cs="Times New Roman" w:hAnsi="Times New Roman" w:ascii="Times New Roman"/>
          <w:sz w:val="24"/>
          <w:szCs w:val="24"/>
        </w:rPr>
        <w:t>Vidić</w:t>
      </w:r>
      <w:proofErr w:type="spellEnd"/>
      <w:r w:rsidR="00F362A8">
        <w:rPr>
          <w:rFonts w:cs="Times New Roman" w:hAnsi="Times New Roman" w:ascii="Times New Roman"/>
          <w:sz w:val="24"/>
          <w:szCs w:val="24"/>
        </w:rPr>
        <w:t xml:space="preserve"> iz Budimpešte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C27707">
        <w:rPr>
          <w:rFonts w:cs="Times New Roman" w:hAnsi="Times New Roman" w:ascii="Times New Roman"/>
          <w:sz w:val="24"/>
          <w:szCs w:val="24"/>
        </w:rPr>
        <w:t>ro</w:t>
      </w:r>
      <w:r w:rsidR="00F362A8">
        <w:rPr>
          <w:rFonts w:cs="Times New Roman" w:hAnsi="Times New Roman" w:ascii="Times New Roman"/>
          <w:sz w:val="24"/>
          <w:szCs w:val="24"/>
        </w:rPr>
        <w:t>j 221-91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5E76DA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21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362A8">
        <w:rPr>
          <w:rFonts w:cs="Times New Roman" w:hAnsi="Times New Roman" w:ascii="Times New Roman"/>
          <w:sz w:val="24"/>
          <w:szCs w:val="24"/>
        </w:rPr>
        <w:t xml:space="preserve">Antun </w:t>
      </w:r>
      <w:proofErr w:type="spellStart"/>
      <w:r w:rsidR="00F362A8">
        <w:rPr>
          <w:rFonts w:cs="Times New Roman" w:hAnsi="Times New Roman" w:ascii="Times New Roman"/>
          <w:sz w:val="24"/>
          <w:szCs w:val="24"/>
        </w:rPr>
        <w:t>Vidić</w:t>
      </w:r>
      <w:proofErr w:type="spellEnd"/>
      <w:r w:rsidR="00F362A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362A8">
        <w:rPr>
          <w:rFonts w:cs="Times New Roman" w:hAnsi="Times New Roman" w:ascii="Times New Roman"/>
          <w:sz w:val="24"/>
          <w:szCs w:val="24"/>
        </w:rPr>
        <w:t>Nagymezo</w:t>
      </w:r>
      <w:proofErr w:type="spellEnd"/>
      <w:r w:rsidR="00F362A8">
        <w:rPr>
          <w:rFonts w:cs="Times New Roman" w:hAnsi="Times New Roman" w:ascii="Times New Roman"/>
          <w:sz w:val="24"/>
          <w:szCs w:val="24"/>
        </w:rPr>
        <w:t xml:space="preserve"> 49, Budimpešta, Mađarska</w:t>
      </w:r>
    </w:p>
    <w:p w:rsidRDefault="005E76DA" w:rsidP="008550A5" w:rsidR="008550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</w:t>
      </w:r>
      <w:r w:rsidR="008550A5">
        <w:rPr>
          <w:rFonts w:cs="Times New Roman" w:hAnsi="Times New Roman" w:ascii="Times New Roman"/>
          <w:sz w:val="24"/>
          <w:szCs w:val="24"/>
        </w:rPr>
        <w:t xml:space="preserve">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B8D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712" w:rsidP="0064642A" w:rsidR="00E87712">
      <w:pPr>
        <w:spacing w:lineRule="auto" w:line="240" w:after="0"/>
      </w:pPr>
      <w:r>
        <w:separator/>
      </w:r>
    </w:p>
  </w:endnote>
  <w:endnote w:id="0" w:type="continuationSeparator">
    <w:p w:rsidRDefault="00E87712" w:rsidP="0064642A" w:rsidR="00E877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712" w:rsidP="0064642A" w:rsidR="00E87712">
      <w:pPr>
        <w:spacing w:lineRule="auto" w:line="240" w:after="0"/>
      </w:pPr>
      <w:r>
        <w:separator/>
      </w:r>
    </w:p>
  </w:footnote>
  <w:footnote w:id="0" w:type="continuationSeparator">
    <w:p w:rsidRDefault="00E87712" w:rsidP="0064642A" w:rsidR="00E877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F362A8">
      <w:t>91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339E2"/>
    <w:rsid w:val="001E6910"/>
    <w:rsid w:val="00213889"/>
    <w:rsid w:val="00332C05"/>
    <w:rsid w:val="00381125"/>
    <w:rsid w:val="004968F5"/>
    <w:rsid w:val="004E5158"/>
    <w:rsid w:val="005E76DA"/>
    <w:rsid w:val="0064642A"/>
    <w:rsid w:val="00661212"/>
    <w:rsid w:val="0071035B"/>
    <w:rsid w:val="00711DB8"/>
    <w:rsid w:val="007347C6"/>
    <w:rsid w:val="007F555B"/>
    <w:rsid w:val="00850676"/>
    <w:rsid w:val="008550A5"/>
    <w:rsid w:val="008A4B8D"/>
    <w:rsid w:val="008C0024"/>
    <w:rsid w:val="008F7FC8"/>
    <w:rsid w:val="00AB65C4"/>
    <w:rsid w:val="00B82C19"/>
    <w:rsid w:val="00C27707"/>
    <w:rsid w:val="00CE2BC9"/>
    <w:rsid w:val="00CE7024"/>
    <w:rsid w:val="00D56DD5"/>
    <w:rsid w:val="00DD47F0"/>
    <w:rsid w:val="00E87712"/>
    <w:rsid w:val="00F362A8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8A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B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B8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B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B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8A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B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B8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B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B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GRADNJA d.o.o. za proizvodnju električne energije, trgovinu i savjetovanje</izvorni_sadrzaj>
    <derivirana_varijabla naziv="DomainObject.Predmet.ProtustrankaFormated_1">  SOLAR GRADNJA d.o.o. za proizvodnju električne energije, trgovinu i savjetovanje</derivirana_varijabla>
  </DomainObject.Predmet.ProtustrankaFormated>
  <DomainObject.Predmet.ProtustrankaFormatedOIB>
    <izvorni_sadrzaj>  SOLAR GRADNJA d.o.o. za proizvodnju električne energije, trgovinu i savjetovanje, OIB 21826410040</izvorni_sadrzaj>
    <derivirana_varijabla naziv="DomainObject.Predmet.ProtustrankaFormatedOIB_1">  SOLAR GRADNJA d.o.o. za proizvodnju električne energije, trgovinu i savjetovanje, OIB 21826410040</derivirana_varijabla>
  </DomainObject.Predmet.ProtustrankaFormatedOIB>
  <DomainObject.Predmet.ProtustrankaFormatedWithAdress>
    <izvorni_sadrzaj> SOLAR GRADNJA d.o.o. za proizvodnju električne energije, trgovinu i savjetovanje, Krešimirova 30 , 22300 Knin</izvorni_sadrzaj>
    <derivirana_varijabla naziv="DomainObject.Predmet.ProtustrankaFormatedWithAdress_1"> SOLAR GRADNJA d.o.o. za proizvodnju električne energije, trgovinu i savjetovanje, Krešimirova 30 , 22300 Knin</derivirana_varijabla>
  </DomainObject.Predmet.ProtustrankaFormatedWithAdress>
  <DomainObject.Predmet.ProtustrankaFormatedWithAdressOIB>
    <izvorni_sadrzaj> SOLAR GRADNJA d.o.o. za proizvodnju električne energije, trgovinu i savjetovanje, OIB 21826410040, Krešimirova 30 , 22300 Knin</izvorni_sadrzaj>
    <derivirana_varijabla naziv="DomainObject.Predmet.ProtustrankaFormatedWithAdressOIB_1"> SOLAR GRADNJA d.o.o. za proizvodnju električne energije, trgovinu i savjetovanje, OIB 21826410040, Krešimirova 30 , 22300 Knin</derivirana_varijabla>
  </DomainObject.Predmet.ProtustrankaFormatedWithAdressOIB>
  <DomainObject.Predmet.ProtustrankaWithAdress>
    <izvorni_sadrzaj>SOLAR GRADNJA d.o.o. za proizvodnju električne energije, trgovinu i savjetovanje Krešimirova 30 , 22300 Knin</izvorni_sadrzaj>
    <derivirana_varijabla naziv="DomainObject.Predmet.ProtustrankaWithAdress_1">SOLAR GRADNJA d.o.o. za proizvodnju električne energije, trgovinu i savjetovanje Krešimirova 30 , 22300 Knin</derivirana_varijabla>
  </DomainObject.Predmet.ProtustrankaWithAdress>
  <DomainObject.Predmet.ProtustrankaWithAdressOIB>
    <izvorni_sadrzaj>SOLAR GRADNJA d.o.o. za proizvodnju električne energije, trgovinu i savjetovanje, OIB 21826410040, Krešimirova 30 , 22300 Knin</izvorni_sadrzaj>
    <derivirana_varijabla naziv="DomainObject.Predmet.ProtustrankaWithAdressOIB_1">SOLAR GRADNJA d.o.o. za proizvodnju električne energije, trgovinu i savjetovanje, OIB 21826410040, Krešimirova 30 , 22300 Knin</derivirana_varijabla>
  </DomainObject.Predmet.ProtustrankaWithAdressOIB>
  <DomainObject.Predmet.ProtustrankaNazivFormated>
    <izvorni_sadrzaj>SOLAR GRADNJA d.o.o. za proizvodnju električne energije, trgovinu i savjetovanje</izvorni_sadrzaj>
    <derivirana_varijabla naziv="DomainObject.Predmet.ProtustrankaNazivFormated_1">SOLAR GRADNJA d.o.o. za proizvodnju električne energije, trgovinu i savjetovanje</derivirana_varijabla>
  </DomainObject.Predmet.ProtustrankaNazivFormated>
  <DomainObject.Predmet.ProtustrankaNazivFormatedOIB>
    <izvorni_sadrzaj>SOLAR GRADNJA d.o.o. za proizvodnju električne energije, trgovinu i savjetovanje, OIB 21826410040</izvorni_sadrzaj>
    <derivirana_varijabla naziv="DomainObject.Predmet.ProtustrankaNazivFormatedOIB_1">SOLAR GRADNJA d.o.o. za proizvodnju električne energije, trgovinu i savjetovanje, OIB 21826410040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SOLAR GRADNJA d.o.o. za proizvodnju električne energije, trgovinu i savjetovanje</item>
    </izvorni_sadrzaj>
    <derivirana_varijabla naziv="DomainObject.Predmet.ProtuStrankaListFormated_1">
      <item>SOLAR GRADNJA d.o.o. za proizvodnju električne energije, trgovinu i savjetovanje</item>
    </derivirana_varijabla>
  </DomainObject.Predmet.ProtuStrankaListFormated>
  <DomainObject.Predmet.ProtuStrankaListFormatedOIB>
    <izvorni_sadrzaj>
      <item>SOLAR GRADNJA d.o.o. za proizvodnju električne energije, trgovinu i savjetovanje, OIB 21826410040</item>
    </izvorni_sadrzaj>
    <derivirana_varijabla naziv="DomainObject.Predmet.ProtuStrankaListFormatedOIB_1">
      <item>SOLAR GRADNJA d.o.o. za proizvodnju električne energije, trgovinu i savjetovanje, OIB 21826410040</item>
    </derivirana_varijabla>
  </DomainObject.Predmet.ProtuStrankaListFormatedOIB>
  <DomainObject.Predmet.ProtuStrankaListFormatedWithAdress>
    <izvorni_sadrzaj>
      <item>SOLAR GRADNJA d.o.o. za proizvodnju električne energije, trgovinu i savjetovanje, Krešimirova 30 , 22300 Knin</item>
    </izvorni_sadrzaj>
    <derivirana_varijabla naziv="DomainObject.Predmet.ProtuStrankaListFormatedWithAdress_1">
      <item>SOLAR GRADNJA d.o.o. za proizvodnju električne energije, trgovinu i savjetovanje, Krešimirova 30 , 22300 Knin</item>
    </derivirana_varijabla>
  </DomainObject.Predmet.ProtuStrankaListFormatedWithAdress>
  <DomainObject.Predmet.ProtuStrankaListFormatedWithAdressOIB>
    <izvorni_sadrzaj>
      <item>SOLAR GRADNJA d.o.o. za proizvodnju električne energije, trgovinu i savjetovanje, OIB 21826410040, Krešimirova 30 , 22300 Knin</item>
    </izvorni_sadrzaj>
    <derivirana_varijabla naziv="DomainObject.Predmet.ProtuStrankaListFormatedWithAdressOIB_1">
      <item>SOLAR GRADNJA d.o.o. za proizvodnju električne energije, trgovinu i savjetovanje, OIB 21826410040, Krešimirova 30 , 22300 Knin</item>
    </derivirana_varijabla>
  </DomainObject.Predmet.ProtuStrankaListFormatedWithAdressOIB>
  <DomainObject.Predmet.ProtuStrankaListNazivFormated>
    <izvorni_sadrzaj>
      <item>SOLAR GRADNJA d.o.o. za proizvodnju električne energije, trgovinu i savjetovanje</item>
    </izvorni_sadrzaj>
    <derivirana_varijabla naziv="DomainObject.Predmet.ProtuStrankaListNazivFormated_1">
      <item>SOLAR GRADNJA d.o.o. za proizvodnju električne energije, trgovinu i savjetovanje</item>
    </derivirana_varijabla>
  </DomainObject.Predmet.ProtuStrankaListNazivFormated>
  <DomainObject.Predmet.ProtuStrankaListNazivFormatedOIB>
    <izvorni_sadrzaj>
      <item>SOLAR GRADNJA d.o.o. za proizvodnju električne energije, trgovinu i savjetovanje, OIB 21826410040</item>
    </izvorni_sadrzaj>
    <derivirana_varijabla naziv="DomainObject.Predmet.ProtuStrankaListNazivFormatedOIB_1">
      <item>SOLAR GRADNJA d.o.o. za proizvodnju električne energije, trgovinu i savjetovanje, OIB 21826410040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SOLAR GRADNJA d.o.o. za proizvodnju električne energije, trgovinu i savjetovanje</izvorni_sadrzaj>
    <derivirana_varijabla naziv="DomainObject.Predmet.ProtustrankaIDrugi_1">SOLAR GRADNJA d.o.o. za proizvodnju električne energije, trgovinu i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SOLAR GRADNJA d.o.o. za proizvodnju električne energije, trgovinu i savjetovanje, OIB 21826410040, Krešimirova 30 , 22300 Knin</izvorni_sadrzaj>
    <derivirana_varijabla naziv="DomainObject.Predmet.ProtustrankaIDrugiAdressOIB_1">SOLAR GRADNJA d.o.o. za proizvodnju električne energije, trgovinu i savjetovanje, OIB 21826410040, Krešimirova 30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SOLAR GRADNJA d.o.o. za proizvodnju električne energije, trgovinu i savjetovanje</item>
    </izvorni_sadrzaj>
    <derivirana_varijabla naziv="DomainObject.Predmet.SudioniciListNaziv_1">
      <item>FINA - Podružnica Šibenik</item>
      <item>SOLAR GRADNJA d.o.o. za proizvodnju električne energije, trgovinu i savjetovanje</item>
    </derivirana_varijabla>
  </DomainObject.Predmet.SudioniciListNaziv>
  <DomainObject.Predmet.SudioniciListAdressOIB>
    <izvorni_sadrzaj>
      <item>FINA - Podružnica Šibenik, OIB 85821130368, Perivoj L. Marune 1,22000 Šibenik</item>
      <item>SOLAR GRADNJA d.o.o. za proizvodnju električne energije, trgovinu i savjetovanje, OIB 21826410040, Krešimirova 30 ,22300 Knin</item>
    </izvorni_sadrzaj>
    <derivirana_varijabla naziv="DomainObject.Predmet.SudioniciListAdressOIB_1">
      <item>FINA - Podružnica Šibenik, OIB 85821130368, Perivoj L. Marune 1,22000 Šibenik</item>
      <item>SOLAR GRADNJA d.o.o. za proizvodnju električne energije, trgovinu i savjetovanje, OIB 21826410040, Krešimirova 30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21826410040</item>
    </izvorni_sadrzaj>
    <derivirana_varijabla naziv="DomainObject.Predmet.SudioniciListNazivOIB_1">
      <item>, OIB 85821130368</item>
      <item>, OIB 21826410040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2211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2016-01-20T12:40:00Z</dcterms:created>
  <dc:creator>Joško Livaković</dc:creator>
  <cp:lastModifiedBy>Joško Livaković</cp:lastModifiedBy>
  <dcterms:modified xmlns:xsi="http://www.w3.org/2001/XMLSchema-instance" xsi:type="dcterms:W3CDTF">2016-02-02T09:16:00Z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