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460e" w14:paraId="a2b460e" w:rsidRDefault="004C440F" w:rsidP="0058087B" w:rsidR="004C440F">
      <w:pPr>
        <w15:collapsed w:val="false"/>
      </w:pPr>
      <w:bookmarkStart w:name="_GoBack" w:id="0"/>
      <w:bookmarkEnd w:id="0"/>
    </w:p>
    <w:p w:rsidRDefault="004A3325" w:rsidP="0058087B" w:rsidR="0058087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087B" w:rsidP="0058087B" w:rsidR="0058087B" w:rsidRPr="00D21A2C"/>
    <w:p w:rsidRDefault="0058087B" w:rsidP="0058087B" w:rsidR="0058087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8087B" w:rsidP="0058087B" w:rsidR="0058087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8087B" w:rsidP="00E95DCE" w:rsidR="00B942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95DCE" w:rsidP="00E95DCE" w:rsidR="00E95DCE" w:rsidRPr="00E95DCE">
      <w:pPr>
        <w:ind w:hanging="720" w:left="360"/>
        <w:rPr>
          <w:sz w:val="22"/>
          <w:szCs w:val="22"/>
        </w:rPr>
      </w:pPr>
    </w:p>
    <w:p w:rsidRDefault="001623E1" w:rsidP="00DE02FE" w:rsidR="001623E1">
      <w:pPr>
        <w:jc w:val="right"/>
      </w:pPr>
    </w:p>
    <w:p w:rsidRDefault="00B942C6" w:rsidP="00E95DCE" w:rsidR="004C440F" w:rsidRPr="00E95DCE">
      <w:pPr>
        <w:jc w:val="center"/>
      </w:pPr>
      <w:r w:rsidRPr="00E95DCE">
        <w:t>R E P U B L I K A    H R V A T S K A</w:t>
      </w:r>
    </w:p>
    <w:p w:rsidRDefault="00636E08" w:rsidP="00636E08" w:rsidR="00636E08" w:rsidRPr="00E95DCE">
      <w:pPr>
        <w:pStyle w:val="Naslov1"/>
        <w:rPr>
          <w:b w:val="false"/>
          <w:sz w:val="24"/>
        </w:rPr>
      </w:pPr>
      <w:r w:rsidRPr="00E95DCE">
        <w:rPr>
          <w:b w:val="false"/>
          <w:sz w:val="24"/>
        </w:rPr>
        <w:t>R J E Š E N J E</w:t>
      </w:r>
    </w:p>
    <w:p w:rsidRDefault="00636E08" w:rsidP="00636E08" w:rsidR="00636E08">
      <w:pPr>
        <w:jc w:val="center"/>
      </w:pPr>
    </w:p>
    <w:p w:rsidRDefault="00636E08" w:rsidP="00E95DCE" w:rsidR="00636E08" w:rsidRPr="003D63C7"/>
    <w:p w:rsidRDefault="001623E1" w:rsidP="00636E08" w:rsidR="00636E08">
      <w:pPr>
        <w:ind w:firstLine="708"/>
        <w:jc w:val="both"/>
      </w:pPr>
      <w:r>
        <w:t>Trgovački sud u Osijeku, po sucu pojedincu Jadranki Herman kao stečajnom sucu, u stečajnom postupku nad dužnikom</w:t>
      </w:r>
      <w:r w:rsidR="00E95DCE">
        <w:t xml:space="preserve">  BICIKLI.OS d.o.o. za trgovinu i usluge, </w:t>
      </w:r>
      <w:r w:rsidR="001B0011">
        <w:t xml:space="preserve">u stečaju, </w:t>
      </w:r>
      <w:r w:rsidR="00E95DCE">
        <w:t>Osijek, Trg Pape Ivana Pavla II 1, MBS: 0300833860, OIB: 09885920735</w:t>
      </w:r>
      <w:r>
        <w:t xml:space="preserve">, </w:t>
      </w:r>
      <w:r w:rsidR="00DF24E6">
        <w:t xml:space="preserve">nakon održanog ispitnog ročišta dana </w:t>
      </w:r>
      <w:r w:rsidR="001B0011">
        <w:t xml:space="preserve">20. rujna 2016.              </w:t>
      </w:r>
    </w:p>
    <w:p w:rsidRDefault="00636E08" w:rsidP="00AC19B3" w:rsidR="00636E08">
      <w:pPr>
        <w:jc w:val="both"/>
      </w:pPr>
    </w:p>
    <w:p w:rsidRDefault="00AC19B3" w:rsidP="00AC19B3" w:rsidR="00AC19B3" w:rsidRPr="003D63C7">
      <w:pPr>
        <w:jc w:val="both"/>
      </w:pPr>
    </w:p>
    <w:p w:rsidRDefault="00636E08" w:rsidP="00636E08" w:rsidR="00636E08" w:rsidRPr="001B0011">
      <w:pPr>
        <w:jc w:val="center"/>
        <w:rPr>
          <w:bCs/>
        </w:rPr>
      </w:pPr>
      <w:r w:rsidRPr="001B0011">
        <w:rPr>
          <w:bCs/>
        </w:rPr>
        <w:t>r i j e š i o   j e</w:t>
      </w:r>
    </w:p>
    <w:p w:rsidRDefault="00636E08" w:rsidP="00636E08" w:rsidR="00636E08" w:rsidRPr="003D63C7">
      <w:pPr>
        <w:ind w:left="360"/>
        <w:jc w:val="both"/>
      </w:pPr>
    </w:p>
    <w:p w:rsidRDefault="00BA2157" w:rsidP="00636E08" w:rsidR="00BA2157" w:rsidRPr="003D63C7">
      <w:pPr>
        <w:ind w:left="360"/>
        <w:jc w:val="both"/>
      </w:pPr>
    </w:p>
    <w:p w:rsidRDefault="00636E08" w:rsidP="00636E08" w:rsidR="00636E08" w:rsidRPr="003D63C7">
      <w:pPr>
        <w:numPr>
          <w:ilvl w:val="0"/>
          <w:numId w:val="1"/>
        </w:numPr>
        <w:jc w:val="both"/>
      </w:pPr>
      <w:r w:rsidRPr="003D63C7">
        <w:t>Utvrđuju se slijedeće tražbine viših isplatnih redova:</w:t>
      </w:r>
    </w:p>
    <w:p w:rsidRDefault="001623E1" w:rsidP="00705E69" w:rsidR="001623E1">
      <w:pPr>
        <w:rPr>
          <w:b/>
        </w:rPr>
      </w:pPr>
    </w:p>
    <w:p w:rsidRDefault="005A4E4D" w:rsidP="00474ED5" w:rsidR="005A4E4D" w:rsidRPr="003D63C7">
      <w:pPr>
        <w:jc w:val="center"/>
        <w:rPr>
          <w:b/>
        </w:rPr>
      </w:pPr>
    </w:p>
    <w:p w:rsidRDefault="001B0011" w:rsidP="00474ED5" w:rsidR="00474ED5" w:rsidRPr="001B0011">
      <w:pPr>
        <w:jc w:val="center"/>
      </w:pPr>
      <w:r>
        <w:t xml:space="preserve">I </w:t>
      </w:r>
      <w:r w:rsidR="00B3064E" w:rsidRPr="001B0011">
        <w:t xml:space="preserve"> VIŠI  ISPLATNI  RED</w:t>
      </w:r>
    </w:p>
    <w:p w:rsidRDefault="00B3064E" w:rsidP="00474ED5" w:rsidR="00B3064E">
      <w:pPr>
        <w:jc w:val="center"/>
        <w:rPr>
          <w:b/>
        </w:rPr>
      </w:pPr>
    </w:p>
    <w:p w:rsidRDefault="00BD2C96" w:rsidP="00BD2C96" w:rsidR="00BD2C96">
      <w:pPr>
        <w:ind w:firstLine="708"/>
        <w:jc w:val="both"/>
      </w:pPr>
    </w:p>
    <w:tbl>
      <w:tblPr>
        <w:tblW w:type="dxa" w:w="9782"/>
        <w:tblInd w:type="dxa" w:w="-318"/>
        <w:tblLayout w:type="fixed"/>
        <w:tblLook w:val="04A0" w:noVBand="1" w:noHBand="0" w:lastColumn="0" w:firstColumn="1" w:lastRow="0" w:firstRow="1"/>
      </w:tblPr>
      <w:tblGrid>
        <w:gridCol w:w="756"/>
        <w:gridCol w:w="2080"/>
        <w:gridCol w:w="1896"/>
        <w:gridCol w:w="1790"/>
        <w:gridCol w:w="1559"/>
        <w:gridCol w:w="1701"/>
      </w:tblGrid>
      <w:tr w:rsidTr="00972A44" w:rsidR="00AC19B3">
        <w:trPr>
          <w:trHeight w:val="615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RED.</w:t>
            </w:r>
          </w:p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BR.</w:t>
            </w:r>
          </w:p>
        </w:tc>
        <w:tc>
          <w:tcPr>
            <w:tcW w:type="dxa" w:w="2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STEČAJNI VJEROVNIK</w:t>
            </w:r>
          </w:p>
        </w:tc>
        <w:tc>
          <w:tcPr>
            <w:tcW w:type="dxa" w:w="18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 xml:space="preserve">ADRESA VJEROVNIKA </w:t>
            </w:r>
          </w:p>
        </w:tc>
        <w:tc>
          <w:tcPr>
            <w:tcW w:type="dxa" w:w="17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 xml:space="preserve">PRIJAVLJENE TRAŽBINE </w:t>
            </w:r>
          </w:p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U 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PRIZNATE TRAŽBINE</w:t>
            </w:r>
          </w:p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U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 xml:space="preserve">OSPORENE TRAŽBINE </w:t>
            </w:r>
          </w:p>
          <w:p w:rsidRDefault="00AC19B3" w:rsidP="00FC495E" w:rsidR="00AC19B3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>U KN</w:t>
            </w:r>
          </w:p>
        </w:tc>
      </w:tr>
      <w:tr w:rsidTr="00972A44" w:rsidR="00AC19B3">
        <w:trPr>
          <w:trHeight w:val="720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>
            <w:pPr>
              <w:rPr>
                <w:color w:val="000000"/>
              </w:rPr>
            </w:pPr>
            <w:r w:rsidRPr="00FD4676">
              <w:rPr>
                <w:color w:val="000000"/>
              </w:rPr>
              <w:t>ALEN ŽDRAKIĆ</w:t>
            </w:r>
          </w:p>
          <w:p w:rsidRDefault="00AC19B3" w:rsidP="00FC495E" w:rsidR="00AC19B3" w:rsidRPr="00FD4676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FD4676">
              <w:rPr>
                <w:color w:val="000000"/>
              </w:rPr>
              <w:t>70104370436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rPr>
                <w:color w:val="000000"/>
              </w:rPr>
            </w:pPr>
            <w:r w:rsidRPr="00FD4676">
              <w:rPr>
                <w:color w:val="000000"/>
              </w:rPr>
              <w:t>D.Lermana 19, VELIKA</w:t>
            </w:r>
          </w:p>
        </w:tc>
        <w:tc>
          <w:tcPr>
            <w:tcW w:type="dxa" w:w="1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212.401,50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212.401,50</w:t>
            </w: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972A44" w:rsidR="00AC19B3">
        <w:trPr>
          <w:trHeight w:val="720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>
            <w:pPr>
              <w:rPr>
                <w:color w:val="000000"/>
              </w:rPr>
            </w:pPr>
            <w:r w:rsidRPr="00FD4676">
              <w:rPr>
                <w:color w:val="000000"/>
              </w:rPr>
              <w:t>DRAŽEN VEZMAROVIĆ</w:t>
            </w:r>
          </w:p>
          <w:p w:rsidRDefault="00AC19B3" w:rsidP="00FC495E" w:rsidR="00AC19B3" w:rsidRPr="00FD4676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FD4676">
              <w:rPr>
                <w:color w:val="000000"/>
              </w:rPr>
              <w:t>35408788203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rPr>
                <w:color w:val="000000"/>
              </w:rPr>
            </w:pPr>
            <w:r w:rsidRPr="00FD4676">
              <w:rPr>
                <w:color w:val="000000"/>
              </w:rPr>
              <w:t>Podravska 26, OSIJEK</w:t>
            </w:r>
          </w:p>
        </w:tc>
        <w:tc>
          <w:tcPr>
            <w:tcW w:type="dxa" w:w="1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1.172,64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1.172,64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972A44" w:rsidR="00AC19B3">
        <w:trPr>
          <w:trHeight w:val="720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3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>
            <w:pPr>
              <w:rPr>
                <w:color w:val="000000"/>
              </w:rPr>
            </w:pPr>
            <w:r w:rsidRPr="00FD4676">
              <w:rPr>
                <w:color w:val="000000"/>
              </w:rPr>
              <w:t>SANDI BAŠIĆ</w:t>
            </w:r>
          </w:p>
          <w:p w:rsidRDefault="00AC19B3" w:rsidP="00FC495E" w:rsidR="00AC19B3" w:rsidRPr="00FD4676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FD4676">
              <w:rPr>
                <w:color w:val="000000"/>
              </w:rPr>
              <w:t>98543967983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rPr>
                <w:color w:val="000000"/>
              </w:rPr>
            </w:pPr>
            <w:r w:rsidRPr="00FD4676">
              <w:rPr>
                <w:color w:val="000000"/>
              </w:rPr>
              <w:t>Mlinska  170, OSIJEK</w:t>
            </w:r>
          </w:p>
        </w:tc>
        <w:tc>
          <w:tcPr>
            <w:tcW w:type="dxa" w:w="1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 xml:space="preserve">3.264,40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3.264,40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972A44" w:rsidR="00AC19B3">
        <w:trPr>
          <w:trHeight w:val="720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>
            <w:pPr>
              <w:rPr>
                <w:color w:val="000000"/>
              </w:rPr>
            </w:pPr>
            <w:r w:rsidRPr="00FD4676">
              <w:rPr>
                <w:color w:val="000000"/>
              </w:rPr>
              <w:t>RENATA ŽDRAKIĆ</w:t>
            </w:r>
          </w:p>
          <w:p w:rsidRDefault="00AC19B3" w:rsidP="00FC495E" w:rsidR="00AC19B3" w:rsidRPr="00FD4676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1F5943">
              <w:rPr>
                <w:color w:val="000000"/>
              </w:rPr>
              <w:t>85986579384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rPr>
                <w:color w:val="000000"/>
              </w:rPr>
            </w:pPr>
            <w:r w:rsidRPr="00FD4676">
              <w:rPr>
                <w:color w:val="000000"/>
              </w:rPr>
              <w:t>Vj. Ivana Meštovića 94, OSIJEK</w:t>
            </w:r>
          </w:p>
        </w:tc>
        <w:tc>
          <w:tcPr>
            <w:tcW w:type="dxa" w:w="1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3.245,57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3.245,57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972A44" w:rsidR="00AC19B3">
        <w:trPr>
          <w:trHeight w:val="720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>
            <w:pPr>
              <w:rPr>
                <w:color w:val="000000"/>
              </w:rPr>
            </w:pPr>
            <w:r w:rsidRPr="00FD4676">
              <w:rPr>
                <w:color w:val="000000"/>
              </w:rPr>
              <w:t>JURAJ MAK</w:t>
            </w:r>
          </w:p>
          <w:p w:rsidRDefault="00AC19B3" w:rsidP="00FC495E" w:rsidR="00AC19B3" w:rsidRPr="00FD4676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FD4676">
              <w:rPr>
                <w:color w:val="000000"/>
              </w:rPr>
              <w:t>69646486418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rPr>
                <w:color w:val="000000"/>
              </w:rPr>
            </w:pPr>
            <w:r w:rsidRPr="00FD4676">
              <w:rPr>
                <w:color w:val="000000"/>
              </w:rPr>
              <w:t>Vj. Petrove Gore 10, OSIJEK</w:t>
            </w:r>
          </w:p>
        </w:tc>
        <w:tc>
          <w:tcPr>
            <w:tcW w:type="dxa" w:w="1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rPr>
                <w:color w:val="000000"/>
              </w:rPr>
            </w:pPr>
            <w:r w:rsidRPr="00FD467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</w:t>
            </w:r>
            <w:r w:rsidRPr="00FD4676">
              <w:rPr>
                <w:color w:val="000000"/>
              </w:rPr>
              <w:t>3.245,58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rPr>
                <w:color w:val="000000"/>
              </w:rPr>
            </w:pPr>
          </w:p>
          <w:p w:rsidRDefault="00AC19B3" w:rsidP="00FC495E" w:rsidR="00AC19B3" w:rsidRPr="00FD4676">
            <w:pPr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Pr="00FD4676">
              <w:rPr>
                <w:color w:val="000000"/>
              </w:rPr>
              <w:t>3.245,58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972A44" w:rsidR="00AC19B3">
        <w:trPr>
          <w:trHeight w:val="720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6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>
            <w:pPr>
              <w:rPr>
                <w:color w:val="000000"/>
              </w:rPr>
            </w:pPr>
            <w:r w:rsidRPr="00FD4676">
              <w:rPr>
                <w:color w:val="000000"/>
              </w:rPr>
              <w:t>JOSIP ČUČUK</w:t>
            </w:r>
          </w:p>
          <w:p w:rsidRDefault="00AC19B3" w:rsidP="00FC495E" w:rsidR="00AC19B3" w:rsidRPr="00FD4676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1F5943">
              <w:rPr>
                <w:color w:val="000000"/>
              </w:rPr>
              <w:t>67567977771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rPr>
                <w:color w:val="000000"/>
              </w:rPr>
            </w:pPr>
            <w:r w:rsidRPr="00FD4676">
              <w:rPr>
                <w:color w:val="000000"/>
              </w:rPr>
              <w:t>S. Radića 163, ILOK</w:t>
            </w:r>
          </w:p>
        </w:tc>
        <w:tc>
          <w:tcPr>
            <w:tcW w:type="dxa" w:w="1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3.249,92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3.249,92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972A44" w:rsidR="00AC19B3">
        <w:trPr>
          <w:trHeight w:val="720"/>
        </w:trPr>
        <w:tc>
          <w:tcPr>
            <w:tcW w:type="dxa" w:w="7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lastRenderedPageBreak/>
              <w:t>7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20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>
            <w:pPr>
              <w:rPr>
                <w:color w:val="000000"/>
              </w:rPr>
            </w:pPr>
            <w:r w:rsidRPr="00FD4676">
              <w:rPr>
                <w:color w:val="000000"/>
              </w:rPr>
              <w:t>DARIJA LOBOD</w:t>
            </w:r>
          </w:p>
          <w:p w:rsidRDefault="00AC19B3" w:rsidP="00FC495E" w:rsidR="00AC19B3" w:rsidRPr="00FD4676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FD4676">
              <w:rPr>
                <w:color w:val="000000"/>
              </w:rPr>
              <w:t>74429513105</w:t>
            </w:r>
          </w:p>
        </w:tc>
        <w:tc>
          <w:tcPr>
            <w:tcW w:type="dxa" w:w="18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rPr>
                <w:color w:val="000000"/>
              </w:rPr>
            </w:pPr>
            <w:r w:rsidRPr="00FD4676">
              <w:rPr>
                <w:color w:val="000000"/>
              </w:rPr>
              <w:t>Bana J.Jelačića 83, VIŠNJEVAC</w:t>
            </w:r>
          </w:p>
        </w:tc>
        <w:tc>
          <w:tcPr>
            <w:tcW w:type="dxa" w:w="17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2.991,22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2.991,22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972A44" w:rsidR="00AC19B3">
        <w:trPr>
          <w:trHeight w:val="720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8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>
            <w:pPr>
              <w:rPr>
                <w:color w:val="000000"/>
              </w:rPr>
            </w:pPr>
            <w:r w:rsidRPr="00FD4676">
              <w:rPr>
                <w:color w:val="000000"/>
              </w:rPr>
              <w:t>DINO TJARDOVIĆ</w:t>
            </w:r>
          </w:p>
          <w:p w:rsidRDefault="00AC19B3" w:rsidP="00FC495E" w:rsidR="00AC19B3" w:rsidRPr="00FD4676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FD4676">
              <w:rPr>
                <w:color w:val="000000"/>
              </w:rPr>
              <w:t>73893167201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rPr>
                <w:color w:val="000000"/>
              </w:rPr>
            </w:pPr>
            <w:r w:rsidRPr="00FD4676">
              <w:rPr>
                <w:color w:val="000000"/>
              </w:rPr>
              <w:t>V. Nazora 70 a, ERNESTINOVO</w:t>
            </w:r>
          </w:p>
        </w:tc>
        <w:tc>
          <w:tcPr>
            <w:tcW w:type="dxa" w:w="1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2.516,79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2.516,79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972A44" w:rsidR="00AC19B3">
        <w:trPr>
          <w:trHeight w:val="720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9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>
            <w:pPr>
              <w:rPr>
                <w:color w:val="000000"/>
              </w:rPr>
            </w:pPr>
            <w:r w:rsidRPr="00FD4676">
              <w:rPr>
                <w:color w:val="000000"/>
              </w:rPr>
              <w:t>MARTINA CANGAJST</w:t>
            </w:r>
          </w:p>
          <w:p w:rsidRDefault="00AC19B3" w:rsidP="00FC495E" w:rsidR="00AC19B3" w:rsidRPr="00FD4676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FD4676">
              <w:rPr>
                <w:color w:val="000000"/>
              </w:rPr>
              <w:t>6846797202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rPr>
                <w:color w:val="000000"/>
              </w:rPr>
            </w:pPr>
            <w:r w:rsidRPr="00FD4676">
              <w:rPr>
                <w:color w:val="000000"/>
              </w:rPr>
              <w:t>Vinkovačka 10, OSIJEK</w:t>
            </w:r>
          </w:p>
        </w:tc>
        <w:tc>
          <w:tcPr>
            <w:tcW w:type="dxa" w:w="1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2.511,18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2.511,18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972A44" w:rsidR="00AC19B3">
        <w:trPr>
          <w:trHeight w:val="720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10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>
            <w:pPr>
              <w:rPr>
                <w:color w:val="000000"/>
              </w:rPr>
            </w:pPr>
            <w:r w:rsidRPr="00FD4676">
              <w:rPr>
                <w:color w:val="000000"/>
              </w:rPr>
              <w:t>IVICA CANGAJST</w:t>
            </w:r>
          </w:p>
          <w:p w:rsidRDefault="00AC19B3" w:rsidP="00FC495E" w:rsidR="00AC19B3" w:rsidRPr="00FD4676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FD4676">
              <w:rPr>
                <w:color w:val="000000"/>
              </w:rPr>
              <w:t>22308191334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rPr>
                <w:color w:val="000000"/>
              </w:rPr>
            </w:pPr>
            <w:r w:rsidRPr="00FD4676">
              <w:rPr>
                <w:color w:val="000000"/>
              </w:rPr>
              <w:t>Vinkovačka 10, OSIJEK</w:t>
            </w:r>
          </w:p>
        </w:tc>
        <w:tc>
          <w:tcPr>
            <w:tcW w:type="dxa" w:w="1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3.054,25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3.054,25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972A44" w:rsidR="00AC19B3">
        <w:trPr>
          <w:trHeight w:val="720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11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>
            <w:pPr>
              <w:rPr>
                <w:color w:val="000000"/>
              </w:rPr>
            </w:pPr>
            <w:r w:rsidRPr="00FD4676">
              <w:rPr>
                <w:color w:val="000000"/>
              </w:rPr>
              <w:t>OLIVER KRIVIĆ</w:t>
            </w:r>
          </w:p>
          <w:p w:rsidRDefault="00AC19B3" w:rsidP="00FC495E" w:rsidR="00AC19B3" w:rsidRPr="00FD4676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FD4676">
              <w:rPr>
                <w:color w:val="000000"/>
              </w:rPr>
              <w:t>46657713785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rPr>
                <w:color w:val="000000"/>
              </w:rPr>
            </w:pPr>
            <w:r w:rsidRPr="00FD4676">
              <w:rPr>
                <w:color w:val="000000"/>
              </w:rPr>
              <w:t>Ilirska 73, OSIJEK</w:t>
            </w:r>
          </w:p>
        </w:tc>
        <w:tc>
          <w:tcPr>
            <w:tcW w:type="dxa" w:w="1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3.410,16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3.410,16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972A44" w:rsidR="00AC19B3">
        <w:trPr>
          <w:trHeight w:val="720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12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>
            <w:pPr>
              <w:rPr>
                <w:color w:val="000000"/>
              </w:rPr>
            </w:pPr>
            <w:r w:rsidRPr="00FD4676">
              <w:rPr>
                <w:color w:val="000000"/>
              </w:rPr>
              <w:t>BRUNO PREDRIUJEVAC</w:t>
            </w:r>
          </w:p>
          <w:p w:rsidRDefault="00AC19B3" w:rsidP="00FC495E" w:rsidR="00AC19B3" w:rsidRPr="00FD4676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1F5943">
              <w:rPr>
                <w:color w:val="000000"/>
              </w:rPr>
              <w:t>98830546751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rPr>
                <w:color w:val="000000"/>
              </w:rPr>
            </w:pPr>
            <w:r w:rsidRPr="00FD4676">
              <w:rPr>
                <w:color w:val="000000"/>
              </w:rPr>
              <w:t>Bosutska 16, OSIJEK</w:t>
            </w:r>
          </w:p>
        </w:tc>
        <w:tc>
          <w:tcPr>
            <w:tcW w:type="dxa" w:w="1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3.245,58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3.245,58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972A44" w:rsidR="00AC19B3">
        <w:trPr>
          <w:trHeight w:val="720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13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>
            <w:pPr>
              <w:rPr>
                <w:color w:val="000000"/>
              </w:rPr>
            </w:pPr>
            <w:r w:rsidRPr="00FD4676">
              <w:rPr>
                <w:color w:val="000000"/>
              </w:rPr>
              <w:t>IVICA KLOBUČAR</w:t>
            </w:r>
          </w:p>
          <w:p w:rsidRDefault="00AC19B3" w:rsidP="00FC495E" w:rsidR="00AC19B3" w:rsidRPr="00FD4676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FD4676">
              <w:rPr>
                <w:color w:val="000000"/>
              </w:rPr>
              <w:t>8418091201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rPr>
                <w:color w:val="000000"/>
              </w:rPr>
            </w:pPr>
            <w:r w:rsidRPr="00FD4676">
              <w:rPr>
                <w:color w:val="000000"/>
              </w:rPr>
              <w:t>Motovunska 2, OSIJEK</w:t>
            </w:r>
          </w:p>
        </w:tc>
        <w:tc>
          <w:tcPr>
            <w:tcW w:type="dxa" w:w="1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 xml:space="preserve">24.937,65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24.937,65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972A44" w:rsidR="00AC19B3">
        <w:trPr>
          <w:trHeight w:val="720"/>
        </w:trPr>
        <w:tc>
          <w:tcPr>
            <w:tcW w:type="dxa" w:w="7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 w:rsidRPr="00FD4676">
              <w:rPr>
                <w:color w:val="000000"/>
              </w:rPr>
              <w:t>14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>
            <w:pPr>
              <w:rPr>
                <w:color w:val="000000"/>
              </w:rPr>
            </w:pPr>
            <w:r w:rsidRPr="00FD4676">
              <w:rPr>
                <w:color w:val="000000"/>
              </w:rPr>
              <w:t>MINISTARSTVO FINANCIJA POREZNA UPRAVA</w:t>
            </w:r>
          </w:p>
          <w:p w:rsidRDefault="00AC19B3" w:rsidP="00FC495E" w:rsidR="00AC19B3" w:rsidRPr="00FD4676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FD4676">
              <w:rPr>
                <w:color w:val="000000"/>
              </w:rPr>
              <w:t>18683136487</w:t>
            </w:r>
          </w:p>
        </w:tc>
        <w:tc>
          <w:tcPr>
            <w:tcW w:type="dxa" w:w="1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rPr>
                <w:color w:val="000000"/>
              </w:rPr>
            </w:pPr>
            <w:r w:rsidRPr="00FD4676">
              <w:rPr>
                <w:color w:val="000000"/>
              </w:rPr>
              <w:t>Zagreb,     Boškovićeva 5</w:t>
            </w:r>
          </w:p>
        </w:tc>
        <w:tc>
          <w:tcPr>
            <w:tcW w:type="dxa" w:w="1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C19B3" w:rsidP="00FC495E" w:rsidR="00AC19B3" w:rsidRPr="00FD4676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  <w:r w:rsidRPr="00FD4676">
              <w:rPr>
                <w:color w:val="000000"/>
              </w:rPr>
              <w:t>67.363,98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 w:rsidRPr="00FD4676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  <w:r w:rsidRPr="00FD4676">
              <w:rPr>
                <w:color w:val="000000"/>
              </w:rPr>
              <w:t>67.363,98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C19B3" w:rsidP="00FC495E" w:rsidR="00AC19B3">
            <w:pPr>
              <w:jc w:val="center"/>
              <w:rPr>
                <w:color w:val="000000"/>
              </w:rPr>
            </w:pPr>
          </w:p>
          <w:p w:rsidRDefault="00AC19B3" w:rsidP="00FC495E" w:rsidR="00AC19B3" w:rsidRPr="00FD46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Default="00A72D10" w:rsidP="00A72D10" w:rsidR="00A72D10" w:rsidRPr="00C2615C"/>
    <w:p w:rsidRDefault="001B0011" w:rsidP="00BD2C96" w:rsidR="001B0011">
      <w:pPr>
        <w:ind w:firstLine="708"/>
        <w:jc w:val="both"/>
      </w:pPr>
    </w:p>
    <w:p w:rsidRDefault="001B0011" w:rsidP="00BD2C96" w:rsidR="001B0011">
      <w:pPr>
        <w:ind w:firstLine="708"/>
        <w:jc w:val="both"/>
      </w:pPr>
    </w:p>
    <w:p w:rsidRDefault="00AC19B3" w:rsidP="00AC19B3" w:rsidR="00AC19B3" w:rsidRPr="001B0011">
      <w:pPr>
        <w:jc w:val="center"/>
      </w:pPr>
      <w:r>
        <w:t xml:space="preserve">II </w:t>
      </w:r>
      <w:r w:rsidRPr="001B0011">
        <w:t xml:space="preserve"> VIŠI  ISPLATNI  RED</w:t>
      </w:r>
    </w:p>
    <w:p w:rsidRDefault="005A4E4D" w:rsidP="00BD2C96" w:rsidR="005A4E4D">
      <w:pPr>
        <w:ind w:firstLine="708"/>
        <w:jc w:val="both"/>
      </w:pPr>
    </w:p>
    <w:p w:rsidRDefault="00FE204B" w:rsidP="00DC5B68" w:rsidR="00FE204B">
      <w:pPr>
        <w:jc w:val="both"/>
      </w:pPr>
    </w:p>
    <w:p w:rsidRDefault="00AC19B3" w:rsidP="00BD2C96" w:rsidR="00AC19B3">
      <w:pPr>
        <w:ind w:firstLine="708"/>
        <w:jc w:val="both"/>
      </w:pPr>
    </w:p>
    <w:tbl>
      <w:tblPr>
        <w:tblW w:type="dxa" w:w="10207"/>
        <w:tblInd w:type="dxa" w:w="-318"/>
        <w:tblLayout w:type="fixed"/>
        <w:tblLook w:val="04A0" w:noVBand="1" w:noHBand="0" w:lastColumn="0" w:firstColumn="1" w:lastRow="0" w:firstRow="1"/>
      </w:tblPr>
      <w:tblGrid>
        <w:gridCol w:w="852"/>
        <w:gridCol w:w="2268"/>
        <w:gridCol w:w="1984"/>
        <w:gridCol w:w="1843"/>
        <w:gridCol w:w="1701"/>
        <w:gridCol w:w="1559"/>
      </w:tblGrid>
      <w:tr w:rsidTr="00DC5B68" w:rsidR="00972A44">
        <w:trPr>
          <w:trHeight w:val="1005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2A44" w:rsidP="00722FE9" w:rsidR="00972A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RED.</w:t>
            </w:r>
          </w:p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BR.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2A44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>STEČAJNI 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3B20" w:rsidP="00722FE9" w:rsidR="00972A44" w:rsidRPr="000D47D4">
            <w:pPr>
              <w:rPr>
                <w:color w:val="000000"/>
              </w:rPr>
            </w:pPr>
            <w:r w:rsidRPr="00FD4676">
              <w:rPr>
                <w:bCs/>
                <w:color w:val="000000"/>
              </w:rPr>
              <w:t>ADRESA VJEROVNIKA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F3B20" w:rsidP="003F3B20" w:rsidR="003F3B20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 xml:space="preserve">PRIJAVLJENE TRAŽBINE </w:t>
            </w:r>
          </w:p>
          <w:p w:rsidRDefault="003F3B20" w:rsidP="003F3B20" w:rsidR="00972A44" w:rsidRPr="000D47D4">
            <w:pPr>
              <w:jc w:val="center"/>
              <w:rPr>
                <w:color w:val="000000"/>
              </w:rPr>
            </w:pPr>
            <w:r w:rsidRPr="00FD4676">
              <w:rPr>
                <w:bCs/>
                <w:color w:val="000000"/>
              </w:rPr>
              <w:t>U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</w:tcPr>
          <w:p w:rsidRDefault="003F3B20" w:rsidP="003F3B20" w:rsidR="003F3B20" w:rsidRPr="003F3B20">
            <w:pPr>
              <w:jc w:val="center"/>
              <w:rPr>
                <w:color w:val="000000"/>
              </w:rPr>
            </w:pPr>
            <w:r w:rsidRPr="003F3B20">
              <w:rPr>
                <w:color w:val="000000"/>
              </w:rPr>
              <w:t>PRIZNATE TRAŽBINE</w:t>
            </w:r>
          </w:p>
          <w:p w:rsidRDefault="003F3B20" w:rsidP="003F3B20" w:rsidR="00972A44" w:rsidRPr="000D47D4">
            <w:pPr>
              <w:jc w:val="center"/>
              <w:rPr>
                <w:color w:val="000000"/>
              </w:rPr>
            </w:pPr>
            <w:r w:rsidRPr="003F3B20">
              <w:rPr>
                <w:color w:val="000000"/>
              </w:rPr>
              <w:t>U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3F3B20" w:rsidP="003F3B20" w:rsidR="003F3B20" w:rsidRPr="00FD4676">
            <w:pPr>
              <w:jc w:val="center"/>
              <w:rPr>
                <w:bCs/>
                <w:color w:val="000000"/>
              </w:rPr>
            </w:pPr>
            <w:r w:rsidRPr="00FD4676">
              <w:rPr>
                <w:bCs/>
                <w:color w:val="000000"/>
              </w:rPr>
              <w:t xml:space="preserve">OSPORENE TRAŽBINE </w:t>
            </w:r>
          </w:p>
          <w:p w:rsidRDefault="003F3B20" w:rsidP="003F3B20" w:rsidR="00972A44" w:rsidRPr="000D47D4">
            <w:pPr>
              <w:jc w:val="center"/>
              <w:rPr>
                <w:color w:val="000000"/>
              </w:rPr>
            </w:pPr>
            <w:r w:rsidRPr="00FD4676">
              <w:rPr>
                <w:bCs/>
                <w:color w:val="000000"/>
              </w:rPr>
              <w:t>U KN</w:t>
            </w:r>
          </w:p>
        </w:tc>
      </w:tr>
      <w:tr w:rsidTr="00DC5B68" w:rsidR="00972A44">
        <w:trPr>
          <w:trHeight w:val="1005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</w:t>
            </w:r>
            <w:r w:rsidR="003F3B20">
              <w:rPr>
                <w:color w:val="000000"/>
              </w:rPr>
              <w:t>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>
            <w:pPr>
              <w:rPr>
                <w:color w:val="000000"/>
              </w:rPr>
            </w:pPr>
            <w:r w:rsidRPr="000D47D4">
              <w:rPr>
                <w:color w:val="000000"/>
              </w:rPr>
              <w:t>GRAD OSIJEK</w:t>
            </w:r>
          </w:p>
          <w:p w:rsidRDefault="00972A44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0D47D4">
              <w:rPr>
                <w:color w:val="000000"/>
              </w:rPr>
              <w:t>30050049642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 w:rsidRPr="000D47D4">
            <w:pPr>
              <w:rPr>
                <w:color w:val="000000"/>
              </w:rPr>
            </w:pPr>
            <w:r w:rsidRPr="000D47D4">
              <w:rPr>
                <w:color w:val="000000"/>
              </w:rPr>
              <w:t>Franje Kuhača 9, OSIJEK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27.032,25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27.032,25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C5B68" w:rsidR="00972A44">
        <w:trPr>
          <w:trHeight w:val="1005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2</w:t>
            </w:r>
            <w:r w:rsidR="003F3B20">
              <w:rPr>
                <w:color w:val="000000"/>
              </w:rPr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>
            <w:pPr>
              <w:rPr>
                <w:color w:val="000000"/>
              </w:rPr>
            </w:pPr>
            <w:r w:rsidRPr="000D47D4">
              <w:rPr>
                <w:color w:val="000000"/>
              </w:rPr>
              <w:t>GRAD OSIJEK</w:t>
            </w:r>
          </w:p>
          <w:p w:rsidRDefault="00972A44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0D47D4">
              <w:rPr>
                <w:color w:val="000000"/>
              </w:rPr>
              <w:t>30050049642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 w:rsidRPr="000D47D4">
            <w:pPr>
              <w:rPr>
                <w:color w:val="000000"/>
              </w:rPr>
            </w:pPr>
            <w:r w:rsidRPr="000D47D4">
              <w:rPr>
                <w:color w:val="000000"/>
              </w:rPr>
              <w:t>Franje Kuhača 9, OSIJEK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65.029,88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65.029,88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C5B68" w:rsidR="00972A44">
        <w:trPr>
          <w:trHeight w:val="96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3</w:t>
            </w:r>
            <w:r w:rsidR="003F3B20">
              <w:rPr>
                <w:color w:val="000000"/>
              </w:rPr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>
            <w:pPr>
              <w:rPr>
                <w:color w:val="000000"/>
              </w:rPr>
            </w:pPr>
            <w:r w:rsidRPr="000D47D4">
              <w:rPr>
                <w:color w:val="000000"/>
              </w:rPr>
              <w:t>HEP Operator distribucijskog sustava d.d. Zagreb, Elektroslavonija Osijek</w:t>
            </w:r>
          </w:p>
          <w:p w:rsidRDefault="00972A44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0D47D4">
              <w:rPr>
                <w:color w:val="000000"/>
              </w:rPr>
              <w:t>46830600751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 w:rsidRPr="000D47D4">
            <w:pPr>
              <w:rPr>
                <w:color w:val="000000"/>
              </w:rPr>
            </w:pPr>
            <w:r w:rsidRPr="000D47D4">
              <w:rPr>
                <w:color w:val="000000"/>
              </w:rPr>
              <w:t>Šetalište kardinala F.Šepera 1a, OSIJEK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4.473,09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4.473,09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C5B68" w:rsidR="00972A44">
        <w:trPr>
          <w:trHeight w:val="1050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lastRenderedPageBreak/>
              <w:t>4</w:t>
            </w:r>
            <w:r w:rsidR="003F3B20">
              <w:rPr>
                <w:color w:val="000000"/>
              </w:rPr>
              <w:t>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>
            <w:pPr>
              <w:rPr>
                <w:color w:val="000000"/>
              </w:rPr>
            </w:pPr>
            <w:r w:rsidRPr="000D47D4">
              <w:rPr>
                <w:color w:val="000000"/>
              </w:rPr>
              <w:t>HRVATSKO DRUŠTVO SKLADATELJA</w:t>
            </w:r>
          </w:p>
          <w:p w:rsidRDefault="00972A44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0D47D4">
              <w:rPr>
                <w:color w:val="000000"/>
              </w:rPr>
              <w:t>56668956985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 w:rsidRPr="000D47D4">
            <w:pPr>
              <w:rPr>
                <w:color w:val="000000"/>
              </w:rPr>
            </w:pPr>
            <w:r w:rsidRPr="000D47D4">
              <w:rPr>
                <w:color w:val="000000"/>
              </w:rPr>
              <w:t>Berislavićeva 9,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3.256,14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3.256,14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C5B68" w:rsidR="00972A44">
        <w:trPr>
          <w:trHeight w:val="72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5</w:t>
            </w:r>
            <w:r w:rsidR="003F3B20">
              <w:rPr>
                <w:color w:val="000000"/>
              </w:rPr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>
            <w:pPr>
              <w:rPr>
                <w:color w:val="000000"/>
              </w:rPr>
            </w:pPr>
            <w:r w:rsidRPr="000D47D4">
              <w:rPr>
                <w:color w:val="000000"/>
              </w:rPr>
              <w:t>VIPNET</w:t>
            </w:r>
          </w:p>
          <w:p w:rsidRDefault="00972A44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CA17DB">
              <w:rPr>
                <w:color w:val="000000"/>
              </w:rPr>
              <w:t>29524210204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 w:rsidRPr="000D47D4">
            <w:pPr>
              <w:rPr>
                <w:color w:val="000000"/>
              </w:rPr>
            </w:pPr>
            <w:r w:rsidRPr="000D47D4">
              <w:rPr>
                <w:color w:val="000000"/>
              </w:rPr>
              <w:t>Vrtni put 1,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1.645,46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1.645,46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C5B68" w:rsidR="00972A44">
        <w:trPr>
          <w:trHeight w:val="810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6</w:t>
            </w:r>
            <w:r w:rsidR="003F3B20">
              <w:rPr>
                <w:color w:val="000000"/>
              </w:rPr>
              <w:t>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>
            <w:pPr>
              <w:rPr>
                <w:color w:val="000000"/>
              </w:rPr>
            </w:pPr>
            <w:r w:rsidRPr="000D47D4">
              <w:rPr>
                <w:color w:val="000000"/>
              </w:rPr>
              <w:t>CRODUX DERIVATI DVA d.o.o.</w:t>
            </w:r>
          </w:p>
          <w:p w:rsidRDefault="00972A44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0D47D4">
              <w:rPr>
                <w:color w:val="000000"/>
              </w:rPr>
              <w:t>865396224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 w:rsidRPr="000D47D4">
            <w:pPr>
              <w:rPr>
                <w:color w:val="000000"/>
              </w:rPr>
            </w:pPr>
            <w:r w:rsidRPr="000D47D4">
              <w:rPr>
                <w:color w:val="000000"/>
              </w:rPr>
              <w:t>Savska Opatovina 36,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19.512,86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19.512,86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C5B68" w:rsidR="00972A44">
        <w:trPr>
          <w:trHeight w:val="81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7</w:t>
            </w:r>
            <w:r w:rsidR="00B0075E">
              <w:rPr>
                <w:color w:val="000000"/>
              </w:rPr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>
            <w:pPr>
              <w:rPr>
                <w:color w:val="000000"/>
              </w:rPr>
            </w:pPr>
            <w:r w:rsidRPr="000D47D4">
              <w:rPr>
                <w:color w:val="000000"/>
              </w:rPr>
              <w:t>ZAGREBŠPED</w:t>
            </w:r>
          </w:p>
          <w:p w:rsidRDefault="00972A44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CA17DB">
              <w:rPr>
                <w:color w:val="000000"/>
              </w:rPr>
              <w:t>2573674713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 w:rsidRPr="000D47D4">
            <w:pPr>
              <w:rPr>
                <w:color w:val="000000"/>
              </w:rPr>
            </w:pPr>
            <w:r w:rsidRPr="000D47D4">
              <w:rPr>
                <w:color w:val="000000"/>
              </w:rPr>
              <w:t>Vodovodna 20a,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93.163,38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93.163,38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C5B68" w:rsidR="00972A44">
        <w:trPr>
          <w:trHeight w:val="177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8</w:t>
            </w:r>
            <w:r w:rsidR="00B0075E">
              <w:rPr>
                <w:color w:val="000000"/>
              </w:rPr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644FE5" w:rsidR="00972A44">
            <w:pPr>
              <w:rPr>
                <w:color w:val="000000"/>
              </w:rPr>
            </w:pPr>
            <w:r w:rsidRPr="000D47D4">
              <w:rPr>
                <w:color w:val="000000"/>
              </w:rPr>
              <w:t>RH, Ministarstvo financija, Carinska uprava, PCU Osijek - zastupana po  ŽDO Osijek</w:t>
            </w:r>
          </w:p>
          <w:p w:rsidRDefault="00972A44" w:rsidP="00644FE5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CA17DB">
              <w:rPr>
                <w:color w:val="000000"/>
              </w:rPr>
              <w:t>52634238587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 w:rsidRPr="000D47D4">
            <w:pPr>
              <w:rPr>
                <w:color w:val="000000"/>
              </w:rPr>
            </w:pPr>
            <w:r w:rsidRPr="000D47D4">
              <w:rPr>
                <w:color w:val="000000"/>
              </w:rPr>
              <w:t>Ul. cara Hadrijana 11, OSIJEK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8.703,18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8.703,18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C5B68" w:rsidR="00972A44">
        <w:trPr>
          <w:trHeight w:val="72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9</w:t>
            </w:r>
            <w:r w:rsidR="00B0075E">
              <w:rPr>
                <w:color w:val="000000"/>
              </w:rPr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>
            <w:pPr>
              <w:rPr>
                <w:color w:val="000000"/>
              </w:rPr>
            </w:pPr>
            <w:r w:rsidRPr="000D47D4">
              <w:rPr>
                <w:color w:val="000000"/>
              </w:rPr>
              <w:t>HRVATSKI TELEKOM d.d.</w:t>
            </w:r>
          </w:p>
          <w:p w:rsidRDefault="00972A44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CA17DB">
              <w:rPr>
                <w:color w:val="000000"/>
              </w:rPr>
              <w:t>81793146560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644FE5" w:rsidR="00972A44" w:rsidRPr="000D47D4">
            <w:pPr>
              <w:rPr>
                <w:color w:val="000000"/>
              </w:rPr>
            </w:pPr>
            <w:r w:rsidRPr="000D47D4">
              <w:rPr>
                <w:color w:val="000000"/>
              </w:rPr>
              <w:t>Roberta F. Mihanovića 9,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11.536,97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11.536,97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C5B68" w:rsidR="00972A44">
        <w:trPr>
          <w:trHeight w:val="72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10</w:t>
            </w:r>
            <w:r w:rsidR="00B0075E">
              <w:rPr>
                <w:color w:val="000000"/>
              </w:rPr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>
            <w:pPr>
              <w:rPr>
                <w:color w:val="000000"/>
              </w:rPr>
            </w:pPr>
            <w:r w:rsidRPr="000D47D4">
              <w:rPr>
                <w:color w:val="000000"/>
              </w:rPr>
              <w:t>VODOVOD OSIJEK d.o.o.</w:t>
            </w:r>
          </w:p>
          <w:p w:rsidRDefault="00972A44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0D47D4">
              <w:rPr>
                <w:color w:val="000000"/>
              </w:rPr>
              <w:t>43654507669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 w:rsidRPr="000D47D4">
            <w:pPr>
              <w:rPr>
                <w:color w:val="000000"/>
              </w:rPr>
            </w:pPr>
            <w:r w:rsidRPr="000D47D4">
              <w:rPr>
                <w:color w:val="000000"/>
              </w:rPr>
              <w:t>Poljski put 1, OSIJEK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5.072,45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5.072,45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C5B68" w:rsidR="00972A44">
        <w:trPr>
          <w:trHeight w:val="72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11</w:t>
            </w:r>
            <w:r w:rsidR="00B0075E">
              <w:rPr>
                <w:color w:val="000000"/>
              </w:rPr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2A44" w:rsidP="00722FE9" w:rsidR="00972A44">
            <w:pPr>
              <w:rPr>
                <w:color w:val="000000"/>
              </w:rPr>
            </w:pPr>
            <w:r w:rsidRPr="000D47D4">
              <w:rPr>
                <w:color w:val="000000"/>
              </w:rPr>
              <w:t>REIFFEISENBANK AUSTRIA d.d.</w:t>
            </w:r>
          </w:p>
          <w:p w:rsidRDefault="00972A44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8C3024">
              <w:rPr>
                <w:color w:val="000000"/>
              </w:rPr>
              <w:t>53056966535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72A44" w:rsidP="00722FE9" w:rsidR="00972A44" w:rsidRPr="000D47D4">
            <w:pPr>
              <w:rPr>
                <w:color w:val="000000"/>
              </w:rPr>
            </w:pPr>
            <w:r w:rsidRPr="000D47D4">
              <w:rPr>
                <w:color w:val="000000"/>
              </w:rPr>
              <w:t>Petrinjska 59,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210.606,78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210.606,78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C5B68" w:rsidR="00972A44">
        <w:trPr>
          <w:trHeight w:val="960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12</w:t>
            </w:r>
            <w:r w:rsidR="00B0075E">
              <w:rPr>
                <w:color w:val="000000"/>
              </w:rPr>
              <w:t>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>
            <w:pPr>
              <w:rPr>
                <w:color w:val="000000"/>
              </w:rPr>
            </w:pPr>
            <w:r w:rsidRPr="000D47D4">
              <w:rPr>
                <w:color w:val="000000"/>
              </w:rPr>
              <w:t>MINISTARSTVO FINANCIJA POREZNA UPRAVA</w:t>
            </w:r>
          </w:p>
          <w:p w:rsidRDefault="00972A44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0D47D4">
              <w:rPr>
                <w:color w:val="000000"/>
              </w:rPr>
              <w:t>18683136487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 w:rsidRPr="000D47D4">
            <w:pPr>
              <w:rPr>
                <w:color w:val="000000"/>
              </w:rPr>
            </w:pPr>
            <w:r w:rsidRPr="000D47D4">
              <w:rPr>
                <w:color w:val="000000"/>
              </w:rPr>
              <w:t>Zagreb,     Boškovićeva 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126.024,85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126.024,85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C5B68" w:rsidR="00972A44">
        <w:trPr>
          <w:trHeight w:val="1035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13</w:t>
            </w:r>
            <w:r w:rsidR="00B0075E">
              <w:rPr>
                <w:color w:val="000000"/>
              </w:rPr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>
            <w:pPr>
              <w:rPr>
                <w:color w:val="000000"/>
              </w:rPr>
            </w:pPr>
            <w:r w:rsidRPr="000D47D4">
              <w:rPr>
                <w:color w:val="000000"/>
              </w:rPr>
              <w:t>KRYPTON d.o.o.</w:t>
            </w:r>
          </w:p>
          <w:p w:rsidRDefault="00972A44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8C3024">
              <w:rPr>
                <w:color w:val="000000"/>
              </w:rPr>
              <w:t>9885920735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 w:rsidRPr="000D47D4">
            <w:pPr>
              <w:rPr>
                <w:color w:val="000000"/>
              </w:rPr>
            </w:pPr>
            <w:r w:rsidRPr="000D47D4">
              <w:rPr>
                <w:color w:val="000000"/>
              </w:rPr>
              <w:t>Kudeljara 34, DARDA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66.821,37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66.821,37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C5B68" w:rsidR="00972A44">
        <w:trPr>
          <w:trHeight w:val="72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14</w:t>
            </w:r>
            <w:r w:rsidR="00B0075E">
              <w:rPr>
                <w:color w:val="000000"/>
              </w:rPr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>
            <w:pPr>
              <w:rPr>
                <w:color w:val="000000"/>
              </w:rPr>
            </w:pPr>
            <w:r w:rsidRPr="000D47D4">
              <w:rPr>
                <w:color w:val="000000"/>
              </w:rPr>
              <w:t>FINANCIJE, Obrt vl. LIDIJA BALOG</w:t>
            </w:r>
          </w:p>
          <w:p w:rsidRDefault="00972A44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8C3024">
              <w:rPr>
                <w:color w:val="000000"/>
              </w:rPr>
              <w:t>90656042786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 w:rsidRPr="000D47D4">
            <w:pPr>
              <w:rPr>
                <w:color w:val="000000"/>
              </w:rPr>
            </w:pPr>
            <w:r w:rsidRPr="000D47D4">
              <w:rPr>
                <w:color w:val="000000"/>
              </w:rPr>
              <w:t>Vinogradska 17, BILJE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16.703,27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16.703,27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C5B68" w:rsidR="00972A44">
        <w:trPr>
          <w:trHeight w:val="72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15</w:t>
            </w:r>
            <w:r w:rsidR="00B0075E">
              <w:rPr>
                <w:color w:val="000000"/>
              </w:rPr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>
            <w:pPr>
              <w:rPr>
                <w:color w:val="000000"/>
              </w:rPr>
            </w:pPr>
            <w:r w:rsidRPr="000D47D4">
              <w:rPr>
                <w:color w:val="000000"/>
              </w:rPr>
              <w:t>INKASO.HR d.o.o.</w:t>
            </w:r>
          </w:p>
          <w:p w:rsidRDefault="00972A44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8C3024">
              <w:rPr>
                <w:color w:val="000000"/>
              </w:rPr>
              <w:t>82925459345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 w:rsidRPr="000D47D4">
            <w:pPr>
              <w:rPr>
                <w:color w:val="000000"/>
              </w:rPr>
            </w:pPr>
            <w:r w:rsidRPr="000D47D4">
              <w:rPr>
                <w:color w:val="000000"/>
              </w:rPr>
              <w:t>L.Jagera 5, OSIJEK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15.013,76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15.013,76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C5B68" w:rsidR="00972A44">
        <w:trPr>
          <w:trHeight w:val="72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16</w:t>
            </w:r>
            <w:r w:rsidR="00B0075E">
              <w:rPr>
                <w:color w:val="000000"/>
              </w:rPr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>
            <w:pPr>
              <w:rPr>
                <w:color w:val="000000"/>
              </w:rPr>
            </w:pPr>
            <w:r w:rsidRPr="000D47D4">
              <w:rPr>
                <w:color w:val="000000"/>
              </w:rPr>
              <w:t xml:space="preserve">DPD CROATIA </w:t>
            </w:r>
            <w:r>
              <w:rPr>
                <w:color w:val="000000"/>
              </w:rPr>
              <w:t>D.D.</w:t>
            </w:r>
          </w:p>
          <w:p w:rsidRDefault="00972A44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8C3024">
              <w:rPr>
                <w:color w:val="000000"/>
              </w:rPr>
              <w:t>87109117191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 w:rsidRPr="000D47D4">
            <w:pPr>
              <w:rPr>
                <w:color w:val="000000"/>
              </w:rPr>
            </w:pPr>
            <w:r w:rsidRPr="000D47D4">
              <w:rPr>
                <w:color w:val="000000"/>
              </w:rPr>
              <w:t>Kovinska 4a,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1.970,63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1.970,63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C5B68" w:rsidR="00972A44">
        <w:trPr>
          <w:trHeight w:val="72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17</w:t>
            </w:r>
            <w:r w:rsidR="00B0075E">
              <w:rPr>
                <w:color w:val="000000"/>
              </w:rPr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>
            <w:pPr>
              <w:rPr>
                <w:color w:val="000000"/>
              </w:rPr>
            </w:pPr>
            <w:r w:rsidRPr="000D47D4">
              <w:rPr>
                <w:color w:val="000000"/>
              </w:rPr>
              <w:t>KRYPTON COMPANY d.o.o.</w:t>
            </w:r>
          </w:p>
          <w:p w:rsidRDefault="00972A44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8C3024">
              <w:rPr>
                <w:color w:val="000000"/>
              </w:rPr>
              <w:t>105300026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 w:rsidRPr="000D47D4">
            <w:pPr>
              <w:rPr>
                <w:color w:val="000000"/>
              </w:rPr>
            </w:pPr>
            <w:r w:rsidRPr="000D47D4">
              <w:rPr>
                <w:color w:val="000000"/>
              </w:rPr>
              <w:t>Svetosavska 1, BAČKA TOPOLA , SRBIJA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1.372.463,83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1.372.463,83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C5B68" w:rsidR="00972A44">
        <w:trPr>
          <w:trHeight w:val="720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lastRenderedPageBreak/>
              <w:t>18</w:t>
            </w:r>
            <w:r w:rsidR="00B0075E">
              <w:rPr>
                <w:color w:val="000000"/>
              </w:rPr>
              <w:t>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>
            <w:pPr>
              <w:rPr>
                <w:color w:val="000000"/>
              </w:rPr>
            </w:pPr>
            <w:r w:rsidRPr="000D47D4">
              <w:rPr>
                <w:color w:val="000000"/>
              </w:rPr>
              <w:t>CAPRIOLO d.o.o.</w:t>
            </w:r>
          </w:p>
          <w:p w:rsidRDefault="00972A44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0D47D4">
              <w:rPr>
                <w:color w:val="000000"/>
              </w:rPr>
              <w:t>101443962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 w:rsidRPr="000D47D4">
            <w:pPr>
              <w:rPr>
                <w:color w:val="000000"/>
              </w:rPr>
            </w:pPr>
            <w:r w:rsidRPr="000D47D4">
              <w:rPr>
                <w:color w:val="000000"/>
              </w:rPr>
              <w:t>Edvarda Kardelja b.b., BAČKA TOPOLA, SRBIJA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1.337.785,94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1.337.785,94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DC5B68" w:rsidR="00972A44">
        <w:trPr>
          <w:trHeight w:val="900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19</w:t>
            </w:r>
            <w:r w:rsidR="00B0075E">
              <w:rPr>
                <w:color w:val="000000"/>
              </w:rPr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72A44" w:rsidP="00722FE9" w:rsidR="00972A44">
            <w:pPr>
              <w:rPr>
                <w:color w:val="000000"/>
              </w:rPr>
            </w:pPr>
            <w:r w:rsidRPr="000D47D4">
              <w:rPr>
                <w:color w:val="000000"/>
              </w:rPr>
              <w:t>RH, Državne nekretnine d.o.o. - zsatupane po ŽDO Osijek</w:t>
            </w:r>
          </w:p>
          <w:p w:rsidRDefault="00972A44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 xml:space="preserve">OIB </w:t>
            </w:r>
            <w:r w:rsidRPr="000D47D4">
              <w:rPr>
                <w:color w:val="000000"/>
              </w:rPr>
              <w:t>79058504140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44FE5" w:rsidP="00722FE9" w:rsidR="00972A44" w:rsidRPr="000D47D4">
            <w:pPr>
              <w:rPr>
                <w:color w:val="000000"/>
              </w:rPr>
            </w:pPr>
            <w:r>
              <w:rPr>
                <w:color w:val="000000"/>
              </w:rPr>
              <w:t>Dežma</w:t>
            </w:r>
            <w:r w:rsidR="00972A44" w:rsidRPr="000D47D4">
              <w:rPr>
                <w:color w:val="000000"/>
              </w:rPr>
              <w:t>nova 6, ZAGREB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293.635,80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noWrap/>
            <w:vAlign w:val="center"/>
            <w:hideMark/>
          </w:tcPr>
          <w:p w:rsidRDefault="00972A44" w:rsidP="00722FE9" w:rsidR="00972A44" w:rsidRPr="000D47D4">
            <w:pPr>
              <w:jc w:val="center"/>
              <w:rPr>
                <w:color w:val="000000"/>
              </w:rPr>
            </w:pPr>
            <w:r w:rsidRPr="000D47D4">
              <w:rPr>
                <w:color w:val="000000"/>
              </w:rPr>
              <w:t>293.635,80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</w:tcPr>
          <w:p w:rsidRDefault="00D64208" w:rsidP="00722FE9" w:rsidR="00D64208">
            <w:pPr>
              <w:jc w:val="center"/>
              <w:rPr>
                <w:color w:val="000000"/>
              </w:rPr>
            </w:pPr>
          </w:p>
          <w:p w:rsidRDefault="00D64208" w:rsidP="00722FE9" w:rsidR="00972A44" w:rsidRPr="000D47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Default="00FE204B" w:rsidP="00FE204B" w:rsidR="00FE204B"/>
    <w:p w:rsidRDefault="00AC19B3" w:rsidP="00BD2C96" w:rsidR="00AC19B3">
      <w:pPr>
        <w:ind w:firstLine="708"/>
        <w:jc w:val="both"/>
      </w:pPr>
    </w:p>
    <w:p w:rsidRDefault="00CA32A8" w:rsidP="00E96448" w:rsidR="00CA32A8">
      <w:pPr>
        <w:pStyle w:val="Tijeloteksta"/>
      </w:pPr>
    </w:p>
    <w:p w:rsidRDefault="005A4E4D" w:rsidP="004C440F" w:rsidR="005A4E4D" w:rsidRPr="00AC19B3">
      <w:pPr>
        <w:pStyle w:val="Tijeloteksta"/>
        <w:jc w:val="center"/>
        <w:rPr>
          <w:bCs/>
        </w:rPr>
      </w:pPr>
      <w:r w:rsidRPr="00AC19B3">
        <w:rPr>
          <w:bCs/>
        </w:rPr>
        <w:t>Obrazloženje</w:t>
      </w:r>
    </w:p>
    <w:p w:rsidRDefault="005A4E4D" w:rsidP="005A4E4D" w:rsidR="005A4E4D">
      <w:pPr>
        <w:pStyle w:val="Tijeloteksta"/>
        <w:ind w:left="708"/>
        <w:jc w:val="center"/>
        <w:rPr>
          <w:b/>
          <w:bCs/>
        </w:rPr>
      </w:pPr>
    </w:p>
    <w:p w:rsidRDefault="005A4E4D" w:rsidP="004C440F" w:rsidR="005A4E4D">
      <w:pPr>
        <w:pStyle w:val="Tijeloteksta"/>
        <w:jc w:val="center"/>
        <w:rPr>
          <w:b/>
          <w:bCs/>
        </w:rPr>
      </w:pPr>
    </w:p>
    <w:p w:rsidRDefault="005A4E4D" w:rsidP="005A4E4D" w:rsidR="005A4E4D">
      <w:pPr>
        <w:pStyle w:val="Tijeloteksta"/>
      </w:pPr>
      <w:r>
        <w:tab/>
        <w:t xml:space="preserve">Dana </w:t>
      </w:r>
      <w:r w:rsidR="00DC5B68">
        <w:t>20. rujna 2016</w:t>
      </w:r>
      <w:r>
        <w:t>. godine održa</w:t>
      </w:r>
      <w:r w:rsidR="004E37A2">
        <w:t>no je  ispitno</w:t>
      </w:r>
      <w:r>
        <w:t xml:space="preserve"> ročište na kojem su ispitane tražbine u stečajnom postupku nad dužnikom</w:t>
      </w:r>
      <w:r w:rsidR="0047608B">
        <w:t xml:space="preserve"> </w:t>
      </w:r>
      <w:r w:rsidR="004E37A2">
        <w:t>BICIKLI.OS d.o.o. za trgovinu i usluge, u stečaju, Osijek, Trg Pape Ivana Pavla II 1</w:t>
      </w:r>
      <w:r w:rsidR="0047608B" w:rsidRPr="0047608B">
        <w:t>,</w:t>
      </w:r>
      <w:r>
        <w:t xml:space="preserve"> na kojem se stečajni upravitelj izjasnio pojedinačno o svakoj prijavljenoj tražbini prema njenom iznosu i isplatnom redu. </w:t>
      </w:r>
    </w:p>
    <w:p w:rsidRDefault="00905B68" w:rsidP="00905B68" w:rsidR="00905B68">
      <w:pPr>
        <w:pStyle w:val="Tijeloteksta"/>
      </w:pPr>
    </w:p>
    <w:p w:rsidRDefault="00905B68" w:rsidP="00905B68" w:rsidR="005A4E4D">
      <w:pPr>
        <w:pStyle w:val="Tijeloteksta"/>
        <w:ind w:firstLine="708"/>
      </w:pPr>
      <w:r>
        <w:t>Budući je stečajni upravitelj priznao navedene tražbine, a iste nije  osporio niti jedan od vjerovnika, iste se smatraju utvrđenim temeljem članka 263.  Stečajnog zakona (Narodne novine 71/15), pa je stoga odlučeno kao u izreci ovoga rješenja.</w:t>
      </w:r>
    </w:p>
    <w:p w:rsidRDefault="00BD2C96" w:rsidP="00BD2C96" w:rsidR="00BD2C96" w:rsidRPr="003D63C7">
      <w:pPr>
        <w:jc w:val="both"/>
      </w:pPr>
    </w:p>
    <w:p w:rsidRDefault="0047291C" w:rsidP="00BD2C96" w:rsidR="00BD2C96">
      <w:pPr>
        <w:jc w:val="center"/>
      </w:pPr>
      <w:r w:rsidRPr="003D63C7">
        <w:t>U Osi</w:t>
      </w:r>
      <w:r w:rsidR="003D63C7" w:rsidRPr="003D63C7">
        <w:t xml:space="preserve">jeku </w:t>
      </w:r>
      <w:r w:rsidR="004E37A2">
        <w:t xml:space="preserve">20. rujan 2016. </w:t>
      </w:r>
    </w:p>
    <w:p w:rsidRDefault="004E37A2" w:rsidP="00BD2C96" w:rsidR="004E37A2" w:rsidRPr="003D63C7">
      <w:pPr>
        <w:jc w:val="center"/>
      </w:pPr>
    </w:p>
    <w:p w:rsidRDefault="004C440F" w:rsidP="00CA32A8" w:rsidR="004C440F" w:rsidRPr="003D63C7"/>
    <w:p w:rsidRDefault="00BD2C96" w:rsidP="00BD2C96" w:rsidR="00BD2C96" w:rsidRPr="003D63C7">
      <w:r w:rsidRPr="003D63C7">
        <w:t>Zapisničar</w:t>
      </w:r>
    </w:p>
    <w:p w:rsidRDefault="00DF24E6" w:rsidP="00BD2C96" w:rsidR="00BD2C96" w:rsidRPr="003D63C7">
      <w:r>
        <w:t xml:space="preserve">Maja Kocijan </w:t>
      </w:r>
    </w:p>
    <w:p w:rsidRDefault="00BD2C96" w:rsidP="00BD2C96" w:rsidR="00BD2C96" w:rsidRPr="003D63C7">
      <w:pPr>
        <w:jc w:val="both"/>
      </w:pPr>
    </w:p>
    <w:p w:rsidRDefault="003D63C7" w:rsidP="00BD2C96" w:rsidR="00BD2C96" w:rsidRPr="003D63C7">
      <w:pPr>
        <w:jc w:val="both"/>
      </w:pPr>
      <w:r w:rsidRPr="003D63C7">
        <w:t xml:space="preserve">                        </w:t>
      </w:r>
      <w:r w:rsidRPr="003D63C7">
        <w:tab/>
      </w:r>
      <w:r w:rsidR="00BD2C96" w:rsidRPr="003D63C7">
        <w:t xml:space="preserve">                                                       </w:t>
      </w:r>
      <w:r w:rsidR="00CA32A8">
        <w:tab/>
      </w:r>
      <w:r w:rsidR="00BD2C96" w:rsidRPr="003D63C7">
        <w:t>STEČAJNI SUDAC</w:t>
      </w:r>
    </w:p>
    <w:p w:rsidRDefault="00BD2C96" w:rsidP="00BD2C96" w:rsidR="00BD2C96" w:rsidRPr="003D63C7">
      <w:pPr>
        <w:jc w:val="both"/>
      </w:pPr>
      <w:r w:rsidRPr="003D63C7">
        <w:tab/>
      </w:r>
      <w:r w:rsidRPr="003D63C7">
        <w:tab/>
      </w:r>
      <w:r w:rsidRPr="003D63C7">
        <w:tab/>
      </w:r>
      <w:r w:rsidRPr="003D63C7">
        <w:tab/>
      </w:r>
      <w:r w:rsidRPr="003D63C7">
        <w:tab/>
      </w:r>
      <w:r w:rsidRPr="003D63C7">
        <w:tab/>
      </w:r>
      <w:r w:rsidRPr="003D63C7">
        <w:tab/>
        <w:t xml:space="preserve">      </w:t>
      </w:r>
      <w:r w:rsidR="003D63C7" w:rsidRPr="003D63C7">
        <w:t xml:space="preserve">     </w:t>
      </w:r>
      <w:r w:rsidR="00CA32A8">
        <w:tab/>
        <w:t xml:space="preserve">    </w:t>
      </w:r>
      <w:r w:rsidRPr="003D63C7">
        <w:t>Jadranka Herman</w:t>
      </w:r>
    </w:p>
    <w:p w:rsidRDefault="003D63C7" w:rsidP="00BD2C96" w:rsidR="003D63C7">
      <w:pPr>
        <w:jc w:val="both"/>
      </w:pPr>
    </w:p>
    <w:p w:rsidRDefault="004E37A2" w:rsidP="00BD2C96" w:rsidR="004E37A2">
      <w:pPr>
        <w:jc w:val="both"/>
      </w:pPr>
    </w:p>
    <w:p w:rsidRDefault="00DF24E6" w:rsidP="00BD2C96" w:rsidR="00DF24E6" w:rsidRPr="003D63C7">
      <w:pPr>
        <w:jc w:val="both"/>
      </w:pPr>
    </w:p>
    <w:p w:rsidRDefault="003D63C7" w:rsidP="00BD2C96" w:rsidR="003D63C7" w:rsidRPr="003D63C7">
      <w:pPr>
        <w:jc w:val="both"/>
      </w:pPr>
      <w:r w:rsidRPr="003D63C7">
        <w:t>UPUTA O PRAVNOM LIJEKU:</w:t>
      </w:r>
    </w:p>
    <w:p w:rsidRDefault="003D63C7" w:rsidP="00BD2C96" w:rsidR="003D63C7" w:rsidRPr="003D63C7">
      <w:pPr>
        <w:jc w:val="both"/>
      </w:pPr>
      <w:r w:rsidRPr="003D63C7">
        <w:t>Protiv ovog rješenja može nezadovoljna stranka uložiti žalbu Visokom trgovačkom sudu Republike Hrvatske u Zagrebu u roku od 8 dana pismeno u 3 primjerka putem ovoga suda.</w:t>
      </w:r>
    </w:p>
    <w:p w:rsidRDefault="00DF24E6" w:rsidP="00BD2C96" w:rsidR="00DF24E6" w:rsidRPr="003D63C7"/>
    <w:p w:rsidRDefault="0047291C" w:rsidP="00BD2C96" w:rsidR="0047291C" w:rsidRPr="003D63C7"/>
    <w:p w:rsidRDefault="00BD2C96" w:rsidP="00BD2C96" w:rsidR="00BD2C96" w:rsidRPr="003D63C7">
      <w:r w:rsidRPr="003D63C7">
        <w:t>DNA</w:t>
      </w:r>
    </w:p>
    <w:p w:rsidRDefault="00BD2C96" w:rsidP="00BD2C96" w:rsidR="00BD2C96" w:rsidRPr="003D63C7">
      <w:pPr>
        <w:numPr>
          <w:ilvl w:val="0"/>
          <w:numId w:val="3"/>
        </w:numPr>
      </w:pPr>
      <w:r w:rsidRPr="003D63C7">
        <w:t>Stečajni upravitelj</w:t>
      </w:r>
      <w:r w:rsidR="004E37A2">
        <w:t xml:space="preserve"> Davor Lamza</w:t>
      </w:r>
    </w:p>
    <w:p w:rsidRDefault="004E37A2" w:rsidP="00BD2C96" w:rsidR="00BD2C96">
      <w:pPr>
        <w:numPr>
          <w:ilvl w:val="0"/>
          <w:numId w:val="3"/>
        </w:numPr>
      </w:pPr>
      <w:r>
        <w:t>e-o</w:t>
      </w:r>
      <w:r w:rsidR="00BD2C96" w:rsidRPr="003D63C7">
        <w:t>glasna ploča</w:t>
      </w:r>
      <w:r>
        <w:t xml:space="preserve"> suda</w:t>
      </w:r>
    </w:p>
    <w:p w:rsidRDefault="00CA32A8" w:rsidP="00BD2C96" w:rsidR="00CA32A8">
      <w:pPr>
        <w:numPr>
          <w:ilvl w:val="0"/>
          <w:numId w:val="3"/>
        </w:numPr>
      </w:pPr>
      <w:r>
        <w:t>ŽDO Osijek</w:t>
      </w:r>
    </w:p>
    <w:p w:rsidRDefault="004E37A2" w:rsidP="00BD2C96" w:rsidR="004E37A2" w:rsidRPr="003D63C7">
      <w:pPr>
        <w:numPr>
          <w:ilvl w:val="0"/>
          <w:numId w:val="3"/>
        </w:numPr>
      </w:pPr>
      <w:r>
        <w:t>kal. 20/10</w:t>
      </w:r>
    </w:p>
    <w:p w:rsidRDefault="00BD2C96" w:rsidP="00BD2C96" w:rsidR="00BD2C96" w:rsidRPr="003D63C7"/>
    <w:p w:rsidRDefault="00636E08" w:rsidP="00636E08" w:rsidR="00636E08" w:rsidRPr="003D63C7">
      <w:pPr>
        <w:pStyle w:val="Tijeloteksta"/>
      </w:pPr>
    </w:p>
    <w:p w:rsidRDefault="000C20F1" w:rsidR="000C20F1" w:rsidRPr="003D63C7"/>
    <w:sectPr w:rsidSect="00972A44" w:rsidR="000C20F1" w:rsidRPr="003D63C7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899" w:right="1417" w:top="1135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2FE5" w:rsidR="00B62FE5">
      <w:r>
        <w:separator/>
      </w:r>
    </w:p>
  </w:endnote>
  <w:endnote w:id="0" w:type="continuationSeparator">
    <w:p w:rsidRDefault="00B62FE5" w:rsidR="00B62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1C8" w:rsidP="006C61C8" w:rsidR="006C61C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2FE5" w:rsidR="00B62FE5">
      <w:r>
        <w:separator/>
      </w:r>
    </w:p>
  </w:footnote>
  <w:footnote w:id="0" w:type="continuationSeparator">
    <w:p w:rsidRDefault="00B62FE5" w:rsidR="00B62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3C7" w:rsidP="00581A58" w:rsidR="003D63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63C7" w:rsidR="003D63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3C7" w:rsidP="00581A58" w:rsidR="003D63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739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91805" w:rsidP="00E96448" w:rsidR="00E96448">
    <w:pPr>
      <w:pStyle w:val="Zaglavlje"/>
      <w:jc w:val="right"/>
    </w:pPr>
    <w:r>
      <w:rPr>
        <w:rStyle w:val="Brojstranice"/>
      </w:rPr>
      <w:t xml:space="preserve">             </w:t>
    </w:r>
    <w:r w:rsidR="003D63C7">
      <w:rPr>
        <w:rStyle w:val="Brojstranice"/>
      </w:rPr>
      <w:tab/>
    </w:r>
  </w:p>
  <w:p w:rsidRDefault="0058087B" w:rsidP="003D63C7" w:rsidR="0058087B">
    <w:pPr>
      <w:pStyle w:val="Zaglavlje"/>
      <w:jc w:val="right"/>
      <w:rPr>
        <w:rStyle w:val="Brojstranice"/>
      </w:rPr>
    </w:pPr>
  </w:p>
  <w:p w:rsidRDefault="0058087B" w:rsidP="0058087B" w:rsidR="0058087B">
    <w:pPr>
      <w:pStyle w:val="Zaglavlje"/>
      <w:jc w:val="right"/>
    </w:pPr>
    <w:r>
      <w:t>13 St-473/16-28</w:t>
    </w:r>
  </w:p>
  <w:p w:rsidRDefault="003D63C7" w:rsidP="003D63C7" w:rsidR="00A145AA">
    <w:pPr>
      <w:pStyle w:val="Zaglavlje"/>
      <w:jc w:val="right"/>
    </w:pPr>
    <w:r>
      <w:rPr>
        <w:rStyle w:val="Brojstranice"/>
      </w:rPr>
      <w:t xml:space="preserve">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87B" w:rsidR="0058087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47392">
      <w:rPr>
        <w:noProof/>
      </w:rPr>
      <w:t>1</w:t>
    </w:r>
    <w:r>
      <w:fldChar w:fldCharType="end"/>
    </w:r>
  </w:p>
  <w:p w:rsidRDefault="0058087B" w:rsidR="0058087B">
    <w:pPr>
      <w:pStyle w:val="Zaglavlje"/>
      <w:jc w:val="center"/>
    </w:pPr>
  </w:p>
  <w:p w:rsidRDefault="0058087B" w:rsidP="0058087B" w:rsidR="0058087B">
    <w:pPr>
      <w:pStyle w:val="Zaglavlje"/>
      <w:jc w:val="right"/>
    </w:pPr>
    <w:r>
      <w:t>13 St-473/16-28</w:t>
    </w:r>
  </w:p>
  <w:p w:rsidRDefault="00E96448" w:rsidP="00E96448" w:rsidR="00E9644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4D16F3"/>
    <w:multiLevelType w:val="hybridMultilevel"/>
    <w:tmpl w:val="395264B6"/>
    <w:lvl w:tplc="936ACA8E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8845E9"/>
    <w:multiLevelType w:val="hybridMultilevel"/>
    <w:tmpl w:val="19009DD8"/>
    <w:lvl w:tplc="A15E3720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4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9E002E0"/>
    <w:multiLevelType w:val="hybridMultilevel"/>
    <w:tmpl w:val="CA3AC66A"/>
    <w:lvl w:tplc="D50A9EA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FFC5CB3"/>
    <w:multiLevelType w:val="hybridMultilevel"/>
    <w:tmpl w:val="5EEE2F4C"/>
    <w:lvl w:tplc="5A04CE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460652D"/>
    <w:multiLevelType w:val="hybridMultilevel"/>
    <w:tmpl w:val="F12E15A6"/>
    <w:lvl w:tplc="6B4478BA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773C796C"/>
    <w:multiLevelType w:val="hybridMultilevel"/>
    <w:tmpl w:val="FE4684E0"/>
    <w:lvl w:tplc="8C528BCE" w:ilvl="0"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2"/>
  </w:num>
  <w:num w:numId="5">
    <w:abstractNumId w:val="1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3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46912"/>
    <w:rsid w:val="000700BC"/>
    <w:rsid w:val="000C20F1"/>
    <w:rsid w:val="000D47D4"/>
    <w:rsid w:val="000F339F"/>
    <w:rsid w:val="000F4E7A"/>
    <w:rsid w:val="0012152B"/>
    <w:rsid w:val="001623E1"/>
    <w:rsid w:val="00163019"/>
    <w:rsid w:val="001A6201"/>
    <w:rsid w:val="001B0011"/>
    <w:rsid w:val="001E439E"/>
    <w:rsid w:val="001E75FC"/>
    <w:rsid w:val="001F5943"/>
    <w:rsid w:val="00246352"/>
    <w:rsid w:val="00266211"/>
    <w:rsid w:val="00272A8C"/>
    <w:rsid w:val="002812AA"/>
    <w:rsid w:val="002A664E"/>
    <w:rsid w:val="00310234"/>
    <w:rsid w:val="003137B8"/>
    <w:rsid w:val="003219DE"/>
    <w:rsid w:val="003B5826"/>
    <w:rsid w:val="003D63C7"/>
    <w:rsid w:val="003E08E5"/>
    <w:rsid w:val="003F3B20"/>
    <w:rsid w:val="00447563"/>
    <w:rsid w:val="0047291C"/>
    <w:rsid w:val="00474ED5"/>
    <w:rsid w:val="0047608B"/>
    <w:rsid w:val="004A3325"/>
    <w:rsid w:val="004C440F"/>
    <w:rsid w:val="004E37A2"/>
    <w:rsid w:val="004E5065"/>
    <w:rsid w:val="00500BBD"/>
    <w:rsid w:val="005316D9"/>
    <w:rsid w:val="005425D9"/>
    <w:rsid w:val="0058087B"/>
    <w:rsid w:val="00581A58"/>
    <w:rsid w:val="00591805"/>
    <w:rsid w:val="005A33CE"/>
    <w:rsid w:val="005A4E4D"/>
    <w:rsid w:val="005B5B4D"/>
    <w:rsid w:val="005D45F8"/>
    <w:rsid w:val="00607E75"/>
    <w:rsid w:val="00636E08"/>
    <w:rsid w:val="00636E3C"/>
    <w:rsid w:val="00644FE5"/>
    <w:rsid w:val="00657827"/>
    <w:rsid w:val="00690331"/>
    <w:rsid w:val="006C61C8"/>
    <w:rsid w:val="006C6FE3"/>
    <w:rsid w:val="006D42B5"/>
    <w:rsid w:val="006D42FF"/>
    <w:rsid w:val="007041AD"/>
    <w:rsid w:val="00705515"/>
    <w:rsid w:val="00705E69"/>
    <w:rsid w:val="00706E5A"/>
    <w:rsid w:val="00722FE9"/>
    <w:rsid w:val="00781A3F"/>
    <w:rsid w:val="007A0D5B"/>
    <w:rsid w:val="007A73B6"/>
    <w:rsid w:val="007C1241"/>
    <w:rsid w:val="007C40A9"/>
    <w:rsid w:val="007E7110"/>
    <w:rsid w:val="0080666F"/>
    <w:rsid w:val="008737C5"/>
    <w:rsid w:val="008A64DD"/>
    <w:rsid w:val="008B142A"/>
    <w:rsid w:val="008C3024"/>
    <w:rsid w:val="008C526C"/>
    <w:rsid w:val="008E68FE"/>
    <w:rsid w:val="0090493D"/>
    <w:rsid w:val="00905B68"/>
    <w:rsid w:val="009207D2"/>
    <w:rsid w:val="009255DA"/>
    <w:rsid w:val="00972A44"/>
    <w:rsid w:val="009C13EB"/>
    <w:rsid w:val="00A020D5"/>
    <w:rsid w:val="00A07AC6"/>
    <w:rsid w:val="00A135F5"/>
    <w:rsid w:val="00A145AA"/>
    <w:rsid w:val="00A20E7B"/>
    <w:rsid w:val="00A31B4E"/>
    <w:rsid w:val="00A6485E"/>
    <w:rsid w:val="00A72D10"/>
    <w:rsid w:val="00A91349"/>
    <w:rsid w:val="00AB56F9"/>
    <w:rsid w:val="00AC19B3"/>
    <w:rsid w:val="00AE6D59"/>
    <w:rsid w:val="00AF5E0C"/>
    <w:rsid w:val="00B0075E"/>
    <w:rsid w:val="00B023E1"/>
    <w:rsid w:val="00B03B15"/>
    <w:rsid w:val="00B23ABD"/>
    <w:rsid w:val="00B3064E"/>
    <w:rsid w:val="00B62FE5"/>
    <w:rsid w:val="00B91F29"/>
    <w:rsid w:val="00B942C6"/>
    <w:rsid w:val="00BA2157"/>
    <w:rsid w:val="00BB5C54"/>
    <w:rsid w:val="00BC33DE"/>
    <w:rsid w:val="00BC5AC3"/>
    <w:rsid w:val="00BD2C96"/>
    <w:rsid w:val="00BD5BB4"/>
    <w:rsid w:val="00C04C0A"/>
    <w:rsid w:val="00C26A1F"/>
    <w:rsid w:val="00CA0B6D"/>
    <w:rsid w:val="00CA17DB"/>
    <w:rsid w:val="00CA32A8"/>
    <w:rsid w:val="00CA7F3E"/>
    <w:rsid w:val="00CB64C5"/>
    <w:rsid w:val="00CE34FF"/>
    <w:rsid w:val="00CE6B02"/>
    <w:rsid w:val="00CF4431"/>
    <w:rsid w:val="00CF4B6B"/>
    <w:rsid w:val="00D16DC3"/>
    <w:rsid w:val="00D320F7"/>
    <w:rsid w:val="00D47392"/>
    <w:rsid w:val="00D64208"/>
    <w:rsid w:val="00DA7B6E"/>
    <w:rsid w:val="00DC5B68"/>
    <w:rsid w:val="00DC7BF5"/>
    <w:rsid w:val="00DE02FE"/>
    <w:rsid w:val="00DE58F9"/>
    <w:rsid w:val="00DF24E6"/>
    <w:rsid w:val="00E1321F"/>
    <w:rsid w:val="00E14194"/>
    <w:rsid w:val="00E2695F"/>
    <w:rsid w:val="00E44181"/>
    <w:rsid w:val="00E45C69"/>
    <w:rsid w:val="00E95DCE"/>
    <w:rsid w:val="00E96448"/>
    <w:rsid w:val="00F16C27"/>
    <w:rsid w:val="00F30363"/>
    <w:rsid w:val="00F6595F"/>
    <w:rsid w:val="00F76EF7"/>
    <w:rsid w:val="00FC495E"/>
    <w:rsid w:val="00FE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true" w:styleId="TijelotekstaChar" w:type="character">
    <w:name w:val="Tijelo teksta Char"/>
    <w:link w:val="Tijeloteksta"/>
    <w:rsid w:val="005A4E4D"/>
    <w:rPr>
      <w:sz w:val="24"/>
      <w:szCs w:val="24"/>
    </w:rPr>
  </w:style>
  <w:style w:styleId="Tekstbalonia" w:type="paragraph">
    <w:name w:val="Balloon Text"/>
    <w:basedOn w:val="Normal"/>
    <w:link w:val="TekstbaloniaChar"/>
    <w:rsid w:val="004C44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440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58087B"/>
    <w:rPr>
      <w:sz w:val="24"/>
      <w:szCs w:val="24"/>
    </w:rPr>
  </w:style>
  <w:style w:styleId="Naglaeno" w:type="character">
    <w:name w:val="Strong"/>
    <w:qFormat/>
    <w:rsid w:val="0058087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7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3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3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3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3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1" w:styleId="TijelotekstaChar" w:type="character">
    <w:name w:val="Tijelo teksta Char"/>
    <w:link w:val="Tijeloteksta"/>
    <w:rsid w:val="005A4E4D"/>
    <w:rPr>
      <w:sz w:val="24"/>
      <w:szCs w:val="24"/>
    </w:rPr>
  </w:style>
  <w:style w:styleId="Tekstbalonia" w:type="paragraph">
    <w:name w:val="Balloon Text"/>
    <w:basedOn w:val="Normal"/>
    <w:link w:val="TekstbaloniaChar"/>
    <w:rsid w:val="004C44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440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58087B"/>
    <w:rPr>
      <w:sz w:val="24"/>
      <w:szCs w:val="24"/>
    </w:rPr>
  </w:style>
  <w:style w:styleId="Naglaeno" w:type="character">
    <w:name w:val="Strong"/>
    <w:qFormat/>
    <w:rsid w:val="0058087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47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3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7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BICIKLI.OS d.o.o. za trgovinu i usluge</izvorni_sadrzaj>
    <derivirana_varijabla naziv="DomainObject.Predmet.ProtustrankaFormated_1">  BICIKLI.OS d.o.o. za trgovinu i usluge</derivirana_varijabla>
  </DomainObject.Predmet.ProtustrankaFormated>
  <DomainObject.Predmet.ProtustrankaFormatedOIB>
    <izvorni_sadrzaj>  BICIKLI.OS d.o.o. za trgovinu i usluge, OIB 09885920735</izvorni_sadrzaj>
    <derivirana_varijabla naziv="DomainObject.Predmet.ProtustrankaFormatedOIB_1">  BICIKLI.OS d.o.o. za trgovinu i usluge, OIB 09885920735</derivirana_varijabla>
  </DomainObject.Predmet.ProtustrankaFormatedOIB>
  <DomainObject.Predmet.ProtustrankaFormatedWithAdress>
    <izvorni_sadrzaj> BICIKLI.OS d.o.o. za trgovinu i usluge, Trg Pape Ivana Pavla II 1, 31000 Osijek</izvorni_sadrzaj>
    <derivirana_varijabla naziv="DomainObject.Predmet.ProtustrankaFormatedWithAdress_1"> BICIKLI.OS d.o.o. za trgovinu i usluge, Trg Pape Ivana Pavla II 1, 31000 Osijek</derivirana_varijabla>
  </DomainObject.Predmet.ProtustrankaFormatedWithAdress>
  <DomainObject.Predmet.ProtustrankaFormatedWithAdressOIB>
    <izvorni_sadrzaj> BICIKLI.OS d.o.o. za trgovinu i usluge, OIB 09885920735, Trg Pape Ivana Pavla II 1, 31000 Osijek</izvorni_sadrzaj>
    <derivirana_varijabla naziv="DomainObject.Predmet.ProtustrankaFormatedWithAdressOIB_1"> BICIKLI.OS d.o.o. za trgovinu i usluge, OIB 09885920735, Trg Pape Ivana Pavla II 1, 31000 Osijek</derivirana_varijabla>
  </DomainObject.Predmet.ProtustrankaFormatedWithAdressOIB>
  <DomainObject.Predmet.ProtustrankaWithAdress>
    <izvorni_sadrzaj>BICIKLI.OS d.o.o. za trgovinu i usluge Trg Pape Ivana Pavla II 1, 31000 Osijek</izvorni_sadrzaj>
    <derivirana_varijabla naziv="DomainObject.Predmet.ProtustrankaWithAdress_1">BICIKLI.OS d.o.o. za trgovinu i usluge Trg Pape Ivana Pavla II 1, 31000 Osijek</derivirana_varijabla>
  </DomainObject.Predmet.ProtustrankaWithAdress>
  <DomainObject.Predmet.ProtustrankaWithAdressOIB>
    <izvorni_sadrzaj>BICIKLI.OS d.o.o. za trgovinu i usluge, OIB 09885920735, Trg Pape Ivana Pavla II 1, 31000 Osijek</izvorni_sadrzaj>
    <derivirana_varijabla naziv="DomainObject.Predmet.ProtustrankaWithAdressOIB_1">BICIKLI.OS d.o.o. za trgovinu i usluge, OIB 09885920735, Trg Pape Ivana Pavla II 1, 31000 Osijek</derivirana_varijabla>
  </DomainObject.Predmet.ProtustrankaWithAdressOIB>
  <DomainObject.Predmet.ProtustrankaNazivFormated>
    <izvorni_sadrzaj>BICIKLI.OS d.o.o. za trgovinu i usluge</izvorni_sadrzaj>
    <derivirana_varijabla naziv="DomainObject.Predmet.ProtustrankaNazivFormated_1">BICIKLI.OS d.o.o. za trgovinu i usluge</derivirana_varijabla>
  </DomainObject.Predmet.ProtustrankaNazivFormated>
  <DomainObject.Predmet.ProtustrankaNazivFormatedOIB>
    <izvorni_sadrzaj>BICIKLI.OS d.o.o. za trgovinu i usluge, OIB 09885920735</izvorni_sadrzaj>
    <derivirana_varijabla naziv="DomainObject.Predmet.ProtustrankaNazivFormatedOIB_1">BICIKLI.OS d.o.o. za trgovinu i usluge, OIB 09885920735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BICIKLI.OS d.o.o. za trgovinu i usluge</item>
    </izvorni_sadrzaj>
    <derivirana_varijabla naziv="DomainObject.Predmet.ProtuStrankaListFormated_1">
      <item>BICIKLI.OS d.o.o. za trgovinu i usluge</item>
    </derivirana_varijabla>
  </DomainObject.Predmet.ProtuStrankaListFormated>
  <DomainObject.Predmet.ProtuStrankaListFormatedOIB>
    <izvorni_sadrzaj>
      <item>BICIKLI.OS d.o.o. za trgovinu i usluge, OIB 09885920735</item>
    </izvorni_sadrzaj>
    <derivirana_varijabla naziv="DomainObject.Predmet.ProtuStrankaListFormatedOIB_1">
      <item>BICIKLI.OS d.o.o. za trgovinu i usluge, OIB 09885920735</item>
    </derivirana_varijabla>
  </DomainObject.Predmet.ProtuStrankaListFormatedOIB>
  <DomainObject.Predmet.ProtuStrankaListFormatedWithAdress>
    <izvorni_sadrzaj>
      <item>BICIKLI.OS d.o.o. za trgovinu i usluge, Trg Pape Ivana Pavla II 1, 31000 Osijek</item>
    </izvorni_sadrzaj>
    <derivirana_varijabla naziv="DomainObject.Predmet.ProtuStrankaListFormatedWithAdress_1">
      <item>BICIKLI.OS d.o.o. za trgovinu i usluge, Trg Pape Ivana Pavla II 1, 31000 Osijek</item>
    </derivirana_varijabla>
  </DomainObject.Predmet.ProtuStrankaListFormatedWithAdress>
  <DomainObject.Predmet.ProtuStrankaListFormatedWithAdressOIB>
    <izvorni_sadrzaj>
      <item>BICIKLI.OS d.o.o. za trgovinu i usluge, OIB 09885920735, Trg Pape Ivana Pavla II 1, 31000 Osijek</item>
    </izvorni_sadrzaj>
    <derivirana_varijabla naziv="DomainObject.Predmet.ProtuStrankaListFormatedWithAdressOIB_1">
      <item>BICIKLI.OS d.o.o. za trgovinu i usluge, OIB 09885920735, Trg Pape Ivana Pavla II 1, 31000 Osijek</item>
    </derivirana_varijabla>
  </DomainObject.Predmet.ProtuStrankaListFormatedWithAdressOIB>
  <DomainObject.Predmet.ProtuStrankaListNazivFormated>
    <izvorni_sadrzaj>
      <item>BICIKLI.OS d.o.o. za trgovinu i usluge</item>
    </izvorni_sadrzaj>
    <derivirana_varijabla naziv="DomainObject.Predmet.ProtuStrankaListNazivFormated_1">
      <item>BICIKLI.OS d.o.o. za trgovinu i usluge</item>
    </derivirana_varijabla>
  </DomainObject.Predmet.ProtuStrankaListNazivFormated>
  <DomainObject.Predmet.ProtuStrankaListNazivFormatedOIB>
    <izvorni_sadrzaj>
      <item>BICIKLI.OS d.o.o. za trgovinu i usluge, OIB 09885920735</item>
    </izvorni_sadrzaj>
    <derivirana_varijabla naziv="DomainObject.Predmet.ProtuStrankaListNazivFormatedOIB_1">
      <item>BICIKLI.OS d.o.o. za trgovinu i usluge, OIB 09885920735</item>
    </derivirana_varijabla>
  </DomainObject.Predmet.ProtuStrankaListNazivFormatedOIB>
  <DomainObject.Predmet.OstaliListFormated>
    <izvorni_sadrzaj>
      <item>Robert Nađ</item>
      <item>Alen Ždrakić</item>
      <item>ŽDO GUO OSIJEK</item>
    </izvorni_sadrzaj>
    <derivirana_varijabla naziv="DomainObject.Predmet.OstaliListFormated_1">
      <item>Robert Nađ</item>
      <item>Alen Ždrakić</item>
      <item>ŽDO GUO OSIJEK</item>
    </derivirana_varijabla>
  </DomainObject.Predmet.OstaliListFormated>
  <DomainObject.Predmet.OstaliListFormatedOIB>
    <izvorni_sadrzaj>
      <item>Robert Nađ, OIB 28388558817</item>
      <item>Alen Ždrakić, OIB 70104370436</item>
      <item>ŽDO GUO OSIJEK, OIB 61379160880</item>
    </izvorni_sadrzaj>
    <derivirana_varijabla naziv="DomainObject.Predmet.OstaliListFormatedOIB_1">
      <item>Robert Nađ, OIB 28388558817</item>
      <item>Alen Ždrakić, OIB 70104370436</item>
      <item>ŽDO GUO OSIJEK, OIB 61379160880</item>
    </derivirana_varijabla>
  </DomainObject.Predmet.OstaliListFormatedOIB>
  <DomainObject.Predmet.OstaliListFormatedWithAdress>
    <izvorni_sadrzaj>
      <item>Robert Nađ, Maksima Gorkog 21, Bačka Topola</item>
      <item>Alen Ždrakić, Ulica Zrinske Gore 16, 31000 Osijek</item>
      <item>ŽDO GUO OSIJEK</item>
    </izvorni_sadrzaj>
    <derivirana_varijabla naziv="DomainObject.Predmet.OstaliListFormatedWithAdress_1">
      <item>Robert Nađ, Maksima Gorkog 21, Bačka Topola</item>
      <item>Alen Ždrakić, Ulica Zrinske Gore 16, 31000 Osijek</item>
      <item>ŽDO GUO OSIJEK</item>
    </derivirana_varijabla>
  </DomainObject.Predmet.OstaliListFormatedWithAdress>
  <DomainObject.Predmet.OstaliListFormatedWithAdressOIB>
    <izvorni_sadrzaj>
      <item>Robert Nađ, OIB 28388558817, Maksima Gorkog 21, Bačka Topola</item>
      <item>Alen Ždrakić, OIB 70104370436, Ulica Zrinske Gore 16, 31000 Osijek</item>
      <item>ŽDO GUO OSIJEK, OIB 61379160880</item>
    </izvorni_sadrzaj>
    <derivirana_varijabla naziv="DomainObject.Predmet.OstaliListFormatedWithAdressOIB_1">
      <item>Robert Nađ, OIB 28388558817, Maksima Gorkog 21, Bačka Topola</item>
      <item>Alen Ždrakić, OIB 70104370436, Ulica Zrinske Gore 16, 31000 Osijek</item>
      <item>ŽDO GUO OSIJEK, OIB 61379160880</item>
    </derivirana_varijabla>
  </DomainObject.Predmet.OstaliListFormatedWithAdressOIB>
  <DomainObject.Predmet.OstaliListNazivFormated>
    <izvorni_sadrzaj>
      <item>Robert Nađ</item>
      <item>Alen Ždrakić</item>
      <item>ŽDO GUO OSIJEK</item>
    </izvorni_sadrzaj>
    <derivirana_varijabla naziv="DomainObject.Predmet.OstaliListNazivFormated_1">
      <item>Robert Nađ</item>
      <item>Alen Ždrakić</item>
      <item>ŽDO GUO OSIJEK</item>
    </derivirana_varijabla>
  </DomainObject.Predmet.OstaliListNazivFormated>
  <DomainObject.Predmet.OstaliListNazivFormatedOIB>
    <izvorni_sadrzaj>
      <item>Robert Nađ, OIB 28388558817</item>
      <item>Alen Ždrakić, OIB 70104370436</item>
      <item>ŽDO GUO OSIJEK, OIB 61379160880</item>
    </izvorni_sadrzaj>
    <derivirana_varijabla naziv="DomainObject.Predmet.OstaliListNazivFormatedOIB_1">
      <item>Robert Nađ, OIB 28388558817</item>
      <item>Alen Ždrakić, OIB 70104370436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BICIKLI.OS d.o.o. za trgovinu i usluge</izvorni_sadrzaj>
    <derivirana_varijabla naziv="DomainObject.Predmet.ProtustrankaIDrugi_1">BICIKLI.OS d.o.o.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BICIKLI.OS d.o.o. za trgovinu i usluge, OIB 09885920735, Trg Pape Ivana Pavla II 1, 31000 Osijek</izvorni_sadrzaj>
    <derivirana_varijabla naziv="DomainObject.Predmet.ProtustrankaIDrugiAdressOIB_1">BICIKLI.OS d.o.o. za trgovinu i usluge, OIB 09885920735, Trg Pape Ivana Pavla II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BICIKLI.OS d.o.o. za trgovinu i usluge</item>
      <item>Robert Nađ</item>
      <item>Alen Ždrakić</item>
      <item>ŽDO GUO OSIJEK</item>
    </izvorni_sadrzaj>
    <derivirana_varijabla naziv="DomainObject.Predmet.SudioniciListNaziv_1">
      <item>FINA RC OSIJEK</item>
      <item>BICIKLI.OS d.o.o. za trgovinu i usluge</item>
      <item>Robert Nađ</item>
      <item>Alen Ždrakić</item>
      <item>ŽDO GUO OSIJEK</item>
    </derivirana_varijabla>
  </DomainObject.Predmet.SudioniciListNaziv>
  <DomainObject.Predmet.SudioniciListAdressOIB>
    <izvorni_sadrzaj>
      <item>FINA RC OSIJEK, OIB 85821130368, L. Jegera 3,31000 Osijek</item>
      <item>BICIKLI.OS d.o.o. za trgovinu i usluge, OIB 09885920735, Trg Pape Ivana Pavla II 1,31000 Osijek</item>
      <item>Robert Nađ, OIB 28388558817, Maksima Gorkog 21,Bačka Topola</item>
      <item>Alen Ždrakić, OIB 70104370436, Ulica Zrinske Gore 16,31000 Osijek</item>
      <item>ŽDO GUO OSIJEK, OIB 61379160880</item>
    </izvorni_sadrzaj>
    <derivirana_varijabla naziv="DomainObject.Predmet.SudioniciListAdressOIB_1">
      <item>FINA RC OSIJEK, OIB 85821130368, L. Jegera 3,31000 Osijek</item>
      <item>BICIKLI.OS d.o.o. za trgovinu i usluge, OIB 09885920735, Trg Pape Ivana Pavla II 1,31000 Osijek</item>
      <item>Robert Nađ, OIB 28388558817, Maksima Gorkog 21,Bačka Topola</item>
      <item>Alen Ždrakić, OIB 70104370436, Ulica Zrinske Gore 16,31000 Osijek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09885920735</item>
      <item>, OIB 28388558817</item>
      <item>, OIB 70104370436</item>
      <item>, OIB 61379160880</item>
    </izvorni_sadrzaj>
    <derivirana_varijabla naziv="DomainObject.Predmet.SudioniciListNazivOIB_1">
      <item>, OIB 85821130368</item>
      <item>, OIB 09885920735</item>
      <item>, OIB 28388558817</item>
      <item>, OIB 70104370436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  <item>Davor Lamza, OIB 55486063770, Zagrebačka 7 Osijek</item>
    </izvorni_sadrzaj>
    <derivirana_varijabla naziv="DomainObject.Predmet.StecajniUpraviteljiListAddressOIB_1">
      <item>Davor Lamza, OIB 55486063770, Zagrebačka 7 Osijek</item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ECB78-460A-4D9B-990C-8D58B50EB0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707</properties:Words>
  <properties:Characters>3903</properties:Characters>
  <properties:Lines>457</properties:Lines>
  <properties:Paragraphs>275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XIII-St-49/04-28</vt:lpstr>
    </vt:vector>
  </properties:TitlesOfParts>
  <properties:LinksUpToDate>false</properties:LinksUpToDate>
  <properties:CharactersWithSpaces>4522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2016-09-20T12:03:00Z</dcterms:created>
  <dc:creator>hermanj</dc:creator>
  <cp:lastModifiedBy>Maja Kocijan</cp:lastModifiedBy>
  <cp:lastPrinted>2016-09-20T11:54:00Z</cp:lastPrinted>
  <dcterms:modified xmlns:xsi="http://www.w3.org/2001/XMLSchema-instance" xsi:type="dcterms:W3CDTF">2016-09-20T12:04:00Z</dcterms:modified>
  <cp:revision>3</cp:revision>
  <dc:title>XIII-St-49/04-28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