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0d03" w14:paraId="7f10d03" w:rsidRDefault="009B134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B134D" w:rsidP="009B134D" w:rsidR="009B134D">
      <w:pPr>
        <w:pStyle w:val="Bezproreda"/>
      </w:pPr>
      <w:r>
        <w:t xml:space="preserve">     </w:t>
      </w:r>
    </w:p>
    <w:p w:rsidRDefault="009B134D" w:rsidP="009B134D" w:rsidR="009B134D">
      <w:pPr>
        <w:pStyle w:val="Bezproreda"/>
      </w:pPr>
    </w:p>
    <w:p w:rsidRDefault="009B134D" w:rsidP="009B134D" w:rsidR="00AE649C">
      <w:pPr>
        <w:pStyle w:val="Bezproreda"/>
      </w:pPr>
      <w:r>
        <w:t xml:space="preserve">     Republika Hrvatska</w:t>
      </w:r>
    </w:p>
    <w:p w:rsidRDefault="009B134D" w:rsidP="009B134D" w:rsidR="009B134D">
      <w:pPr>
        <w:pStyle w:val="Bezproreda"/>
      </w:pPr>
      <w:r>
        <w:t>Trgovački sud u Bjelovaru</w:t>
      </w:r>
    </w:p>
    <w:p w:rsidRDefault="009B134D" w:rsidP="009B134D" w:rsidR="009B134D" w:rsidRPr="00B76F3C">
      <w:pPr>
        <w:pStyle w:val="Bezproreda"/>
      </w:pPr>
      <w:r>
        <w:t>Bjelovar, Dr. I. Lebovića 42.</w:t>
      </w:r>
    </w:p>
    <w:p w:rsidRDefault="009B134D" w:rsidP="009B134D" w:rsidR="009B134D">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St-823/2017-7</w:t>
      </w:r>
    </w:p>
    <w:p w:rsidRDefault="009B134D" w:rsidP="009B134D" w:rsidR="009B134D">
      <w:pPr>
        <w:overflowPunct w:val="false"/>
        <w:autoSpaceDE w:val="false"/>
        <w:autoSpaceDN w:val="false"/>
        <w:adjustRightInd w:val="false"/>
        <w:spacing w:after="0"/>
        <w:rPr>
          <w:rFonts w:cs="Times New Roman" w:eastAsia="Times New Roman"/>
          <w:noProof/>
          <w:lang w:eastAsia="hr-HR"/>
        </w:rPr>
      </w:pPr>
    </w:p>
    <w:p w:rsidRDefault="009B134D" w:rsidP="009B134D" w:rsidR="009B134D">
      <w:pPr>
        <w:overflowPunct w:val="false"/>
        <w:autoSpaceDE w:val="false"/>
        <w:autoSpaceDN w:val="false"/>
        <w:adjustRightInd w:val="false"/>
        <w:spacing w:after="0"/>
        <w:rPr>
          <w:rFonts w:cs="Times New Roman" w:eastAsia="Times New Roman"/>
          <w:noProof/>
          <w:lang w:eastAsia="hr-HR"/>
        </w:rPr>
      </w:pPr>
    </w:p>
    <w:p w:rsidRDefault="009B134D" w:rsidP="009B134D" w:rsidR="009B134D">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9B134D" w:rsidP="009B134D" w:rsidR="009B134D">
      <w:pPr>
        <w:overflowPunct w:val="false"/>
        <w:autoSpaceDE w:val="false"/>
        <w:autoSpaceDN w:val="false"/>
        <w:adjustRightInd w:val="false"/>
        <w:spacing w:after="0"/>
        <w:rPr>
          <w:rFonts w:cs="Times New Roman" w:eastAsia="Times New Roman"/>
          <w:noProof/>
          <w:lang w:eastAsia="hr-HR"/>
        </w:rPr>
      </w:pPr>
    </w:p>
    <w:p w:rsidRDefault="009B134D" w:rsidP="009B134D" w:rsidR="009B134D">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9B134D" w:rsidP="009B134D" w:rsidR="009B134D">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9B134D" w:rsidP="009B134D" w:rsidR="009B134D">
      <w:pPr>
        <w:overflowPunct w:val="false"/>
        <w:autoSpaceDE w:val="false"/>
        <w:autoSpaceDN w:val="false"/>
        <w:adjustRightInd w:val="false"/>
        <w:spacing w:after="0"/>
        <w:rPr>
          <w:rFonts w:cs="Times New Roman" w:eastAsia="Times New Roman"/>
          <w:noProof/>
          <w:lang w:eastAsia="hr-HR"/>
        </w:rPr>
      </w:pPr>
    </w:p>
    <w:p w:rsidRDefault="009B134D" w:rsidP="009B134D" w:rsidR="009B134D">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Dražena Palfi, Antuna Haić i dr. zaposlenika, za otvaranje stečajnog postupka nad dužnikom  PIZZERIA PHOENIX j.d.o.o. Virovitica, 22. veljače 2018.</w:t>
      </w:r>
      <w:r>
        <w:rPr>
          <w:rFonts w:cs="Times New Roman" w:eastAsia="Times New Roman"/>
          <w:noProof/>
          <w:lang w:eastAsia="hr-HR"/>
        </w:rPr>
        <w:t xml:space="preserve">    </w:t>
      </w:r>
    </w:p>
    <w:p w:rsidRDefault="009B134D" w:rsidP="009B134D" w:rsidR="009B134D">
      <w:pPr>
        <w:overflowPunct w:val="false"/>
        <w:autoSpaceDE w:val="false"/>
        <w:autoSpaceDN w:val="false"/>
        <w:adjustRightInd w:val="false"/>
        <w:spacing w:after="0"/>
        <w:jc w:val="both"/>
        <w:rPr>
          <w:rFonts w:cs="Times New Roman" w:eastAsia="Times New Roman"/>
          <w:noProof/>
          <w:lang w:eastAsia="hr-HR"/>
        </w:rPr>
      </w:pPr>
    </w:p>
    <w:p w:rsidRDefault="009B134D" w:rsidP="009B134D" w:rsidR="009B134D">
      <w:pPr>
        <w:overflowPunct w:val="false"/>
        <w:autoSpaceDE w:val="false"/>
        <w:autoSpaceDN w:val="false"/>
        <w:adjustRightInd w:val="false"/>
        <w:spacing w:after="0"/>
        <w:jc w:val="both"/>
        <w:rPr>
          <w:rFonts w:cs="Times New Roman" w:eastAsia="Times New Roman"/>
          <w:noProof/>
          <w:lang w:eastAsia="hr-HR"/>
        </w:rPr>
      </w:pPr>
    </w:p>
    <w:p w:rsidRDefault="009B134D" w:rsidP="009B134D" w:rsidR="009B134D">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9B134D" w:rsidP="009B134D" w:rsidR="009B134D">
      <w:pPr>
        <w:overflowPunct w:val="false"/>
        <w:autoSpaceDE w:val="false"/>
        <w:autoSpaceDN w:val="false"/>
        <w:adjustRightInd w:val="false"/>
        <w:spacing w:after="0"/>
        <w:rPr>
          <w:rFonts w:cs="Times New Roman" w:eastAsia="Times New Roman"/>
          <w:lang w:eastAsia="hr-HR"/>
        </w:rPr>
      </w:pPr>
    </w:p>
    <w:p w:rsidRDefault="009B134D" w:rsidP="009B134D" w:rsidR="009B134D">
      <w:pPr>
        <w:overflowPunct w:val="false"/>
        <w:autoSpaceDE w:val="false"/>
        <w:autoSpaceDN w:val="false"/>
        <w:adjustRightInd w:val="false"/>
        <w:spacing w:after="0"/>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Marijani Abramović iz Svetog Đurađa, Mlinska 54, OIB: 74424634259,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50-823-17 i dodatni iznos predujma od 5.000,00 kuna na račun ovog suda br. IBAN:HR6123900011300000630 model HR05 540-823-17. Rok od 8 dana počinje teći istekom osmog dana od objave ovog rješenja na e-oglasnoj ploči ovog suda.</w:t>
      </w:r>
    </w:p>
    <w:p w:rsidRDefault="009B134D" w:rsidP="009B134D" w:rsidR="009B134D">
      <w:pPr>
        <w:pStyle w:val="Odlomakpopisa"/>
        <w:overflowPunct w:val="false"/>
        <w:autoSpaceDE w:val="false"/>
        <w:autoSpaceDN w:val="false"/>
        <w:adjustRightInd w:val="false"/>
        <w:spacing w:after="0"/>
        <w:ind w:left="1991"/>
        <w:rPr>
          <w:rFonts w:cs="Times New Roman"/>
          <w:szCs w:val="20"/>
        </w:rPr>
      </w:pPr>
    </w:p>
    <w:p w:rsidRDefault="009B134D" w:rsidP="009B134D" w:rsidR="009B134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Marijana Abramović iz Svetog Đurađa, Mlinska 54, OIB: 74424634259,  ne uplati predujam u roku određenom u toč. 1. izreke ovog rješenja za daljnje postupanje u provedbi naplate bit će nadležna Financijska agencija.</w:t>
      </w:r>
    </w:p>
    <w:p w:rsidRDefault="009B134D" w:rsidP="009B134D" w:rsidR="009B134D">
      <w:pPr>
        <w:overflowPunct w:val="false"/>
        <w:autoSpaceDE w:val="false"/>
        <w:autoSpaceDN w:val="false"/>
        <w:adjustRightInd w:val="false"/>
        <w:spacing w:after="0"/>
        <w:rPr>
          <w:rFonts w:cs="Times New Roman" w:eastAsia="Times New Roman"/>
          <w:szCs w:val="20"/>
          <w:lang w:eastAsia="hr-HR"/>
        </w:rPr>
      </w:pPr>
    </w:p>
    <w:p w:rsidRDefault="009B134D" w:rsidP="009B134D" w:rsidR="009B134D">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Marijane Abramović iz Svetog Đurađa, Mlinska 54, OIB: 74424634259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50-823-17 i dodatni iznos predujma od 5.000,00 kuna na račun ovog suda br. IBAN:HR6123900011300000630 model HR05 540-823-17. </w:t>
      </w:r>
    </w:p>
    <w:p w:rsidRDefault="009B134D" w:rsidP="009B134D" w:rsidR="009B134D">
      <w:pPr>
        <w:overflowPunct w:val="false"/>
        <w:autoSpaceDE w:val="false"/>
        <w:autoSpaceDN w:val="false"/>
        <w:adjustRightInd w:val="false"/>
        <w:spacing w:after="0"/>
        <w:jc w:val="both"/>
        <w:rPr>
          <w:rFonts w:cs="Times New Roman" w:eastAsia="Times New Roman"/>
          <w:szCs w:val="20"/>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w:t>
      </w:r>
      <w:r>
        <w:rPr>
          <w:rFonts w:cs="Times New Roman" w:eastAsia="Times New Roman"/>
          <w:szCs w:val="20"/>
          <w:lang w:eastAsia="hr-HR"/>
        </w:rPr>
        <w:lastRenderedPageBreak/>
        <w:t xml:space="preserve">ovlaštene za zastupanje dužnika po zakonu, radi prisilne naplate izrečene novčane kazne prema propisima o prisilnoj naplati poreza. </w:t>
      </w:r>
    </w:p>
    <w:p w:rsidRDefault="009B134D" w:rsidP="009B134D" w:rsidR="009B134D">
      <w:pPr>
        <w:overflowPunct w:val="false"/>
        <w:autoSpaceDE w:val="false"/>
        <w:autoSpaceDN w:val="false"/>
        <w:adjustRightInd w:val="false"/>
        <w:spacing w:after="0"/>
        <w:jc w:val="both"/>
        <w:rPr>
          <w:rFonts w:cs="Times New Roman" w:eastAsia="Times New Roman"/>
          <w:lang w:eastAsia="hr-HR"/>
        </w:rPr>
      </w:pPr>
    </w:p>
    <w:p w:rsidRDefault="009B134D" w:rsidP="009B134D" w:rsidR="009B134D">
      <w:pPr>
        <w:overflowPunct w:val="false"/>
        <w:autoSpaceDE w:val="false"/>
        <w:autoSpaceDN w:val="false"/>
        <w:adjustRightInd w:val="false"/>
        <w:spacing w:after="0"/>
        <w:jc w:val="both"/>
        <w:rPr>
          <w:rFonts w:cs="Times New Roman" w:eastAsia="Times New Roman"/>
          <w:lang w:eastAsia="hr-HR"/>
        </w:rPr>
      </w:pPr>
    </w:p>
    <w:p w:rsidRDefault="009B134D" w:rsidP="009B134D" w:rsidR="009B134D">
      <w:pPr>
        <w:overflowPunct w:val="false"/>
        <w:autoSpaceDE w:val="false"/>
        <w:autoSpaceDN w:val="false"/>
        <w:adjustRightInd w:val="false"/>
        <w:spacing w:after="0"/>
        <w:jc w:val="both"/>
        <w:rPr>
          <w:rFonts w:cs="Times New Roman" w:eastAsia="Times New Roman"/>
          <w:lang w:eastAsia="hr-HR"/>
        </w:rPr>
      </w:pPr>
    </w:p>
    <w:p w:rsidRDefault="009B134D" w:rsidP="009B134D" w:rsidR="009B134D">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9B134D" w:rsidP="009B134D" w:rsidR="009B134D">
      <w:pPr>
        <w:overflowPunct w:val="false"/>
        <w:autoSpaceDE w:val="false"/>
        <w:autoSpaceDN w:val="false"/>
        <w:adjustRightInd w:val="false"/>
        <w:spacing w:after="0"/>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 Dražen Palfi i dr. zaposlenici dužnika Pizzeria Phoenix j.d.o.o. Virovitica podnijeli su ovom sudu prijedlog za otvaranje stečajnog postupka nad dužnikom . U prijedlogu navode da im dužnik nije isplatio  plaće za 9 i 10 mjesec 2017. godine, pa stoga predlažu da se nad dužnikom otvori stečajni postupak.</w:t>
      </w:r>
    </w:p>
    <w:p w:rsidRDefault="009B134D" w:rsidP="009B134D" w:rsidR="009B134D">
      <w:pPr>
        <w:overflowPunct w:val="false"/>
        <w:autoSpaceDE w:val="false"/>
        <w:autoSpaceDN w:val="false"/>
        <w:adjustRightInd w:val="false"/>
        <w:spacing w:after="0"/>
        <w:ind w:firstLine="708"/>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9B134D" w:rsidP="009B134D" w:rsidR="009B134D">
      <w:pPr>
        <w:overflowPunct w:val="false"/>
        <w:autoSpaceDE w:val="false"/>
        <w:autoSpaceDN w:val="false"/>
        <w:adjustRightInd w:val="false"/>
        <w:spacing w:after="0"/>
        <w:ind w:firstLine="851"/>
        <w:jc w:val="both"/>
        <w:rPr>
          <w:rFonts w:cs="Times New Roman" w:eastAsia="Times New Roman"/>
          <w:noProof/>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B134D" w:rsidP="009B134D" w:rsidR="009B134D">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Marijana Abramović iz Svetog Đurađa, Mlinska 54, OIB: 74424634259.</w:t>
      </w:r>
    </w:p>
    <w:p w:rsidRDefault="009B134D" w:rsidP="009B134D" w:rsidR="009B134D">
      <w:pPr>
        <w:overflowPunct w:val="false"/>
        <w:autoSpaceDE w:val="false"/>
        <w:autoSpaceDN w:val="false"/>
        <w:adjustRightInd w:val="false"/>
        <w:spacing w:after="0"/>
        <w:jc w:val="both"/>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Marijane Abramović, postojala istekom razdoblja od 60 dana i on je najkasnije u daljnjem roku od 21 dan bio dužan podnijeti prijedlog za pokretanje stečajnog postupka, što nije učinio.</w:t>
      </w: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r>
        <w:rPr>
          <w:rFonts w:cs="Times New Roman" w:eastAsia="Times New Roman"/>
          <w:lang w:eastAsia="hr-HR"/>
        </w:rPr>
        <w:lastRenderedPageBreak/>
        <w:t xml:space="preserve">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9B134D" w:rsidP="009B134D" w:rsidR="009B134D">
      <w:pPr>
        <w:overflowPunct w:val="false"/>
        <w:autoSpaceDE w:val="false"/>
        <w:autoSpaceDN w:val="false"/>
        <w:adjustRightInd w:val="false"/>
        <w:spacing w:after="0"/>
        <w:ind w:firstLine="851"/>
        <w:jc w:val="both"/>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22. veljače  2018.</w:t>
      </w:r>
    </w:p>
    <w:p w:rsidRDefault="009B134D" w:rsidP="009B134D" w:rsidR="009B134D">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9B134D" w:rsidP="009B134D" w:rsidR="009B134D">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9B134D" w:rsidP="009B134D" w:rsidR="009B134D">
      <w:pPr>
        <w:overflowPunct w:val="false"/>
        <w:autoSpaceDE w:val="false"/>
        <w:autoSpaceDN w:val="false"/>
        <w:adjustRightInd w:val="false"/>
        <w:spacing w:after="0"/>
        <w:ind w:firstLine="4395"/>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 – ovlašteni službenik</w:t>
      </w:r>
    </w:p>
    <w:p w:rsidRDefault="009B134D" w:rsidP="009B134D" w:rsidR="009B134D">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ab/>
        <w:t xml:space="preserve">         Vesna Dragišić</w:t>
      </w:r>
    </w:p>
    <w:p w:rsidRDefault="009B134D" w:rsidP="009B134D" w:rsidR="009B134D">
      <w:pPr>
        <w:overflowPunct w:val="false"/>
        <w:autoSpaceDE w:val="false"/>
        <w:autoSpaceDN w:val="false"/>
        <w:adjustRightInd w:val="false"/>
        <w:spacing w:after="0"/>
        <w:rPr>
          <w:rFonts w:cs="Times New Roman" w:eastAsia="Times New Roman"/>
          <w:lang w:eastAsia="hr-HR"/>
        </w:rPr>
      </w:pPr>
    </w:p>
    <w:p w:rsidRDefault="009B134D" w:rsidP="009B134D" w:rsidR="009B134D">
      <w:pPr>
        <w:overflowPunct w:val="false"/>
        <w:autoSpaceDE w:val="false"/>
        <w:autoSpaceDN w:val="false"/>
        <w:adjustRightInd w:val="false"/>
        <w:spacing w:after="0"/>
        <w:rPr>
          <w:rFonts w:cs="Times New Roman" w:eastAsia="Times New Roman"/>
          <w:lang w:eastAsia="hr-HR"/>
        </w:rPr>
      </w:pPr>
    </w:p>
    <w:p w:rsidRDefault="009B134D" w:rsidP="009B134D" w:rsidR="009B134D">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9B134D" w:rsidP="009B134D" w:rsidR="009B134D">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9B134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0783349"/>
      <w:docPartObj>
        <w:docPartGallery w:val="Page Numbers (Top of Page)"/>
        <w:docPartUnique/>
      </w:docPartObj>
    </w:sdtPr>
    <w:sdtEndPr/>
    <w:sdtContent>
      <w:p w:rsidRDefault="009B134D" w:rsidR="009B134D">
        <w:pPr>
          <w:pStyle w:val="Zaglavlje"/>
          <w:jc w:val="center"/>
        </w:pPr>
        <w:r>
          <w:fldChar w:fldCharType="begin"/>
        </w:r>
        <w:r>
          <w:instrText>PAGE   \* MERGEFORMAT</w:instrText>
        </w:r>
        <w:r>
          <w:fldChar w:fldCharType="separate"/>
        </w:r>
        <w:r w:rsidR="00492A43">
          <w:t>3</w:t>
        </w:r>
        <w:r>
          <w:fldChar w:fldCharType="end"/>
        </w:r>
      </w:p>
    </w:sdtContent>
  </w:sdt>
  <w:p w:rsidRDefault="009B134D" w:rsidR="008333A9">
    <w:pPr>
      <w:pStyle w:val="Zaglavlje"/>
    </w:pPr>
    <w:r>
      <w:t>Poslovni broj: 1 St-823/2017-7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2A43"/>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34D"/>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5098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St-823/2017-7</izvorni_sadrzaj>
    <derivirana_varijabla naziv="DomainObject.Oznaka_1">St-823/2017-7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St-823/2017</izvorni_sadrzaj>
    <derivirana_varijabla naziv="DomainObject.Predmet.OznakaBroj_1">St-823/2017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PIZZERIA PHOENIX j.d.o.o. za ugostiteljstvo</izvorni_sadrzaj>
    <derivirana_varijabla naziv="DomainObject.Predmet.ProtustrankaFormated_1">  PIZZERIA PHOENIX j.d.o.o. za ugostiteljstvo</derivirana_varijabla>
  </DomainObject.Predmet.ProtustrankaFormated>
  <DomainObject.Predmet.ProtustrankaFormatedOIB>
    <izvorni_sadrzaj>  PIZZERIA PHOENIX j.d.o.o. za ugostiteljstvo, OIB 49655670929</izvorni_sadrzaj>
    <derivirana_varijabla naziv="DomainObject.Predmet.ProtustrankaFormatedOIB_1">  PIZZERIA PHOENIX j.d.o.o. za ugostiteljstvo, OIB 49655670929</derivirana_varijabla>
  </DomainObject.Predmet.ProtustrankaFormatedOIB>
  <DomainObject.Predmet.ProtustrankaFormatedWithAdress>
    <izvorni_sadrzaj> PIZZERIA PHOENIX j.d.o.o. za ugostiteljstvo, Zlatnog polja 228, 33000 Virovitica</izvorni_sadrzaj>
    <derivirana_varijabla naziv="DomainObject.Predmet.ProtustrankaFormatedWithAdress_1"> PIZZERIA PHOENIX j.d.o.o. za ugostiteljstvo, Zlatnog polja 228, 33000 Virovitica</derivirana_varijabla>
  </DomainObject.Predmet.ProtustrankaFormatedWithAdress>
  <DomainObject.Predmet.ProtustrankaFormatedWithAdressOIB>
    <izvorni_sadrzaj> PIZZERIA PHOENIX j.d.o.o. za ugostiteljstvo, OIB 49655670929, Zlatnog polja 228, 33000 Virovitica</izvorni_sadrzaj>
    <derivirana_varijabla naziv="DomainObject.Predmet.ProtustrankaFormatedWithAdressOIB_1"> PIZZERIA PHOENIX j.d.o.o. za ugostiteljstvo, OIB 49655670929, Zlatnog polja 228, 33000 Virovitica</derivirana_varijabla>
  </DomainObject.Predmet.ProtustrankaFormatedWithAdressOIB>
  <DomainObject.Predmet.ProtustrankaWithAdress>
    <izvorni_sadrzaj>PIZZERIA PHOENIX j.d.o.o. za ugostiteljstvo Zlatnog polja 228, 33000 Virovitica</izvorni_sadrzaj>
    <derivirana_varijabla naziv="DomainObject.Predmet.ProtustrankaWithAdress_1">PIZZERIA PHOENIX j.d.o.o. za ugostiteljstvo Zlatnog polja 228, 33000 Virovitica</derivirana_varijabla>
  </DomainObject.Predmet.ProtustrankaWithAdress>
  <DomainObject.Predmet.ProtustrankaWithAdressOIB>
    <izvorni_sadrzaj>PIZZERIA PHOENIX j.d.o.o. za ugostiteljstvo, OIB 49655670929, Zlatnog polja 228, 33000 Virovitica</izvorni_sadrzaj>
    <derivirana_varijabla naziv="DomainObject.Predmet.ProtustrankaWithAdressOIB_1">PIZZERIA PHOENIX j.d.o.o. za ugostiteljstvo, OIB 49655670929, Zlatnog polja 228, 33000 Virovitica</derivirana_varijabla>
  </DomainObject.Predmet.ProtustrankaWithAdressOIB>
  <DomainObject.Predmet.ProtustrankaNazivFormated>
    <izvorni_sadrzaj>PIZZERIA PHOENIX j.d.o.o. za ugostiteljstvo</izvorni_sadrzaj>
    <derivirana_varijabla naziv="DomainObject.Predmet.ProtustrankaNazivFormated_1">PIZZERIA PHOENIX j.d.o.o. za ugostiteljstvo</derivirana_varijabla>
  </DomainObject.Predmet.ProtustrankaNazivFormated>
  <DomainObject.Predmet.ProtustrankaNazivFormatedOIB>
    <izvorni_sadrzaj>PIZZERIA PHOENIX j.d.o.o. za ugostiteljstvo, OIB 49655670929</izvorni_sadrzaj>
    <derivirana_varijabla naziv="DomainObject.Predmet.ProtustrankaNazivFormatedOIB_1">PIZZERIA PHOENIX j.d.o.o. za ugostiteljstvo, OIB 49655670929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PALFI; ANTUN HAIĆ; JASMIN MIKEC; TOMISLAV TOMŠIĆ; MILICA CUPAR PIPIĆ</izvorni_sadrzaj>
    <derivirana_varijabla naziv="DomainObject.Predmet.StrankaFormated_1">  DRAŽEN PALFI; ANTUN HAIĆ; JASMIN MIKEC; TOMISLAV TOMŠIĆ; MILICA CUPAR PIPIĆ</derivirana_varijabla>
  </DomainObject.Predmet.StrankaFormated>
  <DomainObject.Predmet.StrankaFormatedOIB>
    <izvorni_sadrzaj>  DRAŽEN PALFI, OIB 90902912919; ANTUN HAIĆ, OIB 18870514245; JASMIN MIKEC, OIB 58428857195; TOMISLAV TOMŠIĆ, OIB 92236518910; MILICA CUPAR PIPIĆ, OIB 97769682962</izvorni_sadrzaj>
    <derivirana_varijabla naziv="DomainObject.Predmet.StrankaFormatedOIB_1">  DRAŽEN PALFI, OIB 90902912919; ANTUN HAIĆ, OIB 18870514245; JASMIN MIKEC, OIB 58428857195; TOMISLAV TOMŠIĆ, OIB 92236518910; MILICA CUPAR PIPIĆ, OIB 97769682962</derivirana_varijabla>
  </DomainObject.Predmet.StrankaFormatedOIB>
  <DomainObject.Predmet.StrankaFormatedWithAdress>
    <izvorni_sadrzaj> DRAŽEN PALFI, Zlatno polje 228, 33000 Virovitica; ANTUN HAIĆ, Vinogracki put 2, 33000 Virovitica; JASMIN MIKEC, Ul. Svetog Trojstva 90, Milanovac, 33000 Virovitica; TOMISLAV TOMŠIĆ, Zlatno polje 128, 33000 Virovitica; MILICA CUPAR PIPIĆ, Matije Gupca 38, 33000 Virovitica</izvorni_sadrzaj>
    <derivirana_varijabla naziv="DomainObject.Predmet.StrankaFormatedWithAdress_1"> DRAŽEN PALFI, Zlatno polje 228, 33000 Virovitica; ANTUN HAIĆ, Vinogracki put 2, 33000 Virovitica; JASMIN MIKEC, Ul. Svetog Trojstva 90, Milanovac, 33000 Virovitica; TOMISLAV TOMŠIĆ, Zlatno polje 128, 33000 Virovitica; MILICA CUPAR PIPIĆ, Matije Gupca 38, 33000 Virovitica</derivirana_varijabla>
  </DomainObject.Predmet.StrankaFormatedWithAdress>
  <DomainObject.Predmet.StrankaFormatedWithAdressOIB>
    <izvorni_sadrzaj>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izvorni_sadrzaj>
    <derivirana_varijabla naziv="DomainObject.Predmet.StrankaFormatedWithAdressOIB_1"> DRAŽEN PALFI, OIB 90902912919, Zlatno polje 228, 33000 Virovitica; ANTUN HAIĆ, OIB 18870514245, Vinogracki put 2, 33000 Virovitica; JASMIN MIKEC, OIB 58428857195, Ul. Svetog Trojstva 90, Milanovac, 33000 Virovitica; TOMISLAV TOMŠIĆ, OIB 92236518910, Zlatno polje 128, 33000 Virovitica; MILICA CUPAR PIPIĆ, OIB 97769682962, Matije Gupca 38, 33000 Virovitica</derivirana_varijabla>
  </DomainObject.Predmet.StrankaFormatedWithAdressOIB>
  <DomainObject.Predmet.StrankaWithAdress>
    <izvorni_sadrzaj>DRAŽEN PALFI Zlatno polje 228,33000 Virovitica,ANTUN HAIĆ Vinogracki put 2,33000 Virovitica,JASMIN MIKEC Ul. Svetog Trojstva 90, Milanovac,33000 Virovitica,TOMISLAV TOMŠIĆ Zlatno polje 128,33000 Virovitica,MILICA CUPAR PIPIĆ Matije Gupca 38,33000 Virovitica</izvorni_sadrzaj>
    <derivirana_varijabla naziv="DomainObject.Predmet.StrankaWithAdress_1">DRAŽEN PALFI Zlatno polje 228,33000 Virovitica,ANTUN HAIĆ Vinogracki put 2,33000 Virovitica,JASMIN MIKEC Ul. Svetog Trojstva 90, Milanovac,33000 Virovitica,TOMISLAV TOMŠIĆ Zlatno polje 128,33000 Virovitica,MILICA CUPAR PIPIĆ Matije Gupca 38,33000 Virovitica</derivirana_varijabla>
  </DomainObject.Predmet.StrankaWithAdress>
  <DomainObject.Predmet.StrankaWithAdressOIB>
    <izvorni_sadrzaj>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izvorni_sadrzaj>
    <derivirana_varijabla naziv="DomainObject.Predmet.StrankaWithAdressOIB_1">DRAŽEN PALFI, OIB 90902912919, Zlatno polje 228,33000 Virovitica,ANTUN HAIĆ, OIB 18870514245, Vinogracki put 2,33000 Virovitica,JASMIN MIKEC, OIB 58428857195, Ul. Svetog Trojstva 90, Milanovac,33000 Virovitica,TOMISLAV TOMŠIĆ, OIB 92236518910, Zlatno polje 128,33000 Virovitica,MILICA CUPAR PIPIĆ, OIB 97769682962, Matije Gupca 38,33000 Virovitica</derivirana_varijabla>
  </DomainObject.Predmet.StrankaWithAdressOIB>
  <DomainObject.Predmet.StrankaNazivFormated>
    <izvorni_sadrzaj>DRAŽEN PALFI,ANTUN HAIĆ,JASMIN MIKEC,TOMISLAV TOMŠIĆ,MILICA CUPAR PIPIĆ</izvorni_sadrzaj>
    <derivirana_varijabla naziv="DomainObject.Predmet.StrankaNazivFormated_1">DRAŽEN PALFI,ANTUN HAIĆ,JASMIN MIKEC,TOMISLAV TOMŠIĆ,MILICA CUPAR PIPIĆ</derivirana_varijabla>
  </DomainObject.Predmet.StrankaNazivFormated>
  <DomainObject.Predmet.StrankaNazivFormatedOIB>
    <izvorni_sadrzaj>DRAŽEN PALFI, OIB 90902912919,ANTUN HAIĆ, OIB 18870514245,JASMIN MIKEC, OIB 58428857195,TOMISLAV TOMŠIĆ, OIB 92236518910,MILICA CUPAR PIPIĆ, OIB 97769682962</izvorni_sadrzaj>
    <derivirana_varijabla naziv="DomainObject.Predmet.StrankaNazivFormatedOIB_1">DRAŽEN PALFI, OIB 90902912919,ANTUN HAIĆ, OIB 18870514245,JASMIN MIKEC, OIB 58428857195,TOMISLAV TOMŠIĆ, OIB 92236518910,MILICA CUPAR PIPIĆ, OIB 97769682962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DRAŽEN PALFI</item>
      <item>ANTUN HAIĆ</item>
      <item>JASMIN MIKEC</item>
      <item>TOMISLAV TOMŠIĆ</item>
      <item>MILICA CUPAR PIPIĆ</item>
    </izvorni_sadrzaj>
    <derivirana_varijabla naziv="DomainObject.Predmet.StrankaListFormated_1">
      <item>DRAŽEN PALFI</item>
      <item>ANTUN HAIĆ</item>
      <item>JASMIN MIKEC</item>
      <item>TOMISLAV TOMŠIĆ</item>
      <item>MILICA CUPAR PIPIĆ</item>
    </derivirana_varijabla>
  </DomainObject.Predmet.StrankaListFormated>
  <DomainObject.Predmet.StrankaList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FormatedOIB_1">
      <item>DRAŽEN PALFI, OIB 90902912919</item>
      <item>ANTUN HAIĆ, OIB 18870514245</item>
      <item>JASMIN MIKEC, OIB 58428857195</item>
      <item>TOMISLAV TOMŠIĆ, OIB 92236518910</item>
      <item>MILICA CUPAR PIPIĆ, OIB 97769682962</item>
    </derivirana_varijabla>
  </DomainObject.Predmet.StrankaListFormatedOIB>
  <DomainObject.Predmet.StrankaListFormatedWithAdress>
    <izvorni_sadrzaj>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izvorni_sadrzaj>
    <derivirana_varijabla naziv="DomainObject.Predmet.StrankaListFormatedWithAdress_1">
      <item>DRAŽEN PALFI, Zlatno polje 228, 33000 Virovitica</item>
      <item>ANTUN HAIĆ, Vinogracki put 2, 33000 Virovitica</item>
      <item>JASMIN MIKEC, Ul. Svetog Trojstva 90, Milanovac, 33000 Virovitica</item>
      <item>TOMISLAV TOMŠIĆ, Zlatno polje 128, 33000 Virovitica</item>
      <item>MILICA CUPAR PIPIĆ, Matije Gupca 38, 33000 Virovitica</item>
    </derivirana_varijabla>
  </DomainObject.Predmet.StrankaListFormatedWithAdress>
  <DomainObject.Predmet.StrankaListFormatedWithAdressOIB>
    <izvorni_sadrzaj>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izvorni_sadrzaj>
    <derivirana_varijabla naziv="DomainObject.Predmet.StrankaListFormatedWithAdressOIB_1">
      <item>DRAŽEN PALFI, OIB 90902912919, Zlatno polje 228, 33000 Virovitica</item>
      <item>ANTUN HAIĆ, OIB 18870514245, Vinogracki put 2, 33000 Virovitica</item>
      <item>JASMIN MIKEC, OIB 58428857195, Ul. Svetog Trojstva 90, Milanovac, 33000 Virovitica</item>
      <item>TOMISLAV TOMŠIĆ, OIB 92236518910, Zlatno polje 128, 33000 Virovitica</item>
      <item>MILICA CUPAR PIPIĆ, OIB 97769682962, Matije Gupca 38, 33000 Virovitica</item>
    </derivirana_varijabla>
  </DomainObject.Predmet.StrankaListFormatedWithAdressOIB>
  <DomainObject.Predmet.StrankaListNazivFormated>
    <izvorni_sadrzaj>
      <item>DRAŽEN PALFI</item>
      <item>ANTUN HAIĆ</item>
      <item>JASMIN MIKEC</item>
      <item>TOMISLAV TOMŠIĆ</item>
      <item>MILICA CUPAR PIPIĆ</item>
    </izvorni_sadrzaj>
    <derivirana_varijabla naziv="DomainObject.Predmet.StrankaListNazivFormated_1">
      <item>DRAŽEN PALFI</item>
      <item>ANTUN HAIĆ</item>
      <item>JASMIN MIKEC</item>
      <item>TOMISLAV TOMŠIĆ</item>
      <item>MILICA CUPAR PIPIĆ</item>
    </derivirana_varijabla>
  </DomainObject.Predmet.StrankaListNazivFormated>
  <DomainObject.Predmet.StrankaListNazivFormatedOIB>
    <izvorni_sadrzaj>
      <item>DRAŽEN PALFI, OIB 90902912919</item>
      <item>ANTUN HAIĆ, OIB 18870514245</item>
      <item>JASMIN MIKEC, OIB 58428857195</item>
      <item>TOMISLAV TOMŠIĆ, OIB 92236518910</item>
      <item>MILICA CUPAR PIPIĆ, OIB 97769682962</item>
    </izvorni_sadrzaj>
    <derivirana_varijabla naziv="DomainObject.Predmet.StrankaListNazivFormatedOIB_1">
      <item>DRAŽEN PALFI, OIB 90902912919</item>
      <item>ANTUN HAIĆ, OIB 18870514245</item>
      <item>JASMIN MIKEC, OIB 58428857195</item>
      <item>TOMISLAV TOMŠIĆ, OIB 92236518910</item>
      <item>MILICA CUPAR PIPIĆ, OIB 97769682962</item>
    </derivirana_varijabla>
  </DomainObject.Predmet.StrankaListNazivFormatedOIB>
  <DomainObject.Predmet.ProtuStrankaListFormated>
    <izvorni_sadrzaj>
      <item>PIZZERIA PHOENIX j.d.o.o. za ugostiteljstvo</item>
    </izvorni_sadrzaj>
    <derivirana_varijabla naziv="DomainObject.Predmet.ProtuStrankaListFormated_1">
      <item>PIZZERIA PHOENIX j.d.o.o. za ugostiteljstvo</item>
    </derivirana_varijabla>
  </DomainObject.Predmet.ProtuStrankaListFormated>
  <DomainObject.Predmet.ProtuStrankaListFormatedOIB>
    <izvorni_sadrzaj>
      <item>PIZZERIA PHOENIX j.d.o.o. za ugostiteljstvo, OIB 49655670929</item>
    </izvorni_sadrzaj>
    <derivirana_varijabla naziv="DomainObject.Predmet.ProtuStrankaListFormatedOIB_1">
      <item>PIZZERIA PHOENIX j.d.o.o. za ugostiteljstvo, OIB 49655670929</item>
    </derivirana_varijabla>
  </DomainObject.Predmet.ProtuStrankaListFormatedOIB>
  <DomainObject.Predmet.ProtuStrankaListFormatedWithAdress>
    <izvorni_sadrzaj>
      <item>PIZZERIA PHOENIX j.d.o.o. za ugostiteljstvo, Zlatnog polja 228, 33000 Virovitica</item>
    </izvorni_sadrzaj>
    <derivirana_varijabla naziv="DomainObject.Predmet.ProtuStrankaListFormatedWithAdress_1">
      <item>PIZZERIA PHOENIX j.d.o.o. za ugostiteljstvo, Zlatnog polja 228, 33000 Virovitica</item>
    </derivirana_varijabla>
  </DomainObject.Predmet.ProtuStrankaListFormatedWithAdress>
  <DomainObject.Predmet.ProtuStrankaListFormatedWithAdressOIB>
    <izvorni_sadrzaj>
      <item>PIZZERIA PHOENIX j.d.o.o. za ugostiteljstvo, OIB 49655670929, Zlatnog polja 228, 33000 Virovitica</item>
    </izvorni_sadrzaj>
    <derivirana_varijabla naziv="DomainObject.Predmet.ProtuStrankaListFormatedWithAdressOIB_1">
      <item>PIZZERIA PHOENIX j.d.o.o. za ugostiteljstvo, OIB 49655670929, Zlatnog polja 228, 33000 Virovitica</item>
    </derivirana_varijabla>
  </DomainObject.Predmet.ProtuStrankaListFormatedWithAdressOIB>
  <DomainObject.Predmet.ProtuStrankaListNazivFormated>
    <izvorni_sadrzaj>
      <item>PIZZERIA PHOENIX j.d.o.o. za ugostiteljstvo</item>
    </izvorni_sadrzaj>
    <derivirana_varijabla naziv="DomainObject.Predmet.ProtuStrankaListNazivFormated_1">
      <item>PIZZERIA PHOENIX j.d.o.o. za ugostiteljstvo</item>
    </derivirana_varijabla>
  </DomainObject.Predmet.ProtuStrankaListNazivFormated>
  <DomainObject.Predmet.ProtuStrankaListNazivFormatedOIB>
    <izvorni_sadrzaj>
      <item>PIZZERIA PHOENIX j.d.o.o. za ugostiteljstvo, OIB 49655670929</item>
    </izvorni_sadrzaj>
    <derivirana_varijabla naziv="DomainObject.Predmet.ProtuStrankaListNazivFormatedOIB_1">
      <item>PIZZERIA PHOENIX j.d.o.o. za ugostiteljstvo, OIB 49655670929</item>
    </derivirana_varijabla>
  </DomainObject.Predmet.ProtuStrankaListNazivFormatedOIB>
  <DomainObject.Predmet.OstaliListFormated>
    <izvorni_sadrzaj>
      <item>Marijana Abramović</item>
    </izvorni_sadrzaj>
    <derivirana_varijabla naziv="DomainObject.Predmet.OstaliListFormated_1">
      <item>Marijana Abramović</item>
    </derivirana_varijabla>
  </DomainObject.Predmet.OstaliListFormated>
  <DomainObject.Predmet.OstaliListFormatedOIB>
    <izvorni_sadrzaj>
      <item>Marijana Abramović, OIB 74424634259</item>
    </izvorni_sadrzaj>
    <derivirana_varijabla naziv="DomainObject.Predmet.OstaliListFormatedOIB_1">
      <item>Marijana Abramović, OIB 74424634259</item>
    </derivirana_varijabla>
  </DomainObject.Predmet.OstaliListFormatedOIB>
  <DomainObject.Predmet.OstaliListFormatedWithAdress>
    <izvorni_sadrzaj>
      <item>Marijana Abramović, Mlinska 54., 43280 Mala Mlinska</item>
    </izvorni_sadrzaj>
    <derivirana_varijabla naziv="DomainObject.Predmet.OstaliListFormatedWithAdress_1">
      <item>Marijana Abramović, Mlinska 54., 43280 Mala Mlinska</item>
    </derivirana_varijabla>
  </DomainObject.Predmet.OstaliListFormatedWithAdress>
  <DomainObject.Predmet.OstaliListFormatedWithAdressOIB>
    <izvorni_sadrzaj>
      <item>Marijana Abramović, OIB 74424634259, Mlinska 54., 43280 Mala Mlinska</item>
    </izvorni_sadrzaj>
    <derivirana_varijabla naziv="DomainObject.Predmet.OstaliListFormatedWithAdressOIB_1">
      <item>Marijana Abramović, OIB 74424634259, Mlinska 54., 43280 Mala Mlinska</item>
    </derivirana_varijabla>
  </DomainObject.Predmet.OstaliListFormatedWithAdressOIB>
  <DomainObject.Predmet.OstaliListNazivFormated>
    <izvorni_sadrzaj>
      <item>Marijana Abramović</item>
    </izvorni_sadrzaj>
    <derivirana_varijabla naziv="DomainObject.Predmet.OstaliListNazivFormated_1">
      <item>Marijana Abramović</item>
    </derivirana_varijabla>
  </DomainObject.Predmet.OstaliListNazivFormated>
  <DomainObject.Predmet.OstaliListNazivFormatedOIB>
    <izvorni_sadrzaj>
      <item>Marijana Abramović, OIB 74424634259</item>
    </izvorni_sadrzaj>
    <derivirana_varijabla naziv="DomainObject.Predmet.OstaliListNazivFormatedOIB_1">
      <item>Marijana Abramović, OIB 74424634259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St-823/2017-7</izvorni_sadrzaj>
    <derivirana_varijabla naziv="DomainObject.PoslovniBrojDokumenta_1">St-823/2017-7</derivirana_varijabla>
  </DomainObject.PoslovniBrojDokumenta>
  <DomainObject.Predmet.StrankaIDrugi>
    <izvorni_sadrzaj>DRAŽEN PALFI i dr.</izvorni_sadrzaj>
    <derivirana_varijabla naziv="DomainObject.Predmet.StrankaIDrugi_1">DRAŽEN PALFI i dr.</derivirana_varijabla>
  </DomainObject.Predmet.StrankaIDrugi>
  <DomainObject.Predmet.ProtustrankaIDrugi>
    <izvorni_sadrzaj>PIZZERIA PHOENIX j.d.o.o. za ugostiteljstvo</izvorni_sadrzaj>
    <derivirana_varijabla naziv="DomainObject.Predmet.ProtustrankaIDrugi_1">PIZZERIA PHOENIX j.d.o.o. za ugostiteljstvo</derivirana_varijabla>
  </DomainObject.Predmet.ProtustrankaIDrugi>
  <DomainObject.Predmet.StrankaIDrugiAdressOIB>
    <izvorni_sadrzaj>DRAŽEN PALFI, OIB 90902912919, Zlatno polje 228, 33000 Virovitica i dr.</izvorni_sadrzaj>
    <derivirana_varijabla naziv="DomainObject.Predmet.StrankaIDrugiAdressOIB_1">DRAŽEN PALFI, OIB 90902912919, Zlatno polje 228, 33000 Virovitica i dr.</derivirana_varijabla>
  </DomainObject.Predmet.StrankaIDrugiAdressOIB>
  <DomainObject.Predmet.ProtustrankaIDrugiAdressOIB>
    <izvorni_sadrzaj>PIZZERIA PHOENIX j.d.o.o. za ugostiteljstvo, OIB 49655670929, Zlatnog polja 228, 33000 Virovitica</izvorni_sadrzaj>
    <derivirana_varijabla naziv="DomainObject.Predmet.ProtustrankaIDrugiAdressOIB_1">PIZZERIA PHOENIX j.d.o.o. za ugostiteljstvo, OIB 49655670929, Zlatnog polja 228,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PALFI</item>
      <item>ANTUN HAIĆ</item>
      <item>JASMIN MIKEC</item>
      <item>TOMISLAV TOMŠIĆ</item>
      <item>MILICA CUPAR PIPIĆ</item>
      <item>PIZZERIA PHOENIX j.d.o.o. za ugostiteljstvo</item>
      <item>Marijana Abramović</item>
    </izvorni_sadrzaj>
    <derivirana_varijabla naziv="DomainObject.Predmet.SudioniciListNaziv_1">
      <item>DRAŽEN PALFI</item>
      <item>ANTUN HAIĆ</item>
      <item>JASMIN MIKEC</item>
      <item>TOMISLAV TOMŠIĆ</item>
      <item>MILICA CUPAR PIPIĆ</item>
      <item>PIZZERIA PHOENIX j.d.o.o. za ugostiteljstvo</item>
      <item>Marijana Abramović</item>
    </derivirana_varijabla>
  </DomainObject.Predmet.SudioniciListNaziv>
  <DomainObject.Predmet.SudioniciListAdressOIB>
    <izvorni_sadrzaj>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izvorni_sadrzaj>
    <derivirana_varijabla naziv="DomainObject.Predmet.SudioniciListAdressOIB_1">
      <item>DRAŽEN PALFI, OIB 90902912919, Zlatno polje 228,33000 Virovitica</item>
      <item>ANTUN HAIĆ, OIB 18870514245, Vinogracki put 2,33000 Virovitica</item>
      <item>JASMIN MIKEC, OIB 58428857195, Ul. Svetog Trojstva 90, Milanovac,33000 Virovitica</item>
      <item>TOMISLAV TOMŠIĆ, OIB 92236518910, Zlatno polje 128,33000 Virovitica</item>
      <item>MILICA CUPAR PIPIĆ, OIB 97769682962, Matije Gupca 38,33000 Virovitica</item>
      <item>PIZZERIA PHOENIX j.d.o.o. za ugostiteljstvo, OIB 49655670929, Zlatnog polja 228,33000 Virovitica</item>
      <item>Marijana Abramović, OIB 74424634259, Mlinska 54.,43280 Mala Mlinska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DDCC20-F525-4CCE-80B1-0DBD3C4239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4927</properties:Characters>
  <properties:Lines>112</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2018-02-22T07:09:00Z</cp:lastPrinted>
  <dcterms:modified xmlns:xsi="http://www.w3.org/2001/XMLSchema-instance" xsi:type="dcterms:W3CDTF">2018-02-22T07:10:00Z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odluka_St-823_2017-7.docx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