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3fc2" w14:paraId="24d3fc2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FF52EA">
        <w:t>St-6863/2016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FF52EA">
        <w:t xml:space="preserve"> </w:t>
      </w:r>
      <w:r w:rsidR="00FF52EA" w:rsidRPr="00FF52EA">
        <w:t>OSAM i TO d.o.o., Podsusedska Aleja 23, Zagreb, OIB: 09925830512</w:t>
      </w:r>
      <w:r w:rsidR="0023441A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FF52EA">
        <w:t xml:space="preserve"> </w:t>
      </w:r>
      <w:r w:rsidR="00FF52EA" w:rsidRPr="00FF52EA">
        <w:t>OSAM i TO d.o.o., Podsusedska Aleja 23, Zagreb, OIB: 09925830512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FF52EA" w:rsidRPr="00FF52EA">
        <w:t>OSAM i TO d.o.o., Podsusedska Aleja 23, Zagreb, OIB: 09925830512</w:t>
      </w:r>
      <w:r w:rsidR="00FF52EA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DD0549" w:rsidP="00DD0549" w:rsidR="00DD0549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DD0549" w:rsidP="00720C69" w:rsidR="00DD0549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DD0549" w:rsidP="00720C69" w:rsidR="00DD0549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5FE" w:rsidR="003A65FE">
      <w:r>
        <w:separator/>
      </w:r>
    </w:p>
  </w:endnote>
  <w:endnote w:id="0" w:type="continuationSeparator">
    <w:p w:rsidRDefault="003A65FE" w:rsidR="003A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5FE" w:rsidR="003A65FE">
      <w:r>
        <w:separator/>
      </w:r>
    </w:p>
  </w:footnote>
  <w:footnote w:id="0" w:type="continuationSeparator">
    <w:p w:rsidRDefault="003A65FE" w:rsidR="003A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FF52EA">
      <w:t>6863/2016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0795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0549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6863</izvorni_sadrzaj>
    <derivirana_varijabla naziv="DomainObject.Predmet.Broj_1">6863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St-6863/2016</izvorni_sadrzaj>
    <derivirana_varijabla naziv="DomainObject.Predmet.OznakaBroj_1">St-6863/2016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i TO d.o.o. zastupanog po punomoćniku TOMISLAV ŠUNJIĆ</izvorni_sadrzaj>
    <derivirana_varijabla naziv="DomainObject.Predmet.ProtustrankaFormated_1">  OSAM i TO d.o.o. zastupanog po punomoćniku TOMISLAV ŠUNJIĆ</derivirana_varijabla>
  </DomainObject.Predmet.ProtustrankaFormated>
  <DomainObject.Predmet.ProtustrankaFormatedOIB>
    <izvorni_sadrzaj>  OSAM i TO d.o.o., OIB 09925830512 zastupanog po punomoćniku TOMISLAV ŠUNJIĆ</izvorni_sadrzaj>
    <derivirana_varijabla naziv="DomainObject.Predmet.ProtustrankaFormatedOIB_1">  OSAM i TO d.o.o., OIB 09925830512 zastupanog po punomoćniku TOMISLAV ŠUNJIĆ</derivirana_varijabla>
  </DomainObject.Predmet.ProtustrankaFormatedOIB>
  <DomainObject.Predmet.ProtustrankaFormatedWithAdress>
    <izvorni_sadrzaj> OSAM i TO d.o.o., Podsusedska Aleja 23, 10000 Zagreb zastupanog po punomoćniku TOMISLAV ŠUNJIĆ</izvorni_sadrzaj>
    <derivirana_varijabla naziv="DomainObject.Predmet.ProtustrankaFormatedWithAdress_1"> OSAM i TO d.o.o., Podsusedska Aleja 23, 10000 Zagreb zastupanog po punomoćniku TOMISLAV ŠUNJIĆ</derivirana_varijabla>
  </DomainObject.Predmet.ProtustrankaFormatedWithAdress>
  <DomainObject.Predmet.ProtustrankaFormatedWithAdressOIB>
    <izvorni_sadrzaj> OSAM i TO d.o.o., OIB 09925830512, Podsusedska Aleja 23, 10000 Zagreb zastupanog po punomoćniku TOMISLAV ŠUNJIĆ</izvorni_sadrzaj>
    <derivirana_varijabla naziv="DomainObject.Predmet.ProtustrankaFormatedWithAdressOIB_1"> OSAM i TO d.o.o., OIB 09925830512, Podsusedska Aleja 23, 10000 Zagreb zastupanog po punomoćniku TOMISLAV ŠUNJIĆ</derivirana_varijabla>
  </DomainObject.Predmet.ProtustrankaFormatedWithAdressOIB>
  <DomainObject.Predmet.ProtustrankaWithAdress>
    <izvorni_sadrzaj>OSAM i TO d.o.o. Podsusedska Aleja 23, 10000 Zagreb</izvorni_sadrzaj>
    <derivirana_varijabla naziv="DomainObject.Predmet.ProtustrankaWithAdress_1">OSAM i TO d.o.o. Podsusedska Aleja 23, 10000 Zagreb</derivirana_varijabla>
  </DomainObject.Predmet.ProtustrankaWithAdress>
  <DomainObject.Predmet.ProtustrankaWithAdressOIB>
    <izvorni_sadrzaj>OSAM i TO d.o.o., OIB 09925830512, Podsusedska Aleja 23, 10000 Zagreb</izvorni_sadrzaj>
    <derivirana_varijabla naziv="DomainObject.Predmet.ProtustrankaWithAdressOIB_1">OSAM i TO d.o.o., OIB 09925830512, Podsusedska Aleja 23, 10000 Zagreb</derivirana_varijabla>
  </DomainObject.Predmet.ProtustrankaWithAdressOIB>
  <DomainObject.Predmet.ProtustrankaNazivFormated>
    <izvorni_sadrzaj>OSAM i TO d.o.o.</izvorni_sadrzaj>
    <derivirana_varijabla naziv="DomainObject.Predmet.ProtustrankaNazivFormated_1">OSAM i TO d.o.o.</derivirana_varijabla>
  </DomainObject.Predmet.ProtustrankaNazivFormated>
  <DomainObject.Predmet.ProtustrankaNazivFormatedOIB>
    <izvorni_sadrzaj>OSAM i TO d.o.o., OIB 09925830512</izvorni_sadrzaj>
    <derivirana_varijabla naziv="DomainObject.Predmet.ProtustrankaNazivFormatedOIB_1">OSAM i TO d.o.o., OIB 09925830512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OSAM i TO d.o.o. zastupanog po punomoćniku TOMISLAV ŠUNJIĆ</item>
    </izvorni_sadrzaj>
    <derivirana_varijabla naziv="DomainObject.Predmet.ProtuStrankaListFormated_1">
      <item>OSAM i TO d.o.o. zastupanog po punomoćniku TOMISLAV ŠUNJIĆ</item>
    </derivirana_varijabla>
  </DomainObject.Predmet.ProtuStrankaListFormated>
  <DomainObject.Predmet.ProtuStrankaListFormatedOIB>
    <izvorni_sadrzaj>
      <item>OSAM i TO d.o.o., OIB 09925830512 zastupanog po punomoćniku TOMISLAV ŠUNJIĆ</item>
    </izvorni_sadrzaj>
    <derivirana_varijabla naziv="DomainObject.Predmet.ProtuStrankaListFormatedOIB_1">
      <item>OSAM i TO d.o.o., OIB 09925830512 zastupanog po punomoćniku TOMISLAV ŠUNJIĆ</item>
    </derivirana_varijabla>
  </DomainObject.Predmet.ProtuStrankaListFormatedOIB>
  <DomainObject.Predmet.ProtuStrankaListFormatedWithAdress>
    <izvorni_sadrzaj>
      <item>OSAM i TO d.o.o., Podsusedska Aleja 23, 10000 Zagreb zastupanog po punomoćniku TOMISLAV ŠUNJIĆ</item>
    </izvorni_sadrzaj>
    <derivirana_varijabla naziv="DomainObject.Predmet.ProtuStrankaListFormatedWithAdress_1">
      <item>OSAM i TO d.o.o., Podsusedska Aleja 23, 10000 Zagreb zastupanog po punomoćniku TOMISLAV ŠUNJIĆ</item>
    </derivirana_varijabla>
  </DomainObject.Predmet.ProtuStrankaListFormatedWithAdress>
  <DomainObject.Predmet.ProtuStrankaListFormatedWithAdressOIB>
    <izvorni_sadrzaj>
      <item>OSAM i TO d.o.o., OIB 09925830512, Podsusedska Aleja 23, 10000 Zagreb zastupanog po punomoćniku TOMISLAV ŠUNJIĆ</item>
    </izvorni_sadrzaj>
    <derivirana_varijabla naziv="DomainObject.Predmet.ProtuStrankaListFormatedWithAdressOIB_1">
      <item>OSAM i TO d.o.o., OIB 09925830512, Podsusedska Aleja 23, 10000 Zagreb zastupanog po punomoćniku TOMISLAV ŠUNJIĆ</item>
    </derivirana_varijabla>
  </DomainObject.Predmet.ProtuStrankaListFormatedWithAdressOIB>
  <DomainObject.Predmet.ProtuStrankaListNazivFormated>
    <izvorni_sadrzaj>
      <item>OSAM i TO d.o.o.</item>
    </izvorni_sadrzaj>
    <derivirana_varijabla naziv="DomainObject.Predmet.ProtuStrankaListNazivFormated_1">
      <item>OSAM i TO d.o.o.</item>
    </derivirana_varijabla>
  </DomainObject.Predmet.ProtuStrankaListNazivFormated>
  <DomainObject.Predmet.ProtuStrankaListNazivFormatedOIB>
    <izvorni_sadrzaj>
      <item>OSAM i TO d.o.o., OIB 09925830512</item>
    </izvorni_sadrzaj>
    <derivirana_varijabla naziv="DomainObject.Predmet.ProtuStrankaListNazivFormatedOIB_1">
      <item>OSAM i TO d.o.o., OIB 09925830512</item>
    </derivirana_varijabla>
  </DomainObject.Predmet.ProtuStrankaListNazivFormatedOIB>
  <DomainObject.Predmet.OstaliListFormated>
    <izvorni_sadrzaj>
      <item>TOMISLAV ŠUNJIĆ punomoćnik sudionika u postupku OSAM i TO d.o.o.</item>
    </izvorni_sadrzaj>
    <derivirana_varijabla naziv="DomainObject.Predmet.OstaliListFormated_1">
      <item>TOMISLAV ŠUNJIĆ punomoćnik sudionika u postupku OSAM i TO d.o.o.</item>
    </derivirana_varijabla>
  </DomainObject.Predmet.OstaliListFormated>
  <DomainObject.Predmet.OstaliListFormatedOIB>
    <izvorni_sadrzaj>
      <item>TOMISLAV ŠUNJIĆ, OIB 96795782817 punomoćnik sudionika u postupku OSAM i TO d.o.o.</item>
    </izvorni_sadrzaj>
    <derivirana_varijabla naziv="DomainObject.Predmet.OstaliListFormatedOIB_1">
      <item>TOMISLAV ŠUNJIĆ, OIB 96795782817 punomoćnik sudionika u postupku OSAM i TO d.o.o.</item>
    </derivirana_varijabla>
  </DomainObject.Predmet.OstaliListFormatedOIB>
  <DomainObject.Predmet.OstaliListFormatedWithAdress>
    <izvorni_sadrzaj>
      <item>TOMISLAV ŠUNJIĆ, PODSUSEDSKA ALEJA 23, 10000 Zagreb punomoćnik sudionika u postupku OSAM i TO d.o.o.</item>
    </izvorni_sadrzaj>
    <derivirana_varijabla naziv="DomainObject.Predmet.OstaliListFormatedWithAdress_1">
      <item>TOMISLAV ŠUNJIĆ, PODSUSEDSKA ALEJA 23, 10000 Zagreb punomoćnik sudionika u postupku OSAM i TO d.o.o.</item>
    </derivirana_varijabla>
  </DomainObject.Predmet.OstaliListFormatedWithAdress>
  <DomainObject.Predmet.OstaliListFormatedWithAdressOIB>
    <izvorni_sadrzaj>
      <item>TOMISLAV ŠUNJIĆ, OIB 96795782817, PODSUSEDSKA ALEJA 23, 10000 Zagreb punomoćnik sudionika u postupku OSAM i TO d.o.o.</item>
    </izvorni_sadrzaj>
    <derivirana_varijabla naziv="DomainObject.Predmet.OstaliListFormatedWithAdressOIB_1">
      <item>TOMISLAV ŠUNJIĆ, OIB 96795782817, PODSUSEDSKA ALEJA 23, 10000 Zagreb punomoćnik sudionika u postupku OSAM i TO d.o.o.</item>
    </derivirana_varijabla>
  </DomainObject.Predmet.OstaliListFormatedWithAdressOIB>
  <DomainObject.Predmet.OstaliListNazivFormated>
    <izvorni_sadrzaj>
      <item>TOMISLAV ŠUNJIĆ</item>
    </izvorni_sadrzaj>
    <derivirana_varijabla naziv="DomainObject.Predmet.OstaliListNazivFormated_1">
      <item>TOMISLAV ŠUNJIĆ</item>
    </derivirana_varijabla>
  </DomainObject.Predmet.OstaliListNazivFormated>
  <DomainObject.Predmet.OstaliListNazivFormatedOIB>
    <izvorni_sadrzaj>
      <item>TOMISLAV ŠUNJIĆ, OIB 96795782817</item>
    </izvorni_sadrzaj>
    <derivirana_varijabla naziv="DomainObject.Predmet.OstaliListNazivFormatedOIB_1">
      <item>TOMISLAV ŠUNJIĆ, OIB 96795782817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OSAM i TO d.o.o.</izvorni_sadrzaj>
    <derivirana_varijabla naziv="DomainObject.Predmet.ProtustrankaIDrugi_1">OSAM i 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OSAM i TO d.o.o., OIB 09925830512, Podsusedska Aleja 23, 10000 Zagreb</izvorni_sadrzaj>
    <derivirana_varijabla naziv="DomainObject.Predmet.ProtustrankaIDrugiAdressOIB_1">OSAM i TO d.o.o., OIB 09925830512, Podsusedska Aleja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OSAM i TO d.o.o.</item>
      <item>FINA Regionalni centar Zagreb</item>
      <item>TOMISLAV ŠUNJIĆ</item>
    </izvorni_sadrzaj>
    <derivirana_varijabla naziv="DomainObject.Predmet.SudioniciListNaziv_1">
      <item>OSAM i TO d.o.o.</item>
      <item>FINA Regionalni centar Zagreb</item>
      <item>TOMISLAV ŠUNJIĆ</item>
    </derivirana_varijabla>
  </DomainObject.Predmet.SudioniciListNaziv>
  <DomainObject.Predmet.SudioniciListAdressOIB>
    <izvorni_sadrzaj>
      <item>OSAM i TO d.o.o., OIB 09925830512, Podsusedska Aleja 23,10000 Zagreb</item>
      <item>FINA Regionalni centar Zagreb, OIB 85821130368, Trg svibanjskih žrtava 1995. 1,10000 Zagreb</item>
      <item>TOMISLAV ŠUNJIĆ, OIB 96795782817, PODSUSEDSKA ALEJA 23,10000 Zagreb</item>
    </izvorni_sadrzaj>
    <derivirana_varijabla naziv="DomainObject.Predmet.SudioniciListAdressOIB_1">
      <item>OSAM i TO d.o.o., OIB 09925830512, Podsusedska Aleja 23,10000 Zagreb</item>
      <item>FINA Regionalni centar Zagreb, OIB 85821130368, Trg svibanjskih žrtava 1995. 1,10000 Zagreb</item>
      <item>TOMISLAV ŠUNJIĆ, OIB 96795782817, PODSUSEDSKA ALEJA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09925830512</item>
      <item>, OIB 85821130368</item>
      <item>, OIB 96795782817</item>
    </izvorni_sadrzaj>
    <derivirana_varijabla naziv="DomainObject.Predmet.SudioniciListNazivOIB_1">
      <item>, OIB 09925830512</item>
      <item>, OIB 85821130368</item>
      <item>, OIB 96795782817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7EF0E-F29D-4727-B02B-8539FE2D8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1761</properties:Characters>
  <properties:Lines>63</properties:Lines>
  <properties:Paragraphs>21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2017-03-10T09:54:00Z</cp:lastPrinted>
  <dcterms:modified xmlns:xsi="http://www.w3.org/2001/XMLSchema-instance" xsi:type="dcterms:W3CDTF">2017-03-10T09:55:00Z</dcterms:modified>
  <cp:revision>51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