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EE2AB0" w:rsidRPr="00EE2AB0">
        <w:tc>
          <w:tcPr>
            <w:tcW w:type="dxa" w:w="2829"/>
            <w:shd w:fill="auto" w:color="auto" w:val="clear"/>
          </w:tcPr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E2AB0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EE2AB0">
            <w:pPr>
              <w:spacing w:before="120"/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EE2AB0">
            <w:pPr>
              <w:jc w:val="center"/>
              <w:rPr>
                <w:sz w:val="24"/>
                <w:szCs w:val="24"/>
              </w:rPr>
            </w:pPr>
            <w:r w:rsidRPr="00EE2AB0">
              <w:rPr>
                <w:sz w:val="24"/>
                <w:szCs w:val="24"/>
              </w:rPr>
              <w:t>Varaždin, Braće Radić 2</w:t>
            </w:r>
          </w:p>
        </w:tc>
      </w:tr>
    </w:tbl>
    <w:p w14:textId="476ce17" w14:paraId="476ce17" w:rsidRDefault="004A4095" w:rsidP="004A4095" w:rsidR="0026399D" w:rsidRPr="00EE2AB0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637AE3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637AE3" w:rsidRPr="00637AE3">
        <w:rPr>
          <w:sz w:val="24"/>
          <w:szCs w:val="24"/>
        </w:rPr>
        <w:t>ISE d.o.o., Ulica Moše Pijade 6, Otok Virje, 42208 Cestica</w:t>
      </w:r>
      <w:r w:rsidR="00C675E7" w:rsidRPr="00637AE3">
        <w:rPr>
          <w:sz w:val="24"/>
          <w:szCs w:val="24"/>
        </w:rPr>
        <w:t xml:space="preserve">, </w:t>
      </w:r>
      <w:r w:rsidR="005D6978" w:rsidRPr="00637AE3">
        <w:rPr>
          <w:sz w:val="24"/>
          <w:szCs w:val="24"/>
        </w:rPr>
        <w:t xml:space="preserve">OIB: </w:t>
      </w:r>
      <w:r w:rsidR="00637AE3" w:rsidRPr="00637AE3">
        <w:rPr>
          <w:sz w:val="24"/>
          <w:szCs w:val="24"/>
        </w:rPr>
        <w:t>49500848263</w:t>
      </w:r>
      <w:r w:rsidR="00CB6DAF" w:rsidRPr="00637AE3">
        <w:rPr>
          <w:sz w:val="24"/>
          <w:szCs w:val="24"/>
        </w:rPr>
        <w:t xml:space="preserve">, </w:t>
      </w:r>
      <w:r w:rsidR="00637AE3" w:rsidRPr="00637AE3">
        <w:rPr>
          <w:sz w:val="24"/>
          <w:szCs w:val="24"/>
        </w:rPr>
        <w:t>25. listopada</w:t>
      </w:r>
      <w:r w:rsidR="0055777B" w:rsidRPr="00637AE3">
        <w:rPr>
          <w:sz w:val="24"/>
          <w:szCs w:val="24"/>
        </w:rPr>
        <w:t xml:space="preserve"> </w:t>
      </w:r>
      <w:r w:rsidR="00760E6B" w:rsidRPr="00637AE3">
        <w:rPr>
          <w:sz w:val="24"/>
          <w:szCs w:val="24"/>
        </w:rPr>
        <w:t>2018</w:t>
      </w:r>
      <w:r w:rsidR="00CB6DAF" w:rsidRPr="00637AE3">
        <w:rPr>
          <w:sz w:val="24"/>
          <w:szCs w:val="24"/>
        </w:rPr>
        <w:t xml:space="preserve">.               </w:t>
      </w:r>
    </w:p>
    <w:p w:rsidRDefault="000343FA" w:rsidP="000343FA" w:rsidR="0026399D" w:rsidRPr="00637AE3">
      <w:p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</w:rPr>
        <w:t xml:space="preserve">           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637AE3" w:rsidRPr="00637AE3">
        <w:rPr>
          <w:sz w:val="24"/>
          <w:szCs w:val="24"/>
        </w:rPr>
        <w:t>ISE d.o.o.</w:t>
      </w:r>
      <w:r w:rsidR="00637AE3">
        <w:rPr>
          <w:sz w:val="24"/>
          <w:szCs w:val="24"/>
        </w:rPr>
        <w:t>, Ulica Moše Pijade 6, Otok Virje, 42208 Cestica</w:t>
      </w:r>
      <w:r w:rsidR="00637AE3" w:rsidRPr="00EE2AB0">
        <w:rPr>
          <w:sz w:val="24"/>
          <w:szCs w:val="24"/>
        </w:rPr>
        <w:t xml:space="preserve">, OIB: </w:t>
      </w:r>
      <w:r w:rsidR="00637AE3" w:rsidRPr="00637AE3">
        <w:rPr>
          <w:sz w:val="24"/>
          <w:szCs w:val="24"/>
        </w:rPr>
        <w:t>49500848263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637AE3" w:rsidP="00760E6B" w:rsidR="0026399D" w:rsidRPr="00EE2AB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14. studenog</w:t>
      </w:r>
      <w:r w:rsidR="00760E6B" w:rsidRPr="00EE2AB0">
        <w:rPr>
          <w:b/>
          <w:sz w:val="24"/>
          <w:szCs w:val="24"/>
          <w:lang w:val="hr-HR"/>
        </w:rPr>
        <w:t xml:space="preserve"> 2018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>
        <w:rPr>
          <w:b/>
          <w:sz w:val="24"/>
          <w:szCs w:val="24"/>
          <w:lang w:val="hr-HR"/>
        </w:rPr>
        <w:t>9:00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637AE3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637AE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  <w:lang w:val="hr-HR"/>
        </w:rPr>
        <w:t xml:space="preserve">predlagatelj FINANCIJSKA AGENCIJA, </w:t>
      </w:r>
      <w:r w:rsidRPr="00637AE3">
        <w:rPr>
          <w:sz w:val="24"/>
          <w:szCs w:val="24"/>
        </w:rPr>
        <w:t>Podružnica Varaždin, A. Cesarca 2</w:t>
      </w:r>
    </w:p>
    <w:p w:rsidRDefault="00637AE3" w:rsidP="008C03AF" w:rsidR="00C675E7" w:rsidRPr="00637AE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  <w:lang w:val="hr-HR"/>
        </w:rPr>
        <w:t>predsjednik uprave</w:t>
      </w:r>
      <w:r w:rsidR="0026399D" w:rsidRPr="00637AE3">
        <w:rPr>
          <w:sz w:val="24"/>
          <w:szCs w:val="24"/>
          <w:lang w:val="hr-HR"/>
        </w:rPr>
        <w:t xml:space="preserve"> dužnika, </w:t>
      </w:r>
      <w:r w:rsidRPr="00637AE3">
        <w:rPr>
          <w:sz w:val="24"/>
          <w:szCs w:val="24"/>
        </w:rPr>
        <w:t>Vladimir Mrkša iz Zagreba, Dolčić 15</w:t>
      </w:r>
    </w:p>
    <w:p w:rsidRDefault="00637AE3" w:rsidP="00570C6D" w:rsidR="00C675E7" w:rsidRPr="00637AE3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637AE3">
        <w:rPr>
          <w:sz w:val="24"/>
          <w:szCs w:val="24"/>
          <w:lang w:val="hr-HR"/>
        </w:rPr>
        <w:t xml:space="preserve">Erste &amp; Steiermarkische bank d.d., </w:t>
      </w:r>
      <w:r w:rsidRPr="00637AE3">
        <w:rPr>
          <w:rStyle w:val="st1"/>
          <w:sz w:val="24"/>
          <w:szCs w:val="24"/>
        </w:rPr>
        <w:t xml:space="preserve">Jadranski trg 3A, 51000 Rijeka </w:t>
      </w: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BA32E8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Nalaže se </w:t>
      </w:r>
      <w:r w:rsidR="00637AE3" w:rsidRPr="00637AE3">
        <w:rPr>
          <w:sz w:val="24"/>
          <w:szCs w:val="24"/>
          <w:lang w:val="hr-HR"/>
        </w:rPr>
        <w:t>predsjednik</w:t>
      </w:r>
      <w:r w:rsidR="00637AE3">
        <w:rPr>
          <w:sz w:val="24"/>
          <w:szCs w:val="24"/>
          <w:lang w:val="hr-HR"/>
        </w:rPr>
        <w:t>u</w:t>
      </w:r>
      <w:r w:rsidR="00637AE3" w:rsidRPr="00637AE3">
        <w:rPr>
          <w:sz w:val="24"/>
          <w:szCs w:val="24"/>
          <w:lang w:val="hr-HR"/>
        </w:rPr>
        <w:t xml:space="preserve"> uprave dužnika</w:t>
      </w:r>
      <w:r w:rsidR="00637AE3" w:rsidRPr="00637AE3">
        <w:rPr>
          <w:sz w:val="24"/>
          <w:szCs w:val="24"/>
        </w:rPr>
        <w:t xml:space="preserve"> ISE d.o.o.</w:t>
      </w:r>
      <w:r w:rsidR="00637AE3">
        <w:rPr>
          <w:sz w:val="24"/>
          <w:szCs w:val="24"/>
        </w:rPr>
        <w:t xml:space="preserve">, </w:t>
      </w:r>
      <w:r w:rsidR="00637AE3" w:rsidRPr="00637AE3">
        <w:rPr>
          <w:sz w:val="24"/>
          <w:szCs w:val="24"/>
        </w:rPr>
        <w:t>Vladimir</w:t>
      </w:r>
      <w:r w:rsidR="00637AE3">
        <w:rPr>
          <w:sz w:val="24"/>
          <w:szCs w:val="24"/>
        </w:rPr>
        <w:t>u</w:t>
      </w:r>
      <w:r w:rsidR="00637AE3" w:rsidRPr="00637AE3">
        <w:rPr>
          <w:sz w:val="24"/>
          <w:szCs w:val="24"/>
        </w:rPr>
        <w:t xml:space="preserve"> Mrkša iz Zagreba, Dolčić 15</w:t>
      </w:r>
      <w:r w:rsidR="00BA32E8" w:rsidRPr="00637AE3">
        <w:rPr>
          <w:sz w:val="24"/>
          <w:szCs w:val="24"/>
        </w:rPr>
        <w:t xml:space="preserve">, OIB: </w:t>
      </w:r>
      <w:r w:rsidR="00637AE3" w:rsidRPr="00637AE3">
        <w:rPr>
          <w:sz w:val="24"/>
          <w:szCs w:val="24"/>
        </w:rPr>
        <w:t>86441113443</w:t>
      </w:r>
      <w:r w:rsidR="0026399D" w:rsidRPr="00EE2AB0">
        <w:rPr>
          <w:sz w:val="24"/>
          <w:szCs w:val="24"/>
          <w:lang w:val="hr-HR"/>
        </w:rPr>
        <w:t xml:space="preserve"> 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637AE3">
        <w:t>6. rujna</w:t>
      </w:r>
      <w:r w:rsidR="00EA4141" w:rsidRPr="00EE2AB0">
        <w:t xml:space="preserve"> 2018</w:t>
      </w:r>
      <w:r w:rsidR="005D6978" w:rsidRPr="00EE2AB0">
        <w:t xml:space="preserve">. u Očevidniku redoslijeda osnova za plaćanje ima evidentirane neizvršene osnove za plaćanje u neprekinutom razdoblju od 120 dana u </w:t>
      </w:r>
      <w:r w:rsidR="005D6978" w:rsidRPr="00EE2AB0">
        <w:lastRenderedPageBreak/>
        <w:t xml:space="preserve">ukupnom iznosu od </w:t>
      </w:r>
      <w:r w:rsidR="00637AE3">
        <w:t>13.113,06</w:t>
      </w:r>
      <w:r w:rsidR="00BA32E8">
        <w:t xml:space="preserve"> </w:t>
      </w:r>
      <w:r w:rsidR="005D6978" w:rsidRPr="00EE2AB0">
        <w:t xml:space="preserve">kn te da dužnik ima </w:t>
      </w:r>
      <w:r w:rsidR="00637AE3">
        <w:t>1 zaposlenog</w:t>
      </w:r>
      <w:r w:rsidRPr="00EE2AB0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637AE3">
        <w:rPr>
          <w:sz w:val="24"/>
          <w:szCs w:val="24"/>
          <w:lang w:val="hr-HR"/>
        </w:rPr>
        <w:t>25. listopada</w:t>
      </w:r>
      <w:r w:rsidR="0055777B" w:rsidRPr="00EE2AB0">
        <w:rPr>
          <w:sz w:val="24"/>
          <w:szCs w:val="24"/>
          <w:lang w:val="hr-HR"/>
        </w:rPr>
        <w:t xml:space="preserve"> </w:t>
      </w:r>
      <w:r w:rsidR="00570C6D" w:rsidRPr="00EE2AB0">
        <w:rPr>
          <w:sz w:val="24"/>
          <w:szCs w:val="24"/>
          <w:lang w:val="hr-HR"/>
        </w:rPr>
        <w:t>2018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81D99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rješenja po</w:t>
      </w:r>
      <w:r w:rsidR="002954B8">
        <w:rPr>
          <w:sz w:val="24"/>
          <w:szCs w:val="24"/>
          <w:lang w:val="hr-HR"/>
        </w:rPr>
        <w:t>sebna žalba nije dopuštena</w:t>
      </w:r>
      <w:r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637AE3" w:rsidP="00637AE3" w:rsidR="00637AE3" w:rsidRPr="00637AE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  <w:lang w:val="hr-HR"/>
        </w:rPr>
        <w:t xml:space="preserve">predlagatelj FINANCIJSKA AGENCIJA, </w:t>
      </w:r>
      <w:r w:rsidRPr="00637AE3">
        <w:rPr>
          <w:sz w:val="24"/>
          <w:szCs w:val="24"/>
        </w:rPr>
        <w:t>Podružnica Varaždin, A. Cesarca 2</w:t>
      </w:r>
    </w:p>
    <w:p w:rsidRDefault="00637AE3" w:rsidP="00637AE3" w:rsidR="00637AE3" w:rsidRPr="00637AE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637AE3">
        <w:rPr>
          <w:sz w:val="24"/>
          <w:szCs w:val="24"/>
          <w:lang w:val="hr-HR"/>
        </w:rPr>
        <w:t xml:space="preserve">predsjednik uprave dužnika, </w:t>
      </w:r>
      <w:r w:rsidRPr="00637AE3">
        <w:rPr>
          <w:sz w:val="24"/>
          <w:szCs w:val="24"/>
        </w:rPr>
        <w:t>Vladimir Mrkša iz Zagreba, Dolčić 15</w:t>
      </w:r>
    </w:p>
    <w:p w:rsidRDefault="00637AE3" w:rsidP="00637AE3" w:rsidR="00637AE3" w:rsidRPr="00637AE3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637AE3">
        <w:rPr>
          <w:sz w:val="24"/>
          <w:szCs w:val="24"/>
          <w:lang w:val="hr-HR"/>
        </w:rPr>
        <w:t xml:space="preserve">Erste &amp; Steiermarkische bank d.d., </w:t>
      </w:r>
      <w:r w:rsidRPr="00637AE3">
        <w:rPr>
          <w:rStyle w:val="st1"/>
          <w:sz w:val="24"/>
          <w:szCs w:val="24"/>
        </w:rPr>
        <w:t xml:space="preserve">Jadranski trg 3A, 51000 Rijeka </w:t>
      </w:r>
    </w:p>
    <w:p w:rsidRDefault="0055777B" w:rsidP="00BA32E8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BA6CA6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D18" w:rsidR="00697D18">
      <w:r>
        <w:separator/>
      </w:r>
    </w:p>
  </w:endnote>
  <w:endnote w:id="0" w:type="continuationSeparator">
    <w:p w:rsidRDefault="00697D18" w:rsidR="00697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D18" w:rsidR="00697D18">
      <w:r>
        <w:separator/>
      </w:r>
    </w:p>
  </w:footnote>
  <w:footnote w:id="0" w:type="continuationSeparator">
    <w:p w:rsidRDefault="00697D18" w:rsidR="00697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D81D99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8C03AF" w:rsidP="008C03AF" w:rsidR="008C03AF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637AE3">
      <w:rPr>
        <w:sz w:val="24"/>
        <w:szCs w:val="24"/>
        <w:lang w:val="hr-HR"/>
      </w:rPr>
      <w:t>352</w:t>
    </w:r>
    <w:r>
      <w:rPr>
        <w:sz w:val="24"/>
        <w:szCs w:val="24"/>
        <w:lang w:val="hr-HR"/>
      </w:rPr>
      <w:t>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99" w:rsidRPr="00D81D9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637AE3">
      <w:rPr>
        <w:sz w:val="24"/>
        <w:szCs w:val="24"/>
        <w:lang w:val="hr-HR"/>
      </w:rPr>
      <w:t>352</w:t>
    </w:r>
    <w:r w:rsidR="008C03AF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954B8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37AE3"/>
    <w:rsid w:val="006424F4"/>
    <w:rsid w:val="00643F7D"/>
    <w:rsid w:val="00676E82"/>
    <w:rsid w:val="00697D18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32E8"/>
    <w:rsid w:val="00BA5BE4"/>
    <w:rsid w:val="00BA6CA6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1D99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1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1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ISE društvo s ograničenom odgovornošću za proizvodnju, trgovinu i usluge zastupanog po punomoćniku Vladimir Mrkša</izvorni_sadrzaj>
    <derivirana_varijabla naziv="DomainObject.Predmet.ProtustrankaFormated_1">  ISE društvo s ograničenom odgovornošću za proizvodnju, trgovinu i usluge zastupanog po punomoćniku Vladimir Mrkša</derivirana_varijabla>
  </DomainObject.Predmet.ProtustrankaFormated>
  <DomainObject.Predmet.ProtustrankaFormatedOIB>
    <izvorni_sadrzaj>  ISE društvo s ograničenom odgovornošću za proizvodnju, trgovinu i usluge, OIB 49500848263 zastupanog po punomoćniku Vladimir Mrkša</izvorni_sadrzaj>
    <derivirana_varijabla naziv="DomainObject.Predmet.ProtustrankaFormatedOIB_1">  ISE društvo s ograničenom odgovornošću za proizvodnju, trgovinu i usluge, OIB 49500848263 zastupanog po punomoćniku Vladimir Mrkša</derivirana_varijabla>
  </DomainObject.Predmet.ProtustrankaFormatedOIB>
  <DomainObject.Predmet.ProtustrankaFormatedWithAdress>
    <izvorni_sadrzaj> ISE društvo s ograničenom odgovornošću za proizvodnju, trgovinu i usluge, Ulica Moše Pijade 6, 42208 Otok Virje zastupanog po punomoćniku Vladimir Mrkša</izvorni_sadrzaj>
    <derivirana_varijabla naziv="DomainObject.Predmet.ProtustrankaFormatedWithAdress_1"> ISE društvo s ograničenom odgovornošću za proizvodnju, trgovinu i usluge, Ulica Moše Pijade 6, 42208 Otok Virje zastupanog po punomoćniku Vladimir Mrkša</derivirana_varijabla>
  </DomainObject.Predmet.ProtustrankaFormatedWithAdress>
  <DomainObject.Predmet.ProtustrankaFormatedWithAdressOIB>
    <izvorni_sadrzaj> ISE društvo s ograničenom odgovornošću za proizvodnju, trgovinu i usluge, OIB 49500848263, Ulica Moše Pijade 6, 42208 Otok Virje zastupanog po punomoćniku Vladimir Mrkša</izvorni_sadrzaj>
    <derivirana_varijabla naziv="DomainObject.Predmet.ProtustrankaFormatedWithAdressOIB_1"> ISE društvo s ograničenom odgovornošću za proizvodnju, trgovinu i usluge, OIB 49500848263, Ulica Moše Pijade 6, 42208 Otok Virje zastupanog po punomoćniku Vladimir Mrkša</derivirana_varijabla>
  </DomainObject.Predmet.ProtustrankaFormatedWithAdressOIB>
  <DomainObject.Predmet.ProtustrankaWithAdress>
    <izvorni_sadrzaj>ISE društvo s ograničenom odgovornošću za proizvodnju, trgovinu i usluge Ulica Moše Pijade 6, 42208 Otok Virje</izvorni_sadrzaj>
    <derivirana_varijabla naziv="DomainObject.Predmet.ProtustrankaWithAdress_1">ISE društvo s ograničenom odgovornošću za proizvodnju, trgovinu i usluge Ulica Moše Pijade 6, 42208 Otok Virje</derivirana_varijabla>
  </DomainObject.Predmet.ProtustrankaWithAdress>
  <DomainObject.Predmet.ProtustrankaWithAdressOIB>
    <izvorni_sadrzaj>ISE društvo s ograničenom odgovornošću za proizvodnju, trgovinu i usluge, OIB 49500848263, Ulica Moše Pijade 6, 42208 Otok Virje</izvorni_sadrzaj>
    <derivirana_varijabla naziv="DomainObject.Predmet.ProtustrankaWithAdressOIB_1">ISE društvo s ograničenom odgovornošću za proizvodnju, trgovinu i usluge, OIB 49500848263, Ulica Moše Pijade 6, 42208 Otok Virje</derivirana_varijabla>
  </DomainObject.Predmet.ProtustrankaWithAdressOIB>
  <DomainObject.Predmet.ProtustrankaNazivFormated>
    <izvorni_sadrzaj>ISE društvo s ograničenom odgovornošću za proizvodnju, trgovinu i usluge</izvorni_sadrzaj>
    <derivirana_varijabla naziv="DomainObject.Predmet.ProtustrankaNazivFormated_1">ISE društvo s ograničenom odgovornošću za proizvodnju, trgovinu i usluge</derivirana_varijabla>
  </DomainObject.Predmet.ProtustrankaNazivFormated>
  <DomainObject.Predmet.ProtustrankaNazivFormatedOIB>
    <izvorni_sadrzaj>ISE društvo s ograničenom odgovornošću za proizvodnju, trgovinu i usluge, OIB 49500848263</izvorni_sadrzaj>
    <derivirana_varijabla naziv="DomainObject.Predmet.ProtustrankaNazivFormatedOIB_1">ISE društvo s ograničenom odgovornošću za proizvodnju, trgovinu i usluge, OIB 49500848263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13113.06</izvorni_sadrzaj>
    <derivirana_varijabla naziv="DomainObject.Predmet.TrenutnaVrijednost_1">13113.06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ISE društvo s ograničenom odgovornošću za proizvodnju, trgovinu i usluge zastupanog po punomoćniku Vladimir Mrkša</item>
    </izvorni_sadrzaj>
    <derivirana_varijabla naziv="DomainObject.Predmet.ProtuStrankaListFormated_1">
      <item>ISE društvo s ograničenom odgovornošću za proizvodnju, trgovinu i usluge zastupanog po punomoćniku Vladimir Mrkša</item>
    </derivirana_varijabla>
  </DomainObject.Predmet.ProtuStrankaListFormated>
  <DomainObject.Predmet.ProtuStrankaListFormatedOIB>
    <izvorni_sadrzaj>
      <item>ISE društvo s ograničenom odgovornošću za proizvodnju, trgovinu i usluge, OIB 49500848263 zastupanog po punomoćniku Vladimir Mrkša</item>
    </izvorni_sadrzaj>
    <derivirana_varijabla naziv="DomainObject.Predmet.ProtuStrankaListFormatedOIB_1">
      <item>ISE društvo s ograničenom odgovornošću za proizvodnju, trgovinu i usluge, OIB 49500848263 zastupanog po punomoćniku Vladimir Mrkša</item>
    </derivirana_varijabla>
  </DomainObject.Predmet.ProtuStrankaListFormatedOIB>
  <DomainObject.Predmet.ProtuStrankaListFormatedWithAdress>
    <izvorni_sadrzaj>
      <item>ISE društvo s ograničenom odgovornošću za proizvodnju, trgovinu i usluge, Ulica Moše Pijade 6, 42208 Otok Virje zastupanog po punomoćniku Vladimir Mrkša</item>
    </izvorni_sadrzaj>
    <derivirana_varijabla naziv="DomainObject.Predmet.ProtuStrankaListFormatedWithAdress_1">
      <item>ISE društvo s ograničenom odgovornošću za proizvodnju, trgovinu i usluge, Ulica Moše Pijade 6, 42208 Otok Virje zastupanog po punomoćniku Vladimir Mrkša</item>
    </derivirana_varijabla>
  </DomainObject.Predmet.ProtuStrankaListFormatedWithAdress>
  <DomainObject.Predmet.ProtuStrankaListFormatedWithAdressOIB>
    <izvorni_sadrzaj>
      <item>ISE društvo s ograničenom odgovornošću za proizvodnju, trgovinu i usluge, OIB 49500848263, Ulica Moše Pijade 6, 42208 Otok Virje zastupanog po punomoćniku Vladimir Mrkša</item>
    </izvorni_sadrzaj>
    <derivirana_varijabla naziv="DomainObject.Predmet.ProtuStrankaListFormatedWithAdressOIB_1">
      <item>ISE društvo s ograničenom odgovornošću za proizvodnju, trgovinu i usluge, OIB 49500848263, Ulica Moše Pijade 6, 42208 Otok Virje zastupanog po punomoćniku Vladimir Mrkša</item>
    </derivirana_varijabla>
  </DomainObject.Predmet.ProtuStrankaListFormatedWithAdressOIB>
  <DomainObject.Predmet.ProtuStrankaListNazivFormated>
    <izvorni_sadrzaj>
      <item>ISE društvo s ograničenom odgovornošću za proizvodnju, trgovinu i usluge</item>
    </izvorni_sadrzaj>
    <derivirana_varijabla naziv="DomainObject.Predmet.ProtuStrankaListNazivFormated_1">
      <item>ISE društvo s ograničenom odgovornošću za proizvodnju, trgovinu i usluge</item>
    </derivirana_varijabla>
  </DomainObject.Predmet.ProtuStrankaListNazivFormated>
  <DomainObject.Predmet.ProtuStrankaListNazivFormatedOIB>
    <izvorni_sadrzaj>
      <item>ISE društvo s ograničenom odgovornošću za proizvodnju, trgovinu i usluge, OIB 49500848263</item>
    </izvorni_sadrzaj>
    <derivirana_varijabla naziv="DomainObject.Predmet.ProtuStrankaListNazivFormatedOIB_1">
      <item>ISE društvo s ograničenom odgovornošću za proizvodnju, trgovinu i usluge, OIB 49500848263</item>
    </derivirana_varijabla>
  </DomainObject.Predmet.ProtuStrankaListNazivFormatedOIB>
  <DomainObject.Predmet.OstaliListFormated>
    <izvorni_sadrzaj>
      <item>Sudski registar</item>
      <item>Vladimir Mrkša punomoćnik sudionika u postupku ISE društvo s ograničenom odgovornošću za proizvodnju, trgovinu i usluge</item>
      <item>e-Oglasna</item>
    </izvorni_sadrzaj>
    <derivirana_varijabla naziv="DomainObject.Predmet.OstaliListFormated_1">
      <item>Sudski registar</item>
      <item>Vladimir Mrkša punomoćnik sudionika u postupku ISE društvo s ograničenom odgovornošću za proizvodnju, trgovinu i usluge</item>
      <item>e-Oglasna</item>
    </derivirana_varijabla>
  </DomainObject.Predmet.OstaliListFormated>
  <DomainObject.Predmet.OstaliListFormatedOIB>
    <izvorni_sadrzaj>
      <item>Sudski registar</item>
      <item>Vladimir Mrkša, OIB 86441113443 punomoćnik sudionika u postupku ISE društvo s ograničenom odgovornošću za proizvodnju, trgovinu i usluge</item>
      <item>e-Oglasna</item>
    </izvorni_sadrzaj>
    <derivirana_varijabla naziv="DomainObject.Predmet.OstaliListFormatedOIB_1">
      <item>Sudski registar</item>
      <item>Vladimir Mrkša, OIB 86441113443 punomoćnik sudionika u postupku ISE društvo s ograničenom odgovornošću za proizvodnju, trgovinu i usluge</item>
      <item>e-Oglasna</item>
    </derivirana_varijabla>
  </DomainObject.Predmet.OstaliListFormatedOIB>
  <DomainObject.Predmet.OstaliListFormatedWithAdress>
    <izvorni_sadrzaj>
      <item>Sudski registar</item>
      <item>Vladimir Mrkša, Dolčić 15, 10000 Zagreb punomoćnik sudionika u postupku ISE društvo s ograničenom odgovornošću za proizvodnju, trgovinu i usluge</item>
      <item>e-Oglasna</item>
    </izvorni_sadrzaj>
    <derivirana_varijabla naziv="DomainObject.Predmet.OstaliListFormatedWithAdress_1">
      <item>Sudski registar</item>
      <item>Vladimir Mrkša, Dolčić 15, 10000 Zagreb punomoćnik sudionika u postupku ISE društvo s ograničenom odgovornošću za proizvodnju, trgovinu i usluge</item>
      <item>e-Oglasna</item>
    </derivirana_varijabla>
  </DomainObject.Predmet.OstaliListFormatedWithAdress>
  <DomainObject.Predmet.OstaliListFormatedWithAdressOIB>
    <izvorni_sadrzaj>
      <item>Sudski registar</item>
      <item>Vladimir Mrkša, OIB 86441113443, Dolčić 15, 10000 Zagreb punomoćnik sudionika u postupku ISE društvo s ograničenom odgovornošću za proizvodnju, trgovinu i usluge</item>
      <item>e-Oglasna</item>
    </izvorni_sadrzaj>
    <derivirana_varijabla naziv="DomainObject.Predmet.OstaliListFormatedWithAdressOIB_1">
      <item>Sudski registar</item>
      <item>Vladimir Mrkša, OIB 86441113443, Dolčić 15, 10000 Zagreb punomoćnik sudionika u postupku ISE društvo s ograničenom odgovornošću za proizvodnju, trgovinu i usluge</item>
      <item>e-Oglasna</item>
    </derivirana_varijabla>
  </DomainObject.Predmet.OstaliListFormatedWithAdressOIB>
  <DomainObject.Predmet.OstaliListNazivFormated>
    <izvorni_sadrzaj>
      <item>Sudski registar</item>
      <item>Vladimir Mrkša</item>
      <item>e-Oglasna</item>
    </izvorni_sadrzaj>
    <derivirana_varijabla naziv="DomainObject.Predmet.OstaliListNazivFormated_1">
      <item>Sudski registar</item>
      <item>Vladimir Mrkša</item>
      <item>e-Oglasna</item>
    </derivirana_varijabla>
  </DomainObject.Predmet.OstaliListNazivFormated>
  <DomainObject.Predmet.OstaliListNazivFormatedOIB>
    <izvorni_sadrzaj>
      <item>Sudski registar</item>
      <item>Vladimir Mrkša, OIB 86441113443</item>
      <item>e-Oglasna</item>
    </izvorni_sadrzaj>
    <derivirana_varijabla naziv="DomainObject.Predmet.OstaliListNazivFormatedOIB_1">
      <item>Sudski registar</item>
      <item>Vladimir Mrkša, OIB 86441113443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ISE društvo s ograničenom odgovornošću za proizvodnju, trgovinu i usluge</izvorni_sadrzaj>
    <derivirana_varijabla naziv="DomainObject.Predmet.ProtustrankaIDrugi_1">ISE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ISE društvo s ograničenom odgovornošću za proizvodnju, trgovinu i usluge, OIB 49500848263, Ulica Moše Pijade 6, 42208 Otok Virje</izvorni_sadrzaj>
    <derivirana_varijabla naziv="DomainObject.Predmet.ProtustrankaIDrugiAdressOIB_1">ISE društvo s ograničenom odgovornošću za proizvodnju, trgovinu i usluge, OIB 49500848263, Ulica Moše Pijade 6,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ISE društvo s ograničenom odgovornošću za proizvodnju, trgovinu i usluge</item>
      <item>Sudski registar</item>
      <item>Vladimir Mrkša</item>
      <item>e-Oglasna</item>
    </izvorni_sadrzaj>
    <derivirana_varijabla naziv="DomainObject.Predmet.SudioniciListNaziv_1">
      <item>Financijska agencija</item>
      <item>ISE društvo s ograničenom odgovornošću za proizvodnju, trgovinu i usluge</item>
      <item>Sudski registar</item>
      <item>Vladimir Mrkša</item>
      <item>e-Oglasna</item>
    </derivirana_varijabla>
  </DomainObject.Predmet.SudioniciListNaziv>
  <DomainObject.Predmet.SudioniciListAdressOIB>
    <izvorni_sadrzaj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izvorni_sadrzaj>
    <derivirana_varijabla naziv="DomainObject.Predmet.SudioniciListAdressOIB_1"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49500848263</item>
      <item>, OIB null</item>
      <item>, OIB 86441113443</item>
      <item>, OIB null</item>
    </izvorni_sadrzaj>
    <derivirana_varijabla naziv="DomainObject.Predmet.SudioniciListNazivOIB_1">
      <item>, OIB 85821130368</item>
      <item>, OIB 49500848263</item>
      <item>, OIB null</item>
      <item>, OIB 86441113443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EF6E2-30F3-4CF6-A60D-009040AE4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405</properties:Words>
  <properties:Characters>2113</properties:Characters>
  <properties:Lines>71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2018-07-06T06:10:00Z</cp:lastPrinted>
  <dcterms:modified xmlns:xsi="http://www.w3.org/2001/XMLSchema-instance" xsi:type="dcterms:W3CDTF">2018-10-25T11:59:00Z</dcterms:modified>
  <cp:revision>10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(St-352-18-3 Rješenje-pokreće se prethodni postupak ISE d.o.o.-25.10.18..docx)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