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b546" w14:paraId="374b546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A4689C">
        <w:t>3255/16-</w:t>
      </w:r>
      <w:r w:rsidR="00231C9E">
        <w:t>11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A4689C" w:rsidP="00A4689C" w:rsidR="00A4689C" w:rsidRPr="00A4689C">
      <w:pPr>
        <w:jc w:val="both"/>
      </w:pPr>
      <w:r>
        <w:tab/>
      </w:r>
      <w:r w:rsidRPr="00A4689C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SOVULJ-KIKO d.o.o., OIB: 616357</w:t>
      </w:r>
      <w:r>
        <w:t>77544, Zagreb, Baburičina 14, 28</w:t>
      </w:r>
      <w:r w:rsidRPr="00A4689C">
        <w:t xml:space="preserve">. </w:t>
      </w:r>
      <w:r>
        <w:t>rujna</w:t>
      </w:r>
      <w:r w:rsidRPr="00A4689C">
        <w:t xml:space="preserve"> 2017.,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4689C" w:rsidRPr="00A4689C">
        <w:t>SOVULJ-KIKO d.o.o., OIB: 61635777544, Zagreb, Baburičina 14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4689C">
        <w:t>3255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A4689C" w:rsidP="00A4689C" w:rsidR="00A4689C">
      <w:pPr>
        <w:ind w:firstLine="708"/>
        <w:jc w:val="both"/>
      </w:pPr>
      <w:r>
        <w:t>Financijska agencija, Regionalni centar Zagreb, podnijela je ovom sudu prijedlog za otvaranje stečajnog postupka nad dužnikom SOVULJ-KIKO d.o.o., OIB: 61635777544, Zagreb, Baburičina 14, na temelju čl. 444. stavka 2. Stečajnog zakona („Narodne novine“ broj 71/15, dalje: SZ).</w:t>
      </w:r>
    </w:p>
    <w:p w:rsidRDefault="00A4689C" w:rsidP="00A4689C" w:rsidR="00A4689C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184 dana, u ukupnom iznosu od 8.900,18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A79A5">
        <w:t>2</w:t>
      </w:r>
      <w:r w:rsidR="00A4689C">
        <w:t>9</w:t>
      </w:r>
      <w:r w:rsidR="005A79A5">
        <w:t xml:space="preserve">. </w:t>
      </w:r>
      <w:r w:rsidR="00A4689C">
        <w:t>kolovoza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721F9F" w:rsidR="0097047A" w:rsidRPr="00184012">
      <w:pPr>
        <w:ind w:firstLine="708"/>
        <w:jc w:val="both"/>
      </w:pPr>
      <w:r w:rsidRPr="00184012">
        <w:lastRenderedPageBreak/>
        <w:t xml:space="preserve">Na ročištu </w:t>
      </w:r>
      <w:r w:rsidR="00FF62A0" w:rsidRPr="00184012">
        <w:t xml:space="preserve">radi očitovanja o prijedlogu za otvaranje stečajnog postupka održanom </w:t>
      </w:r>
      <w:r w:rsidR="00A4689C">
        <w:t>27</w:t>
      </w:r>
      <w:r w:rsidR="005A79A5">
        <w:t xml:space="preserve">. </w:t>
      </w:r>
      <w:r w:rsidR="00A4689C">
        <w:t>rujna</w:t>
      </w:r>
      <w:r w:rsidR="005A79A5">
        <w:t xml:space="preserve"> 2017</w:t>
      </w:r>
      <w:r w:rsidR="00FF62A0" w:rsidRPr="00184012">
        <w:t xml:space="preserve">. zastupnica po zakonu dužnika </w:t>
      </w:r>
      <w:r w:rsidR="00A4689C">
        <w:t>Đurđica Sovulj</w:t>
      </w:r>
      <w:r w:rsidR="00FF62A0" w:rsidRPr="00184012">
        <w:t xml:space="preserve"> izjavila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A4689C" w:rsidRPr="00A4689C">
        <w:t>dužnikom SOVULJ-KIKO d.o.o., OIB: 61635777544, Zagreb, Baburičina 14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 xml:space="preserve">Na istom ročištu spojeno je ročište radi očitovanja o prijedlogu za otvaranje stečajnog postupka sa ročištem radi rasprave o uvjetima za otvaranje stečajnog postupka te je zastupnica po zakonu dužnika izjavila </w:t>
      </w:r>
      <w:r w:rsidR="004A03AB">
        <w:t>da dužnik nema imovine, kako pokretnina tako ni nekretnina</w:t>
      </w:r>
      <w:r w:rsidR="00A4689C">
        <w:t>, da postoje novčane tražbine, ali su iste zbog zastare ili stečaja dužnikovih dužnika nenaplative</w:t>
      </w:r>
      <w:r w:rsidR="004A03AB">
        <w:t xml:space="preserve"> te da je dužnik prestao sa obavljanjem djelatnosti</w:t>
      </w:r>
      <w:r w:rsidR="00A4689C">
        <w:t xml:space="preserve"> u travnju 2017.</w:t>
      </w:r>
      <w:r w:rsidR="004A03AB">
        <w:t xml:space="preserve"> </w:t>
      </w:r>
    </w:p>
    <w:p w:rsidRDefault="00A4689C" w:rsidP="005A79A5" w:rsidR="00A4689C">
      <w:pPr>
        <w:pStyle w:val="Tijeloteksta"/>
        <w:ind w:firstLine="708"/>
      </w:pPr>
      <w:r>
        <w:t xml:space="preserve">Uvidom u </w:t>
      </w:r>
      <w:r w:rsidRPr="00A4689C">
        <w:t>dopis FINE od 18. svibnja 2017. (list 8 spisa)</w:t>
      </w:r>
      <w:r>
        <w:t xml:space="preserve"> utvrđeno je da je  dužnik </w:t>
      </w:r>
      <w:r w:rsidRPr="00A4689C">
        <w:t>na dan 15. svibnja 2017. u Očevidniku redoslijeda osnova za plaćanje imao neizvršene osnove za plaćanje u neprekinutom razdoblju od 806 dana u ukupnom iznosu od 259.791,20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</w:t>
      </w:r>
      <w:r w:rsidR="00830852">
        <w:t>ce</w:t>
      </w:r>
      <w:r w:rsidRPr="0089526A">
        <w:t xml:space="preserve"> po zakonu dužnika</w:t>
      </w:r>
      <w:r w:rsidR="00830852">
        <w:t xml:space="preserve"> (koja</w:t>
      </w:r>
      <w:r>
        <w:t xml:space="preserve">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830852" w:rsidRPr="00830852">
        <w:t xml:space="preserve">SOVULJ-KIKO d.o.o., OIB: 61635777544, Zagreb, Baburičina 14,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830852">
        <w:t>28</w:t>
      </w:r>
      <w:r w:rsidR="00485620">
        <w:t xml:space="preserve">. </w:t>
      </w:r>
      <w:r w:rsidR="00830852">
        <w:t>rujna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8135DD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8135DD" w:rsidP="00065B42" w:rsidR="004856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135DD" w:rsidP="00065B42" w:rsidR="008135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Vinka Mihalinčić </w:t>
      </w:r>
    </w:p>
    <w:p w:rsidRDefault="008135DD" w:rsidP="008135DD" w:rsidR="008135DD">
      <w:pPr>
        <w:pStyle w:val="Odlomakpopis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5767" w:rsidP="008135DD" w:rsidR="00BB5767">
      <w:pPr>
        <w:pStyle w:val="Odlomakpopisa"/>
      </w:pPr>
    </w:p>
    <w:sectPr w:rsidSect="000E57F1" w:rsidR="00BB576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8135DD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4689C">
      <w:rPr>
        <w:sz w:val="24"/>
        <w:szCs w:val="24"/>
      </w:rPr>
      <w:t>3255/16-</w:t>
    </w:r>
    <w:r w:rsidR="00231C9E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31C9E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135DD"/>
    <w:rsid w:val="00830852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4689C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3255</izvorni_sadrzaj>
    <derivirana_varijabla naziv="DomainObject.Predmet.Broj_1">3255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St-3255/2016</izvorni_sadrzaj>
    <derivirana_varijabla naziv="DomainObject.Predmet.OznakaBroj_1">St-3255/2016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SOVULJ-KIKO d.o.o. zastupanog po punomoćniku Željko Sovulj; Đurđica Sovulj; Ana-Marija Sovulj</izvorni_sadrzaj>
    <derivirana_varijabla naziv="DomainObject.Predmet.ProtustrankaFormated_1">  SOVULJ-KIKO d.o.o. zastupanog po punomoćniku Željko Sovulj; Đurđica Sovulj; Ana-Marija Sovulj</derivirana_varijabla>
  </DomainObject.Predmet.ProtustrankaFormated>
  <DomainObject.Predmet.ProtustrankaFormatedOIB>
    <izvorni_sadrzaj>  SOVULJ-KIKO d.o.o., OIB 61635777544 zastupanog po punomoćniku Željko Sovulj; Đurđica Sovulj; Ana-Marija Sovulj</izvorni_sadrzaj>
    <derivirana_varijabla naziv="DomainObject.Predmet.ProtustrankaFormatedOIB_1">  SOVULJ-KIKO d.o.o., OIB 61635777544 zastupanog po punomoćniku Željko Sovulj; Đurđica Sovulj; Ana-Marija Sovulj</derivirana_varijabla>
  </DomainObject.Predmet.ProtustrankaFormatedOIB>
  <DomainObject.Predmet.ProtustrankaFormatedWithAdress>
    <izvorni_sadrzaj> SOVULJ-KIKO d.o.o., Baburičina 14, 10000 Zagreb zastupanog po punomoćniku Željko Sovulj; Đurđica Sovulj; Ana-Marija Sovulj</izvorni_sadrzaj>
    <derivirana_varijabla naziv="DomainObject.Predmet.ProtustrankaFormatedWithAdress_1"> SOVULJ-KIKO d.o.o., Baburičina 14, 10000 Zagreb zastupanog po punomoćniku Željko Sovulj; Đurđica Sovulj; Ana-Marija Sovulj</derivirana_varijabla>
  </DomainObject.Predmet.ProtustrankaFormatedWithAdress>
  <DomainObject.Predmet.ProtustrankaFormatedWithAdressOIB>
    <izvorni_sadrzaj> SOVULJ-KIKO d.o.o., OIB 61635777544, Baburičina 14, 10000 Zagreb zastupanog po punomoćniku Željko Sovulj; Đurđica Sovulj; Ana-Marija Sovulj</izvorni_sadrzaj>
    <derivirana_varijabla naziv="DomainObject.Predmet.ProtustrankaFormatedWithAdressOIB_1"> SOVULJ-KIKO d.o.o., OIB 61635777544, Baburičina 14, 10000 Zagreb zastupanog po punomoćniku Željko Sovulj; Đurđica Sovulj; Ana-Marija Sovulj</derivirana_varijabla>
  </DomainObject.Predmet.ProtustrankaFormatedWithAdressOIB>
  <DomainObject.Predmet.ProtustrankaWithAdress>
    <izvorni_sadrzaj>SOVULJ-KIKO d.o.o. Baburičina 14, 10000 Zagreb</izvorni_sadrzaj>
    <derivirana_varijabla naziv="DomainObject.Predmet.ProtustrankaWithAdress_1">SOVULJ-KIKO d.o.o. Baburičina 14, 10000 Zagreb</derivirana_varijabla>
  </DomainObject.Predmet.ProtustrankaWithAdress>
  <DomainObject.Predmet.ProtustrankaWithAdressOIB>
    <izvorni_sadrzaj>SOVULJ-KIKO d.o.o., OIB 61635777544, Baburičina 14, 10000 Zagreb</izvorni_sadrzaj>
    <derivirana_varijabla naziv="DomainObject.Predmet.ProtustrankaWithAdressOIB_1">SOVULJ-KIKO d.o.o., OIB 61635777544, Baburičina 14, 10000 Zagreb</derivirana_varijabla>
  </DomainObject.Predmet.ProtustrankaWithAdressOIB>
  <DomainObject.Predmet.ProtustrankaNazivFormated>
    <izvorni_sadrzaj>SOVULJ-KIKO d.o.o.</izvorni_sadrzaj>
    <derivirana_varijabla naziv="DomainObject.Predmet.ProtustrankaNazivFormated_1">SOVULJ-KIKO d.o.o.</derivirana_varijabla>
  </DomainObject.Predmet.ProtustrankaNazivFormated>
  <DomainObject.Predmet.ProtustrankaNazivFormatedOIB>
    <izvorni_sadrzaj>SOVULJ-KIKO d.o.o., OIB 61635777544</izvorni_sadrzaj>
    <derivirana_varijabla naziv="DomainObject.Predmet.ProtustrankaNazivFormatedOIB_1">SOVULJ-KIKO d.o.o., OIB 61635777544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Sovulj</izvorni_sadrzaj>
    <derivirana_varijabla naziv="DomainObject.Predmet.StrankaFormated_1">  FINA Regionalni centar Zagreb; Željko Sovulj</derivirana_varijabla>
  </DomainObject.Predmet.StrankaFormated>
  <DomainObject.Predmet.StrankaFormatedOIB>
    <izvorni_sadrzaj>  FINA Regionalni centar Zagreb, OIB 85821130368; Željko Sovulj, OIB 54582406903</izvorni_sadrzaj>
    <derivirana_varijabla naziv="DomainObject.Predmet.StrankaFormatedOIB_1">  FINA Regionalni centar Zagreb, OIB 85821130368; Željko Sovulj, OIB 54582406903</derivirana_varijabla>
  </DomainObject.Predmet.StrankaFormatedOIB>
  <DomainObject.Predmet.StrankaFormatedWithAdress>
    <izvorni_sadrzaj> FINA Regionalni centar Zagreb, Trg svibanjskih žrtava 1995. br. 1, 10000 Zagreb; Željko Sovulj, Ulica Brune Bušića 38, 10000 Zagreb</izvorni_sadrzaj>
    <derivirana_varijabla naziv="DomainObject.Predmet.StrankaFormatedWithAdress_1"> FINA Regionalni centar Zagreb, Trg svibanjskih žrtava 1995. br. 1, 10000 Zagreb; Željko Sovulj, Ulica Brune Bušića 38, 10000 Zagreb</derivirana_varijabla>
  </DomainObject.Predmet.StrankaFormatedWithAdress>
  <DomainObject.Predmet.StrankaFormatedWithAdressOIB>
    <izvorni_sadrzaj> FINA Regionalni centar Zagreb, OIB 85821130368, Trg svibanjskih žrtava 1995. br. 1, 10000 Zagreb; Željko Sovulj, OIB 54582406903, Ulica Brune Bušića 38, 10000 Zagreb</izvorni_sadrzaj>
    <derivirana_varijabla naziv="DomainObject.Predmet.StrankaFormatedWithAdressOIB_1"> FINA Regionalni centar Zagreb, OIB 85821130368, Trg svibanjskih žrtava 1995. br. 1, 10000 Zagreb; Željko Sovulj, OIB 54582406903, Ulica Brune Bušića 38, 10000 Zagreb</derivirana_varijabla>
  </DomainObject.Predmet.StrankaFormatedWithAdressOIB>
  <DomainObject.Predmet.StrankaWithAdress>
    <izvorni_sadrzaj>FINA Regionalni centar Zagreb Trg svibanjskih žrtava 1995. br. 1,10000 Zagreb,Željko Sovulj Ulica Brune Bušića 38,10000 Zagreb</izvorni_sadrzaj>
    <derivirana_varijabla naziv="DomainObject.Predmet.StrankaWithAdress_1">FINA Regionalni centar Zagreb Trg svibanjskih žrtava 1995. br. 1,10000 Zagreb,Željko Sovulj Ulica Brune Bušića 38,10000 Zagreb</derivirana_varijabla>
  </DomainObject.Predmet.StrankaWithAdress>
  <DomainObject.Predmet.StrankaWithAdressOIB>
    <izvorni_sadrzaj>FINA Regionalni centar Zagreb, OIB 85821130368, Trg svibanjskih žrtava 1995. br. 1,10000 Zagreb,Željko Sovulj, OIB 54582406903, Ulica Brune Bušića 38,10000 Zagreb</izvorni_sadrzaj>
    <derivirana_varijabla naziv="DomainObject.Predmet.StrankaWithAdressOIB_1">FINA Regionalni centar Zagreb, OIB 85821130368, Trg svibanjskih žrtava 1995. br. 1,10000 Zagreb,Željko Sovulj, OIB 54582406903, Ulica Brune Bušića 38,10000 Zagreb</derivirana_varijabla>
  </DomainObject.Predmet.StrankaWithAdressOIB>
  <DomainObject.Predmet.StrankaNazivFormated>
    <izvorni_sadrzaj>FINA Regionalni centar Zagreb,Željko Sovulj</izvorni_sadrzaj>
    <derivirana_varijabla naziv="DomainObject.Predmet.StrankaNazivFormated_1">FINA Regionalni centar Zagreb,Željko Sovulj</derivirana_varijabla>
  </DomainObject.Predmet.StrankaNazivFormated>
  <DomainObject.Predmet.StrankaNazivFormatedOIB>
    <izvorni_sadrzaj>FINA Regionalni centar Zagreb, OIB 85821130368,Željko Sovulj, OIB 54582406903</izvorni_sadrzaj>
    <derivirana_varijabla naziv="DomainObject.Predmet.StrankaNazivFormatedOIB_1">FINA Regionalni centar Zagreb, OIB 85821130368,Željko Sovulj, OIB 54582406903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Željko Sovulj</item>
    </izvorni_sadrzaj>
    <derivirana_varijabla naziv="DomainObject.Predmet.StrankaListFormated_1">
      <item>FINA Regionalni centar Zagreb</item>
      <item>Željko Sovulj</item>
    </derivirana_varijabla>
  </DomainObject.Predmet.StrankaListFormated>
  <DomainObject.Predmet.StrankaListFormatedOIB>
    <izvorni_sadrzaj>
      <item>FINA Regionalni centar Zagreb, OIB 85821130368</item>
      <item>Željko Sovulj, OIB 54582406903</item>
    </izvorni_sadrzaj>
    <derivirana_varijabla naziv="DomainObject.Predmet.StrankaListFormatedOIB_1">
      <item>FINA Regionalni centar Zagreb, OIB 85821130368</item>
      <item>Željko Sovulj, OIB 54582406903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Sovulj, Ulica Brune Bušića 38, 10000 Zagreb</item>
    </izvorni_sadrzaj>
    <derivirana_varijabla naziv="DomainObject.Predmet.StrankaListFormatedWithAdress_1">
      <item>FINA Regionalni centar Zagreb, Trg svibanjskih žrtava 1995. br. 1, 10000 Zagreb</item>
      <item>Željko Sovulj, Ulica Brune Bušića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Sovulj, OIB 54582406903, Ulica Brune Bušića 38, 10000 Zagreb</item>
    </izvorni_sadrzaj>
    <derivirana_varijabla naziv="DomainObject.Predmet.StrankaListFormatedWithAdressOIB_1">
      <item>FINA Regionalni centar Zagreb, OIB 85821130368, Trg svibanjskih žrtava 1995. br. 1, 10000 Zagreb</item>
      <item>Željko Sovulj, OIB 54582406903, Ulica Brune Bušića 38, 10000 Zagreb</item>
    </derivirana_varijabla>
  </DomainObject.Predmet.StrankaListFormatedWithAdressOIB>
  <DomainObject.Predmet.StrankaListNazivFormated>
    <izvorni_sadrzaj>
      <item>FINA Regionalni centar Zagreb</item>
      <item>Željko Sovulj</item>
    </izvorni_sadrzaj>
    <derivirana_varijabla naziv="DomainObject.Predmet.StrankaListNazivFormated_1">
      <item>FINA Regionalni centar Zagreb</item>
      <item>Željko Sovulj</item>
    </derivirana_varijabla>
  </DomainObject.Predmet.StrankaListNazivFormated>
  <DomainObject.Predmet.StrankaListNazivFormatedOIB>
    <izvorni_sadrzaj>
      <item>FINA Regionalni centar Zagreb, OIB 85821130368</item>
      <item>Željko Sovulj, OIB 54582406903</item>
    </izvorni_sadrzaj>
    <derivirana_varijabla naziv="DomainObject.Predmet.StrankaListNazivFormatedOIB_1">
      <item>FINA Regionalni centar Zagreb, OIB 85821130368</item>
      <item>Željko Sovulj, OIB 54582406903</item>
    </derivirana_varijabla>
  </DomainObject.Predmet.StrankaListNazivFormatedOIB>
  <DomainObject.Predmet.ProtuStrankaListFormated>
    <izvorni_sadrzaj>
      <item>SOVULJ-KIKO d.o.o. zastupanog po punomoćniku Željko Sovulj; Đurđica Sovulj; Ana-Marija Sovulj</item>
    </izvorni_sadrzaj>
    <derivirana_varijabla naziv="DomainObject.Predmet.ProtuStrankaListFormated_1">
      <item>SOVULJ-KIKO d.o.o. zastupanog po punomoćniku Željko Sovulj; Đurđica Sovulj; Ana-Marija Sovulj</item>
    </derivirana_varijabla>
  </DomainObject.Predmet.ProtuStrankaListFormated>
  <DomainObject.Predmet.ProtuStrankaListFormatedOIB>
    <izvorni_sadrzaj>
      <item>SOVULJ-KIKO d.o.o., OIB 61635777544 zastupanog po punomoćniku Željko Sovulj; Đurđica Sovulj; Ana-Marija Sovulj</item>
    </izvorni_sadrzaj>
    <derivirana_varijabla naziv="DomainObject.Predmet.ProtuStrankaListFormatedOIB_1">
      <item>SOVULJ-KIKO d.o.o., OIB 61635777544 zastupanog po punomoćniku Željko Sovulj; Đurđica Sovulj; Ana-Marija Sovulj</item>
    </derivirana_varijabla>
  </DomainObject.Predmet.ProtuStrankaListFormatedOIB>
  <DomainObject.Predmet.ProtuStrankaListFormatedWithAdress>
    <izvorni_sadrzaj>
      <item>SOVULJ-KIKO d.o.o., Baburičina 14, 10000 Zagreb zastupanog po punomoćniku Željko Sovulj; Đurđica Sovulj; Ana-Marija Sovulj</item>
    </izvorni_sadrzaj>
    <derivirana_varijabla naziv="DomainObject.Predmet.ProtuStrankaListFormatedWithAdress_1">
      <item>SOVULJ-KIKO d.o.o., Baburičina 14, 10000 Zagreb zastupanog po punomoćniku Željko Sovulj; Đurđica Sovulj; Ana-Marija Sovulj</item>
    </derivirana_varijabla>
  </DomainObject.Predmet.ProtuStrankaListFormatedWithAdress>
  <DomainObject.Predmet.ProtuStrankaListFormatedWithAdressOIB>
    <izvorni_sadrzaj>
      <item>SOVULJ-KIKO d.o.o., OIB 61635777544, Baburičina 14, 10000 Zagreb zastupanog po punomoćniku Željko Sovulj; Đurđica Sovulj; Ana-Marija Sovulj</item>
    </izvorni_sadrzaj>
    <derivirana_varijabla naziv="DomainObject.Predmet.ProtuStrankaListFormatedWithAdressOIB_1">
      <item>SOVULJ-KIKO d.o.o., OIB 61635777544, Baburičina 14, 10000 Zagreb zastupanog po punomoćniku Željko Sovulj; Đurđica Sovulj; Ana-Marija Sovulj</item>
    </derivirana_varijabla>
  </DomainObject.Predmet.ProtuStrankaListFormatedWithAdressOIB>
  <DomainObject.Predmet.ProtuStrankaListNazivFormated>
    <izvorni_sadrzaj>
      <item>SOVULJ-KIKO d.o.o.</item>
    </izvorni_sadrzaj>
    <derivirana_varijabla naziv="DomainObject.Predmet.ProtuStrankaListNazivFormated_1">
      <item>SOVULJ-KIKO d.o.o.</item>
    </derivirana_varijabla>
  </DomainObject.Predmet.ProtuStrankaListNazivFormated>
  <DomainObject.Predmet.ProtuStrankaListNazivFormatedOIB>
    <izvorni_sadrzaj>
      <item>SOVULJ-KIKO d.o.o., OIB 61635777544</item>
    </izvorni_sadrzaj>
    <derivirana_varijabla naziv="DomainObject.Predmet.ProtuStrankaListNazivFormatedOIB_1">
      <item>SOVULJ-KIKO d.o.o., OIB 61635777544</item>
    </derivirana_varijabla>
  </DomainObject.Predmet.ProtuStrankaListNazivFormatedOIB>
  <DomainObject.Predmet.OstaliListFormated>
    <izvorni_sadrzaj>
      <item>Željko Sovulj punomoćnik sudionika u postupku SOVULJ-KIKO d.o.o.</item>
      <item>Đurđica Sovulj punomoćnik sudionika u postupku SOVULJ-KIKO d.o.o.</item>
      <item>Ana-Marija Sovulj punomoćnik sudionika u postupku SOVULJ-KIKO d.o.o.</item>
      <item>ZAGREBAČKA BANKA DIONIČKO DRUŠTVO</item>
    </izvorni_sadrzaj>
    <derivirana_varijabla naziv="DomainObject.Predmet.OstaliListFormated_1">
      <item>Željko Sovulj punomoćnik sudionika u postupku SOVULJ-KIKO d.o.o.</item>
      <item>Đurđica Sovulj punomoćnik sudionika u postupku SOVULJ-KIKO d.o.o.</item>
      <item>Ana-Marija Sovulj punomoćnik sudionika u postupku SOVULJ-KIKO d.o.o.</item>
      <item>ZAGREBAČKA BANKA DIONIČKO DRUŠTVO</item>
    </derivirana_varijabla>
  </DomainObject.Predmet.OstaliListFormated>
  <DomainObject.Predmet.OstaliListFormatedOIB>
    <izvorni_sadrzaj>
      <item>Željko Sovulj, OIB 54582406903 punomoćnik sudionika u postupku SOVULJ-KIKO d.o.o.</item>
      <item>Đurđica Sovulj, OIB 13537164222 punomoćnik sudionika u postupku SOVULJ-KIKO d.o.o.</item>
      <item>Ana-Marija Sovulj, OIB 21761382385 punomoćnik sudionika u postupku SOVULJ-KIKO d.o.o.</item>
      <item>ZAGREBAČKA BANKA DIONIČKO DRUŠTVO, OIB 92963223473</item>
    </izvorni_sadrzaj>
    <derivirana_varijabla naziv="DomainObject.Predmet.OstaliListFormatedOIB_1">
      <item>Željko Sovulj, OIB 54582406903 punomoćnik sudionika u postupku SOVULJ-KIKO d.o.o.</item>
      <item>Đurđica Sovulj, OIB 13537164222 punomoćnik sudionika u postupku SOVULJ-KIKO d.o.o.</item>
      <item>Ana-Marija Sovulj, OIB 21761382385 punomoćnik sudionika u postupku SOVULJ-KIKO d.o.o.</item>
      <item>ZAGREBAČKA BANKA DIONIČKO DRUŠTVO, OIB 92963223473</item>
    </derivirana_varijabla>
  </DomainObject.Predmet.OstaliListFormatedOIB>
  <DomainObject.Predmet.OstaliListFormatedWithAdress>
    <izvorni_sadrzaj>
      <item>Željko Sovulj, Ulica Brune Bušića 38, 10000 Zagreb punomoćnik sudionika u postupku SOVULJ-KIKO d.o.o.</item>
      <item>Đurđica Sovulj, Ulica Brune Bušića 38, 10000 Zagreb punomoćnik sudionika u postupku SOVULJ-KIKO d.o.o.</item>
      <item>Ana-Marija Sovulj, Baburičina Ulica 14, 10000 Zagreb punomoćnik sudionika u postupku SOVULJ-KIKO d.o.o.</item>
      <item>ZAGREBAČKA BANKA DIONIČKO DRUŠTVO, Trg bana Josipa Jelačića 10, 10000 Zagreb</item>
    </izvorni_sadrzaj>
    <derivirana_varijabla naziv="DomainObject.Predmet.OstaliListFormatedWithAdress_1">
      <item>Željko Sovulj, Ulica Brune Bušića 38, 10000 Zagreb punomoćnik sudionika u postupku SOVULJ-KIKO d.o.o.</item>
      <item>Đurđica Sovulj, Ulica Brune Bušića 38, 10000 Zagreb punomoćnik sudionika u postupku SOVULJ-KIKO d.o.o.</item>
      <item>Ana-Marija Sovulj, Baburičina Ulica 14, 10000 Zagreb punomoćnik sudionika u postupku SOVULJ-KIKO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Sovulj, OIB 54582406903, Ulica Brune Bušića 38, 10000 Zagreb punomoćnik sudionika u postupku SOVULJ-KIKO d.o.o.</item>
      <item>Đurđica Sovulj, OIB 13537164222, Ulica Brune Bušića 38, 10000 Zagreb punomoćnik sudionika u postupku SOVULJ-KIKO d.o.o.</item>
      <item>Ana-Marija Sovulj, OIB 21761382385, Baburičina Ulica 14, 10000 Zagreb punomoćnik sudionika u postupku SOVULJ-KIKO d.o.o.</item>
      <item>ZAGREBAČKA BANKA DIONIČKO DRUŠTVO, OIB 92963223473, Trg bana Josipa Jelačića 10, 10000 Zagreb</item>
    </izvorni_sadrzaj>
    <derivirana_varijabla naziv="DomainObject.Predmet.OstaliListFormatedWithAdressOIB_1">
      <item>Željko Sovulj, OIB 54582406903, Ulica Brune Bušića 38, 10000 Zagreb punomoćnik sudionika u postupku SOVULJ-KIKO d.o.o.</item>
      <item>Đurđica Sovulj, OIB 13537164222, Ulica Brune Bušića 38, 10000 Zagreb punomoćnik sudionika u postupku SOVULJ-KIKO d.o.o.</item>
      <item>Ana-Marija Sovulj, OIB 21761382385, Baburičina Ulica 14, 10000 Zagreb punomoćnik sudionika u postupku SOVULJ-KIKO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Sovulj</item>
      <item>Đurđica Sovulj</item>
      <item>Ana-Marija Sovulj</item>
      <item>ZAGREBAČKA BANKA DIONIČKO DRUŠTVO</item>
    </izvorni_sadrzaj>
    <derivirana_varijabla naziv="DomainObject.Predmet.OstaliListNazivFormated_1">
      <item>Željko Sovulj</item>
      <item>Đurđica Sovulj</item>
      <item>Ana-Marija Sovulj</item>
      <item>ZAGREBAČKA BANKA DIONIČKO DRUŠTVO</item>
    </derivirana_varijabla>
  </DomainObject.Predmet.OstaliListNazivFormated>
  <DomainObject.Predmet.OstaliListNazivFormatedOIB>
    <izvorni_sadrzaj>
      <item>Željko Sovulj, OIB 54582406903</item>
      <item>Đurđica Sovulj, OIB 13537164222</item>
      <item>Ana-Marija Sovulj, OIB 21761382385</item>
      <item>ZAGREBAČKA BANKA DIONIČKO DRUŠTVO, OIB 92963223473</item>
    </izvorni_sadrzaj>
    <derivirana_varijabla naziv="DomainObject.Predmet.OstaliListNazivFormatedOIB_1">
      <item>Željko Sovulj, OIB 54582406903</item>
      <item>Đurđica Sovulj, OIB 13537164222</item>
      <item>Ana-Marija Sovulj, OIB 21761382385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SOVULJ-KIKO d.o.o.</izvorni_sadrzaj>
    <derivirana_varijabla naziv="DomainObject.Predmet.ProtustrankaIDrugi_1">SOVULJ-KIKO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SOVULJ-KIKO d.o.o., OIB 61635777544, Baburičina 14, 10000 Zagreb</izvorni_sadrzaj>
    <derivirana_varijabla naziv="DomainObject.Predmet.ProtustrankaIDrugiAdressOIB_1">SOVULJ-KIKO d.o.o., OIB 61635777544, Baburičina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SOVULJ-KIKO d.o.o.</item>
      <item>Željko Sovulj</item>
      <item>Đurđica Sovulj</item>
      <item>Ana-Marija Sovulj</item>
      <item>Željko Sovulj</item>
      <item>ZAGREBAČKA BANKA DIONIČKO DRUŠTVO</item>
    </izvorni_sadrzaj>
    <derivirana_varijabla naziv="DomainObject.Predmet.SudioniciListNaziv_1">
      <item>FINA Regionalni centar Zagreb</item>
      <item>SOVULJ-KIKO d.o.o.</item>
      <item>Željko Sovulj</item>
      <item>Đurđica Sovulj</item>
      <item>Ana-Marija Sovulj</item>
      <item>Željko Sovulj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SOVULJ-KIKO d.o.o., OIB 61635777544, Baburičina 14,10000 Zagreb</item>
      <item>Željko Sovulj, OIB 54582406903, Ulica Brune Bušića 38,10000 Zagreb</item>
      <item>Đurđica Sovulj, OIB 13537164222, Ulica Brune Bušića 38,10000 Zagreb</item>
      <item>Ana-Marija Sovulj, OIB 21761382385, Baburičina Ulica 14,10000 Zagreb</item>
      <item>Željko Sovulj, OIB 54582406903, Ulica Brune Bušića 38,10000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SOVULJ-KIKO d.o.o., OIB 61635777544, Baburičina 14,10000 Zagreb</item>
      <item>Željko Sovulj, OIB 54582406903, Ulica Brune Bušića 38,10000 Zagreb</item>
      <item>Đurđica Sovulj, OIB 13537164222, Ulica Brune Bušića 38,10000 Zagreb</item>
      <item>Ana-Marija Sovulj, OIB 21761382385, Baburičina Ulica 14,10000 Zagreb</item>
      <item>Željko Sovulj, OIB 54582406903, Ulica Brune Bušića 38,10000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61635777544</item>
      <item>, OIB 54582406903</item>
      <item>, OIB 13537164222</item>
      <item>, OIB 21761382385</item>
      <item>, OIB 54582406903</item>
      <item>, OIB 92963223473</item>
    </izvorni_sadrzaj>
    <derivirana_varijabla naziv="DomainObject.Predmet.SudioniciListNazivOIB_1">
      <item>, OIB 85821130368</item>
      <item>, OIB 61635777544</item>
      <item>, OIB 54582406903</item>
      <item>, OIB 13537164222</item>
      <item>, OIB 21761382385</item>
      <item>, OIB 54582406903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2FF4B-32CC-4631-8F07-D86B0E0A9C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4311</properties:Characters>
  <properties:Lines>87</properties:Lines>
  <properties:Paragraphs>23</properties:Paragraphs>
  <properties:TotalTime>332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2017-02-09T11:05:00Z</cp:lastPrinted>
  <dcterms:modified xmlns:xsi="http://www.w3.org/2001/XMLSchema-instance" xsi:type="dcterms:W3CDTF">2017-09-29T07:52:00Z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