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73be3" w14:paraId="bb73be3" w:rsidRDefault="00282680" w:rsidR="002826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9E6" w:rsidP="00A109E6" w:rsidR="00A109E6"/>
    <w:p w:rsidRDefault="00A109E6" w:rsidP="00A109E6" w:rsidR="00A109E6">
      <w:r>
        <w:t>REPUBLIKA HRVATSKA</w:t>
      </w:r>
    </w:p>
    <w:p w:rsidRDefault="00A109E6" w:rsidP="00A109E6" w:rsidR="00A109E6">
      <w:r>
        <w:t xml:space="preserve">TRGOVAČKI SUD U ZAGREBU                                                   </w:t>
      </w:r>
    </w:p>
    <w:p w:rsidRDefault="00A109E6" w:rsidP="00A109E6" w:rsidR="00A109E6">
      <w:r>
        <w:t>Zagreb, Amruševa 2/II</w:t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  <w:t>72</w:t>
      </w:r>
      <w:r>
        <w:t>. St-</w:t>
      </w:r>
      <w:r w:rsidR="001C1F92">
        <w:t>3809/2016</w:t>
      </w:r>
      <w:r w:rsidR="003E42A8">
        <w:t>-28</w:t>
      </w:r>
    </w:p>
    <w:p w:rsidRDefault="00A109E6" w:rsidP="00A109E6" w:rsidR="00A109E6"/>
    <w:p w:rsidRDefault="00A109E6" w:rsidP="00D73F62" w:rsidR="00A109E6">
      <w:pPr>
        <w:jc w:val="both"/>
      </w:pPr>
    </w:p>
    <w:p w:rsidRDefault="00A109E6" w:rsidP="00113B50" w:rsidR="00A109E6">
      <w:pPr>
        <w:jc w:val="both"/>
      </w:pPr>
      <w:r>
        <w:t xml:space="preserve">Trgovački sud u Zagrebu u postupku predstečajne nagodbe nad dužnikom </w:t>
      </w:r>
    </w:p>
    <w:p w:rsidRDefault="00691F72" w:rsidP="00113B50" w:rsidR="00A109E6">
      <w:pPr>
        <w:jc w:val="both"/>
      </w:pPr>
      <w:r w:rsidRPr="009408D7">
        <w:t>OPATOVINA PROJEKT d.o.o., Sesvete, Primo</w:t>
      </w:r>
      <w:r>
        <w:t>rska 5, OIB: 75108231896</w:t>
      </w:r>
      <w:r w:rsidR="00A109E6">
        <w:t xml:space="preserve">, objavio je slijedeći: </w:t>
      </w:r>
    </w:p>
    <w:p w:rsidRDefault="00A109E6" w:rsidP="00113B50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center"/>
      </w:pPr>
      <w:r>
        <w:t>O G L A S</w:t>
      </w:r>
    </w:p>
    <w:p w:rsidRDefault="00A109E6" w:rsidP="00A109E6" w:rsidR="00A109E6"/>
    <w:p w:rsidRDefault="001C1F92" w:rsidP="001C1F92" w:rsidR="001C1F92">
      <w:r>
        <w:t>I</w:t>
      </w:r>
      <w:r>
        <w:tab/>
        <w:t>Ročište radi sklapanja predstečajne nagodbe u postupka nad dužnikom:</w:t>
      </w:r>
    </w:p>
    <w:p w:rsidRDefault="001C1F92" w:rsidP="001C1F92" w:rsidR="001C1F92"/>
    <w:p w:rsidRDefault="001C1F92" w:rsidP="001C1F92" w:rsidR="001C1F92">
      <w:r>
        <w:t>OPATOVINA PROJEKT d.o.o., Sesvete, Primorska 5, OIB: 75108231896, određuje se  za dan:</w:t>
      </w:r>
    </w:p>
    <w:p w:rsidRDefault="001C1F92" w:rsidP="001C1F92" w:rsidR="001C1F92"/>
    <w:p w:rsidRDefault="001C1F92" w:rsidP="001C1F92" w:rsidR="001C1F92">
      <w:r>
        <w:t>2. lipnja 2016. u  13,00 sati u zgradi Trgovačkog suda Zagreb, Petrinjska  8, dvorana 96 (II kat ulične zgrade)</w:t>
      </w:r>
    </w:p>
    <w:p w:rsidRDefault="001C1F92" w:rsidP="001C1F92" w:rsidR="001C1F92"/>
    <w:p w:rsidRDefault="001C1F92" w:rsidP="001C1F92" w:rsidR="001C1F92">
      <w:r>
        <w:t>na koje se pozivaju dužnik i svi vjerovnici.</w:t>
      </w:r>
    </w:p>
    <w:p w:rsidRDefault="001C1F92" w:rsidP="001C1F92" w:rsidR="001C1F92"/>
    <w:p w:rsidRDefault="001C1F92" w:rsidP="001C1F92" w:rsidR="001C1F92"/>
    <w:p w:rsidRDefault="001C1F92" w:rsidP="001C1F92" w:rsidR="00F85994"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F85994" w:rsidP="00691F72" w:rsidR="00F85994">
      <w:pPr>
        <w:jc w:val="both"/>
      </w:pPr>
    </w:p>
    <w:p w:rsidRDefault="003D4031" w:rsidP="003D4031" w:rsidR="003D4031" w:rsidRPr="001E5B92"/>
    <w:p w:rsidRDefault="003D4031" w:rsidP="003D4031" w:rsidR="003D4031" w:rsidRPr="001E5B92">
      <w:pPr>
        <w:jc w:val="center"/>
      </w:pPr>
      <w:r w:rsidRPr="001E5B92">
        <w:t xml:space="preserve">U Zagrebu </w:t>
      </w:r>
      <w:r w:rsidR="001C1F92">
        <w:t>12</w:t>
      </w:r>
      <w:r w:rsidRPr="001E5B92">
        <w:t>.</w:t>
      </w:r>
      <w:r w:rsidR="001C1F92">
        <w:t xml:space="preserve"> svibnja</w:t>
      </w:r>
      <w:r w:rsidR="00A278A6">
        <w:t xml:space="preserve"> </w:t>
      </w:r>
      <w:r w:rsidRPr="001E5B92">
        <w:t>201</w:t>
      </w:r>
      <w:r w:rsidR="001C1F92">
        <w:t>6</w:t>
      </w:r>
      <w:r w:rsidRPr="001E5B92">
        <w:t>.</w:t>
      </w:r>
    </w:p>
    <w:p w:rsidRDefault="003D4031" w:rsidP="003D4031" w:rsidR="003D4031" w:rsidRPr="001E5B92"/>
    <w:p w:rsidRDefault="00A109E6" w:rsidP="00D73F62" w:rsidR="00A109E6">
      <w:pPr>
        <w:jc w:val="both"/>
      </w:pPr>
    </w:p>
    <w:p w:rsidRDefault="00282680" w:rsidP="00E91121" w:rsidR="002826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2680" w:rsidP="00E91121" w:rsidR="002826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82680" w:rsidP="00E91121" w:rsidR="002826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82680" w:rsidP="00E91121" w:rsidR="0028268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82680" w:rsidP="00E91121" w:rsidR="002826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82680" w:rsidP="00597BE1" w:rsidR="002826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34EC" w:rsidP="006C0767" w:rsidR="00C434EC">
      <w:pPr>
        <w:pStyle w:val="Tijeloteksta"/>
        <w:ind w:left="5760"/>
      </w:pPr>
    </w:p>
    <w:p w:rsidRDefault="00A109E6" w:rsidP="00D73F62" w:rsidR="00A109E6">
      <w:pPr>
        <w:jc w:val="both"/>
      </w:pPr>
    </w:p>
    <w:p w:rsidRDefault="00D73F62" w:rsidP="00D73F62" w:rsidR="00C434EC">
      <w:pPr>
        <w:jc w:val="both"/>
      </w:pPr>
      <w:r>
        <w:tab/>
      </w:r>
    </w:p>
    <w:p w:rsidRDefault="00282680" w:rsidP="00D73F62" w:rsidR="00282680">
      <w:pPr>
        <w:jc w:val="both"/>
      </w:pPr>
    </w:p>
    <w:p w:rsidRDefault="00282680" w:rsidP="00D73F62" w:rsidR="00282680">
      <w:pPr>
        <w:jc w:val="both"/>
      </w:pPr>
    </w:p>
    <w:p w:rsidRDefault="00282680" w:rsidP="00D73F62" w:rsidR="00282680">
      <w:pPr>
        <w:jc w:val="both"/>
      </w:pPr>
    </w:p>
    <w:p w:rsidRDefault="00282680" w:rsidP="00D73F62" w:rsidR="00282680">
      <w:pPr>
        <w:jc w:val="both"/>
      </w:pPr>
    </w:p>
    <w:p w:rsidRDefault="00282680" w:rsidP="00D73F62" w:rsidR="00282680">
      <w:pPr>
        <w:jc w:val="both"/>
      </w:pPr>
    </w:p>
    <w:p w:rsidRDefault="00282680" w:rsidP="00D73F62" w:rsidR="00282680">
      <w:pPr>
        <w:jc w:val="both"/>
      </w:pPr>
    </w:p>
    <w:p w:rsidRDefault="00761BBA" w:rsidP="00D73F62" w:rsidR="00A109E6">
      <w:pPr>
        <w:jc w:val="both"/>
      </w:pPr>
      <w:r>
        <w:lastRenderedPageBreak/>
        <w:t>DNA:</w:t>
      </w:r>
    </w:p>
    <w:p w:rsidRDefault="00761BBA" w:rsidP="00D73F62" w:rsidR="00761BBA">
      <w:pPr>
        <w:jc w:val="both"/>
      </w:pPr>
      <w:r>
        <w:t>FINA uz dopis faxom i poštom</w:t>
      </w:r>
    </w:p>
    <w:p w:rsidRDefault="00A109E6" w:rsidP="00A109E6" w:rsidR="00A109E6"/>
    <w:sectPr w:rsidR="00A10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113B50"/>
    <w:rsid w:val="001C1F92"/>
    <w:rsid w:val="001F4AC2"/>
    <w:rsid w:val="00243551"/>
    <w:rsid w:val="00282680"/>
    <w:rsid w:val="003354A8"/>
    <w:rsid w:val="003D4031"/>
    <w:rsid w:val="003E42A8"/>
    <w:rsid w:val="00652225"/>
    <w:rsid w:val="00691F72"/>
    <w:rsid w:val="006C0767"/>
    <w:rsid w:val="00761BBA"/>
    <w:rsid w:val="007B619D"/>
    <w:rsid w:val="00835A33"/>
    <w:rsid w:val="00987E68"/>
    <w:rsid w:val="00A109E6"/>
    <w:rsid w:val="00A278A6"/>
    <w:rsid w:val="00A862A4"/>
    <w:rsid w:val="00C434EC"/>
    <w:rsid w:val="00D73F62"/>
    <w:rsid w:val="00D86164"/>
    <w:rsid w:val="00F8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28268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8268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6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28268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8268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86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112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3809</izvorni_sadrzaj>
    <derivirana_varijabla naziv="DomainObject.Predmet.Broj_1">3809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St-3809/2016</izvorni_sadrzaj>
    <derivirana_varijabla naziv="DomainObject.Predmet.OznakaBroj_1">St-3809/2016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OPATOVINA PROJEKT d.o.o.</izvorni_sadrzaj>
    <derivirana_varijabla naziv="DomainObject.Predmet.ProtustrankaFormated_1">  OPATOVINA PROJEKT d.o.o.</derivirana_varijabla>
  </DomainObject.Predmet.ProtustrankaFormated>
  <DomainObject.Predmet.ProtustrankaFormatedOIB>
    <izvorni_sadrzaj>  OPATOVINA PROJEKT d.o.o., OIB 75108231896</izvorni_sadrzaj>
    <derivirana_varijabla naziv="DomainObject.Predmet.ProtustrankaFormatedOIB_1">  OPATOVINA PROJEKT d.o.o., OIB 75108231896</derivirana_varijabla>
  </DomainObject.Predmet.ProtustrankaFormatedOIB>
  <DomainObject.Predmet.ProtustrankaFormatedWithAdress>
    <izvorni_sadrzaj> OPATOVINA PROJEKT d.o.o., Primorska 5, 10360 Sesvete</izvorni_sadrzaj>
    <derivirana_varijabla naziv="DomainObject.Predmet.ProtustrankaFormatedWithAdress_1"> OPATOVINA PROJEKT d.o.o., Primorska 5, 10360 Sesvete</derivirana_varijabla>
  </DomainObject.Predmet.ProtustrankaFormatedWithAdress>
  <DomainObject.Predmet.ProtustrankaFormatedWithAdressOIB>
    <izvorni_sadrzaj> OPATOVINA PROJEKT d.o.o., OIB 75108231896, Primorska 5, 10360 Sesvete</izvorni_sadrzaj>
    <derivirana_varijabla naziv="DomainObject.Predmet.ProtustrankaFormatedWithAdressOIB_1"> OPATOVINA PROJEKT d.o.o., OIB 75108231896, Primorska 5, 10360 Sesvete</derivirana_varijabla>
  </DomainObject.Predmet.ProtustrankaFormatedWithAdressOIB>
  <DomainObject.Predmet.ProtustrankaWithAdress>
    <izvorni_sadrzaj>OPATOVINA PROJEKT d.o.o. Primorska 5, 10360 Sesvete</izvorni_sadrzaj>
    <derivirana_varijabla naziv="DomainObject.Predmet.ProtustrankaWithAdress_1">OPATOVINA PROJEKT d.o.o. Primorska 5, 10360 Sesvete</derivirana_varijabla>
  </DomainObject.Predmet.ProtustrankaWithAdress>
  <DomainObject.Predmet.ProtustrankaWithAdressOIB>
    <izvorni_sadrzaj>OPATOVINA PROJEKT d.o.o., OIB 75108231896, Primorska 5, 10360 Sesvete</izvorni_sadrzaj>
    <derivirana_varijabla naziv="DomainObject.Predmet.ProtustrankaWithAdressOIB_1">OPATOVINA PROJEKT d.o.o., OIB 75108231896, Primorska 5, 10360 Sesvete</derivirana_varijabla>
  </DomainObject.Predmet.ProtustrankaWithAdressOIB>
  <DomainObject.Predmet.ProtustrankaNazivFormated>
    <izvorni_sadrzaj>OPATOVINA PROJEKT d.o.o.</izvorni_sadrzaj>
    <derivirana_varijabla naziv="DomainObject.Predmet.ProtustrankaNazivFormated_1">OPATOVINA PROJEKT d.o.o.</derivirana_varijabla>
  </DomainObject.Predmet.ProtustrankaNazivFormated>
  <DomainObject.Predmet.ProtustrankaNazivFormatedOIB>
    <izvorni_sadrzaj>OPATOVINA PROJEKT d.o.o., OIB 75108231896</izvorni_sadrzaj>
    <derivirana_varijabla naziv="DomainObject.Predmet.ProtustrankaNazivFormatedOIB_1">OPATOVINA PROJEKT d.o.o., OIB 75108231896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OPATOVINA PROJEKT d.o.o.</izvorni_sadrzaj>
    <derivirana_varijabla naziv="DomainObject.Predmet.StrankaFormated_1">  OPATOVINA PROJEKT d.o.o.</derivirana_varijabla>
  </DomainObject.Predmet.StrankaFormated>
  <DomainObject.Predmet.StrankaFormatedOIB>
    <izvorni_sadrzaj>  OPATOVINA PROJEKT d.o.o., OIB 75108231896</izvorni_sadrzaj>
    <derivirana_varijabla naziv="DomainObject.Predmet.StrankaFormatedOIB_1">  OPATOVINA PROJEKT d.o.o., OIB 75108231896</derivirana_varijabla>
  </DomainObject.Predmet.StrankaFormatedOIB>
  <DomainObject.Predmet.StrankaFormatedWithAdress>
    <izvorni_sadrzaj> OPATOVINA PROJEKT d.o.o., Primorska 5, 10360 Sesvete</izvorni_sadrzaj>
    <derivirana_varijabla naziv="DomainObject.Predmet.StrankaFormatedWithAdress_1"> OPATOVINA PROJEKT d.o.o., Primorska 5, 10360 Sesvete</derivirana_varijabla>
  </DomainObject.Predmet.StrankaFormatedWithAdress>
  <DomainObject.Predmet.StrankaFormatedWithAdressOIB>
    <izvorni_sadrzaj> OPATOVINA PROJEKT d.o.o., OIB 75108231896, Primorska 5, 10360 Sesvete</izvorni_sadrzaj>
    <derivirana_varijabla naziv="DomainObject.Predmet.StrankaFormatedWithAdressOIB_1"> OPATOVINA PROJEKT d.o.o., OIB 75108231896, Primorska 5, 10360 Sesvete</derivirana_varijabla>
  </DomainObject.Predmet.StrankaFormatedWithAdressOIB>
  <DomainObject.Predmet.StrankaWithAdress>
    <izvorni_sadrzaj>OPATOVINA PROJEKT d.o.o. Primorska 5,10360 Sesvete</izvorni_sadrzaj>
    <derivirana_varijabla naziv="DomainObject.Predmet.StrankaWithAdress_1">OPATOVINA PROJEKT d.o.o. Primorska 5,10360 Sesvete</derivirana_varijabla>
  </DomainObject.Predmet.StrankaWithAdress>
  <DomainObject.Predmet.StrankaWithAdressOIB>
    <izvorni_sadrzaj>OPATOVINA PROJEKT d.o.o., OIB 75108231896, Primorska 5,10360 Sesvete</izvorni_sadrzaj>
    <derivirana_varijabla naziv="DomainObject.Predmet.StrankaWithAdressOIB_1">OPATOVINA PROJEKT d.o.o., OIB 75108231896, Primorska 5,10360 Sesvete</derivirana_varijabla>
  </DomainObject.Predmet.StrankaWithAdressOIB>
  <DomainObject.Predmet.StrankaNazivFormated>
    <izvorni_sadrzaj>OPATOVINA PROJEKT d.o.o.</izvorni_sadrzaj>
    <derivirana_varijabla naziv="DomainObject.Predmet.StrankaNazivFormated_1">OPATOVINA PROJEKT d.o.o.</derivirana_varijabla>
  </DomainObject.Predmet.StrankaNazivFormated>
  <DomainObject.Predmet.StrankaNazivFormatedOIB>
    <izvorni_sadrzaj>OPATOVINA PROJEKT d.o.o., OIB 75108231896</izvorni_sadrzaj>
    <derivirana_varijabla naziv="DomainObject.Predmet.StrankaNazivFormatedOIB_1">OPATOVINA PROJEKT d.o.o., OIB 75108231896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OPATOVINA PROJEKT d.o.o.</item>
    </izvorni_sadrzaj>
    <derivirana_varijabla naziv="DomainObject.Predmet.StrankaListFormated_1">
      <item>OPATOVINA PROJEKT d.o.o.</item>
    </derivirana_varijabla>
  </DomainObject.Predmet.StrankaListFormated>
  <DomainObject.Predmet.StrankaListFormatedOIB>
    <izvorni_sadrzaj>
      <item>OPATOVINA PROJEKT d.o.o., OIB 75108231896</item>
    </izvorni_sadrzaj>
    <derivirana_varijabla naziv="DomainObject.Predmet.StrankaListFormatedOIB_1">
      <item>OPATOVINA PROJEKT d.o.o., OIB 75108231896</item>
    </derivirana_varijabla>
  </DomainObject.Predmet.StrankaListFormatedOIB>
  <DomainObject.Predmet.StrankaListFormatedWithAdress>
    <izvorni_sadrzaj>
      <item>OPATOVINA PROJEKT d.o.o., Primorska 5, 10360 Sesvete</item>
    </izvorni_sadrzaj>
    <derivirana_varijabla naziv="DomainObject.Predmet.StrankaListFormatedWithAdress_1">
      <item>OPATOVINA PROJEKT d.o.o., Primorska 5, 10360 Sesvete</item>
    </derivirana_varijabla>
  </DomainObject.Predmet.StrankaListFormatedWithAdress>
  <DomainObject.Predmet.StrankaListFormatedWithAdressOIB>
    <izvorni_sadrzaj>
      <item>OPATOVINA PROJEKT d.o.o., OIB 75108231896, Primorska 5, 10360 Sesvete</item>
    </izvorni_sadrzaj>
    <derivirana_varijabla naziv="DomainObject.Predmet.StrankaListFormatedWithAdressOIB_1">
      <item>OPATOVINA PROJEKT d.o.o., OIB 75108231896, Primorska 5, 10360 Sesvete</item>
    </derivirana_varijabla>
  </DomainObject.Predmet.StrankaListFormatedWithAdressOIB>
  <DomainObject.Predmet.StrankaListNazivFormated>
    <izvorni_sadrzaj>
      <item>OPATOVINA PROJEKT d.o.o.</item>
    </izvorni_sadrzaj>
    <derivirana_varijabla naziv="DomainObject.Predmet.StrankaListNazivFormated_1">
      <item>OPATOVINA PROJEKT d.o.o.</item>
    </derivirana_varijabla>
  </DomainObject.Predmet.StrankaListNazivFormated>
  <DomainObject.Predmet.StrankaListNazivFormatedOIB>
    <izvorni_sadrzaj>
      <item>OPATOVINA PROJEKT d.o.o., OIB 75108231896</item>
    </izvorni_sadrzaj>
    <derivirana_varijabla naziv="DomainObject.Predmet.StrankaListNazivFormatedOIB_1">
      <item>OPATOVINA PROJEKT d.o.o., OIB 75108231896</item>
    </derivirana_varijabla>
  </DomainObject.Predmet.StrankaListNazivFormatedOIB>
  <DomainObject.Predmet.ProtuStrankaListFormated>
    <izvorni_sadrzaj>
      <item>OPATOVINA PROJEKT d.o.o.</item>
    </izvorni_sadrzaj>
    <derivirana_varijabla naziv="DomainObject.Predmet.ProtuStrankaListFormated_1">
      <item>OPATOVINA PROJEKT d.o.o.</item>
    </derivirana_varijabla>
  </DomainObject.Predmet.ProtuStrankaListFormated>
  <DomainObject.Predmet.ProtuStrankaListFormatedOIB>
    <izvorni_sadrzaj>
      <item>OPATOVINA PROJEKT d.o.o., OIB 75108231896</item>
    </izvorni_sadrzaj>
    <derivirana_varijabla naziv="DomainObject.Predmet.ProtuStrankaListFormatedOIB_1">
      <item>OPATOVINA PROJEKT d.o.o., OIB 75108231896</item>
    </derivirana_varijabla>
  </DomainObject.Predmet.ProtuStrankaListFormatedOIB>
  <DomainObject.Predmet.ProtuStrankaListFormatedWithAdress>
    <izvorni_sadrzaj>
      <item>OPATOVINA PROJEKT d.o.o., Primorska 5, 10360 Sesvete</item>
    </izvorni_sadrzaj>
    <derivirana_varijabla naziv="DomainObject.Predmet.ProtuStrankaListFormatedWithAdress_1">
      <item>OPATOVINA PROJEKT d.o.o., Primorska 5, 10360 Sesvete</item>
    </derivirana_varijabla>
  </DomainObject.Predmet.ProtuStrankaListFormatedWithAdress>
  <DomainObject.Predmet.ProtuStrankaListFormatedWithAdressOIB>
    <izvorni_sadrzaj>
      <item>OPATOVINA PROJEKT d.o.o., OIB 75108231896, Primorska 5, 10360 Sesvete</item>
    </izvorni_sadrzaj>
    <derivirana_varijabla naziv="DomainObject.Predmet.ProtuStrankaListFormatedWithAdressOIB_1">
      <item>OPATOVINA PROJEKT d.o.o., OIB 75108231896, Primorska 5, 10360 Sesvete</item>
    </derivirana_varijabla>
  </DomainObject.Predmet.ProtuStrankaListFormatedWithAdressOIB>
  <DomainObject.Predmet.ProtuStrankaListNazivFormated>
    <izvorni_sadrzaj>
      <item>OPATOVINA PROJEKT d.o.o.</item>
    </izvorni_sadrzaj>
    <derivirana_varijabla naziv="DomainObject.Predmet.ProtuStrankaListNazivFormated_1">
      <item>OPATOVINA PROJEKT d.o.o.</item>
    </derivirana_varijabla>
  </DomainObject.Predmet.ProtuStrankaListNazivFormated>
  <DomainObject.Predmet.ProtuStrankaListNazivFormatedOIB>
    <izvorni_sadrzaj>
      <item>OPATOVINA PROJEKT d.o.o., OIB 75108231896</item>
    </izvorni_sadrzaj>
    <derivirana_varijabla naziv="DomainObject.Predmet.ProtuStrankaListNazivFormatedOIB_1">
      <item>OPATOVINA PROJEKT d.o.o., OIB 75108231896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OPATOVINA PROJEKT d.o.o.</izvorni_sadrzaj>
    <derivirana_varijabla naziv="DomainObject.Predmet.StrankaIDrugi_1">OPATOVINA PROJEKT d.o.o.</derivirana_varijabla>
  </DomainObject.Predmet.StrankaIDrugi>
  <DomainObject.Predmet.ProtustrankaIDrugi>
    <izvorni_sadrzaj>OPATOVINA PROJEKT d.o.o.</izvorni_sadrzaj>
    <derivirana_varijabla naziv="DomainObject.Predmet.ProtustrankaIDrugi_1">OPATOVINA PROJEKT d.o.o.</derivirana_varijabla>
  </DomainObject.Predmet.ProtustrankaIDrugi>
  <DomainObject.Predmet.StrankaIDrugiAdressOIB>
    <izvorni_sadrzaj>OPATOVINA PROJEKT d.o.o., OIB 75108231896, Primorska 5, 10360 Sesvete</izvorni_sadrzaj>
    <derivirana_varijabla naziv="DomainObject.Predmet.StrankaIDrugiAdressOIB_1">OPATOVINA PROJEKT d.o.o., OIB 75108231896, Primorska 5, 10360 Sesvete</derivirana_varijabla>
  </DomainObject.Predmet.StrankaIDrugiAdressOIB>
  <DomainObject.Predmet.ProtustrankaIDrugiAdressOIB>
    <izvorni_sadrzaj>OPATOVINA PROJEKT d.o.o., OIB 75108231896, Primorska 5, 10360 Sesvete</izvorni_sadrzaj>
    <derivirana_varijabla naziv="DomainObject.Predmet.ProtustrankaIDrugiAdressOIB_1">OPATOVINA PROJEKT d.o.o., OIB 75108231896,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OPATOVINA PROJEKT d.o.o.</item>
      <item>OPATOVINA PROJEKT d.o.o.</item>
    </izvorni_sadrzaj>
    <derivirana_varijabla naziv="DomainObject.Predmet.SudioniciListNaziv_1">
      <item>OPATOVINA PROJEKT d.o.o.</item>
      <item>OPATOVINA PROJEKT d.o.o.</item>
    </derivirana_varijabla>
  </DomainObject.Predmet.SudioniciListNaziv>
  <DomainObject.Predmet.SudioniciListAdressOIB>
    <izvorni_sadrzaj>
      <item>OPATOVINA PROJEKT d.o.o., OIB 75108231896, Primorska 5,10360 Sesvete</item>
      <item>OPATOVINA PROJEKT d.o.o., OIB 75108231896, Primorska 5,10360 Sesvete</item>
    </izvorni_sadrzaj>
    <derivirana_varijabla naziv="DomainObject.Predmet.SudioniciListAdressOIB_1">
      <item>OPATOVINA PROJEKT d.o.o., OIB 75108231896, Primorska 5,10360 Sesvete</item>
      <item>OPATOVINA PROJEKT d.o.o., OIB 75108231896,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75108231896</item>
      <item>, OIB 75108231896</item>
    </izvorni_sadrzaj>
    <derivirana_varijabla naziv="DomainObject.Predmet.SudioniciListNazivOIB_1">
      <item>, OIB 75108231896</item>
      <item>, OIB 75108231896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134</properties:Words>
  <properties:Characters>749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2016-05-12T12:09:00Z</dcterms:created>
  <dc:creator>nribaric</dc:creator>
  <cp:lastModifiedBy>Jadranka Zelić</cp:lastModifiedBy>
  <cp:lastPrinted>2016-05-13T06:31:00Z</cp:lastPrinted>
  <dcterms:modified xmlns:xsi="http://www.w3.org/2001/XMLSchema-instance" xsi:type="dcterms:W3CDTF">2016-05-13T06:35:00Z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