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2afb" w14:paraId="9a62afb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6B6144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D825DA">
        <w:rPr>
          <w:sz w:val="22"/>
          <w:szCs w:val="22"/>
        </w:rPr>
        <w:t>SUTLOVIĆ-TRADE, d.o.o., Veli Iž, Veli Iž 258A, OIB:66483487377</w:t>
      </w:r>
      <w:r w:rsidR="00492FC6" w:rsidRPr="002F194E">
        <w:rPr>
          <w:sz w:val="22"/>
          <w:szCs w:val="22"/>
        </w:rPr>
        <w:t xml:space="preserve">, povodom zahtjeva Financijske agencije, RC Split, Podružnica Zadar od dana </w:t>
      </w:r>
      <w:r w:rsidR="002F194E" w:rsidRPr="002F194E">
        <w:rPr>
          <w:sz w:val="22"/>
          <w:szCs w:val="22"/>
        </w:rPr>
        <w:t>15</w:t>
      </w:r>
      <w:r w:rsidR="00492FC6" w:rsidRPr="002F194E">
        <w:rPr>
          <w:sz w:val="22"/>
          <w:szCs w:val="22"/>
        </w:rPr>
        <w:t xml:space="preserve">. veljače 2016., dana </w:t>
      </w:r>
      <w:r w:rsidR="002F194E" w:rsidRPr="002F194E">
        <w:rPr>
          <w:sz w:val="22"/>
          <w:szCs w:val="22"/>
        </w:rPr>
        <w:t>1</w:t>
      </w:r>
      <w:r w:rsidR="009B1C20">
        <w:rPr>
          <w:sz w:val="22"/>
          <w:szCs w:val="22"/>
        </w:rPr>
        <w:t>7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ožujka 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D825DA">
        <w:rPr>
          <w:sz w:val="22"/>
          <w:szCs w:val="22"/>
        </w:rPr>
        <w:t>SUTLOVIĆ-TRADE, d.o.o., Veli Iž, Veli Iž 258A, OIB:66483487377</w:t>
      </w:r>
      <w:r w:rsidRPr="002F194E">
        <w:rPr>
          <w:sz w:val="22"/>
          <w:szCs w:val="22"/>
        </w:rPr>
        <w:t xml:space="preserve"> iznosi </w:t>
      </w:r>
      <w:r w:rsidR="00D825DA">
        <w:rPr>
          <w:sz w:val="22"/>
          <w:szCs w:val="22"/>
        </w:rPr>
        <w:t>230.775,95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D825DA">
        <w:rPr>
          <w:sz w:val="22"/>
          <w:szCs w:val="22"/>
        </w:rPr>
        <w:t xml:space="preserve">TATJANA ČEVIZOVIĆ, </w:t>
      </w:r>
      <w:r w:rsidR="00DB29FF">
        <w:rPr>
          <w:sz w:val="22"/>
          <w:szCs w:val="22"/>
        </w:rPr>
        <w:t>Veli Iž, Veli Iž 258A</w:t>
      </w:r>
      <w:r w:rsidR="00D825DA">
        <w:rPr>
          <w:sz w:val="22"/>
          <w:szCs w:val="22"/>
        </w:rPr>
        <w:t>, OIB:20497631989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D825DA">
        <w:rPr>
          <w:sz w:val="22"/>
          <w:szCs w:val="22"/>
        </w:rPr>
        <w:t>SUTLOVIĆ-TRADE, d.o.o., Veli Iž, Veli Iž 258A, OIB:66483487377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D825DA">
        <w:rPr>
          <w:sz w:val="22"/>
          <w:szCs w:val="22"/>
        </w:rPr>
        <w:t>SUTLOVIĆ-TRADE, d.o.o., Veli Iž, Veli Iž 258A, OIB:66483487377.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2F194E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17. ožujka 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2F194E">
      <w:rPr>
        <w:sz w:val="22"/>
        <w:szCs w:val="22"/>
      </w:rPr>
      <w:t>2</w:t>
    </w:r>
    <w:r w:rsidR="00D825DA">
      <w:rPr>
        <w:sz w:val="22"/>
        <w:szCs w:val="22"/>
      </w:rPr>
      <w:t>08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36287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28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28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28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28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28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28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28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28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SUTLOVIĆ-TRADE, društvo s ograničenom odgovornošću za trgovinu i usluge</izvorni_sadrzaj>
    <derivirana_varijabla naziv="DomainObject.Predmet.ProtustrankaFormated_1">  SUTLOVIĆ-TRADE, društvo s ograničenom odgovornošću za trgovinu i usluge</derivirana_varijabla>
  </DomainObject.Predmet.ProtustrankaFormated>
  <DomainObject.Predmet.ProtustrankaFormatedOIB>
    <izvorni_sadrzaj>  SUTLOVIĆ-TRADE, društvo s ograničenom odgovornošću za trgovinu i usluge, OIB 66483487377</izvorni_sadrzaj>
    <derivirana_varijabla naziv="DomainObject.Predmet.ProtustrankaFormatedOIB_1">  SUTLOVIĆ-TRADE, društvo s ograničenom odgovornošću za trgovinu i usluge, OIB 66483487377</derivirana_varijabla>
  </DomainObject.Predmet.ProtustrankaFormatedOIB>
  <DomainObject.Predmet.ProtustrankaFormatedWithAdress>
    <izvorni_sadrzaj> SUTLOVIĆ-TRADE, društvo s ograničenom odgovornošću za trgovinu i usluge, Veli Iž 258A, 23284 Veli Iž</izvorni_sadrzaj>
    <derivirana_varijabla naziv="DomainObject.Predmet.ProtustrankaFormatedWithAdress_1"> SUTLOVIĆ-TRADE, društvo s ograničenom odgovornošću za trgovinu i usluge, Veli Iž 258A, 23284 Veli Iž</derivirana_varijabla>
  </DomainObject.Predmet.ProtustrankaFormatedWithAdress>
  <DomainObject.Predmet.ProtustrankaFormatedWithAdressOIB>
    <izvorni_sadrzaj> SUTLOVIĆ-TRADE, društvo s ograničenom odgovornošću za trgovinu i usluge, OIB 66483487377, Veli Iž 258A, 23284 Veli Iž</izvorni_sadrzaj>
    <derivirana_varijabla naziv="DomainObject.Predmet.ProtustrankaFormatedWithAdressOIB_1"> SUTLOVIĆ-TRADE, društvo s ograničenom odgovornošću za trgovinu i usluge, OIB 66483487377, Veli Iž 258A, 23284 Veli Iž</derivirana_varijabla>
  </DomainObject.Predmet.ProtustrankaFormatedWithAdressOIB>
  <DomainObject.Predmet.ProtustrankaWithAdress>
    <izvorni_sadrzaj>SUTLOVIĆ-TRADE, društvo s ograničenom odgovornošću za trgovinu i usluge Veli Iž 258A, 23284 Veli Iž</izvorni_sadrzaj>
    <derivirana_varijabla naziv="DomainObject.Predmet.ProtustrankaWithAdress_1">SUTLOVIĆ-TRADE, društvo s ograničenom odgovornošću za trgovinu i usluge Veli Iž 258A, 23284 Veli Iž</derivirana_varijabla>
  </DomainObject.Predmet.ProtustrankaWithAdress>
  <DomainObject.Predmet.ProtustrankaWithAdressOIB>
    <izvorni_sadrzaj>SUTLOVIĆ-TRADE, društvo s ograničenom odgovornošću za trgovinu i usluge, OIB 66483487377, Veli Iž 258A, 23284 Veli Iž</izvorni_sadrzaj>
    <derivirana_varijabla naziv="DomainObject.Predmet.ProtustrankaWithAdressOIB_1">SUTLOVIĆ-TRADE, društvo s ograničenom odgovornošću za trgovinu i usluge, OIB 66483487377, Veli Iž 258A, 23284 Veli Iž</derivirana_varijabla>
  </DomainObject.Predmet.ProtustrankaWithAdressOIB>
  <DomainObject.Predmet.ProtustrankaNazivFormated>
    <izvorni_sadrzaj>SUTLOVIĆ-TRADE, društvo s ograničenom odgovornošću za trgovinu i usluge</izvorni_sadrzaj>
    <derivirana_varijabla naziv="DomainObject.Predmet.ProtustrankaNazivFormated_1">SUTLOVIĆ-TRADE, društvo s ograničenom odgovornošću za trgovinu i usluge</derivirana_varijabla>
  </DomainObject.Predmet.ProtustrankaNazivFormated>
  <DomainObject.Predmet.ProtustrankaNazivFormatedOIB>
    <izvorni_sadrzaj>SUTLOVIĆ-TRADE, društvo s ograničenom odgovornošću za trgovinu i usluge, OIB 66483487377</izvorni_sadrzaj>
    <derivirana_varijabla naziv="DomainObject.Predmet.ProtustrankaNazivFormatedOIB_1">SUTLOVIĆ-TRADE, društvo s ograničenom odgovornošću za trgovinu i usluge, OIB 66483487377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230775.95</izvorni_sadrzaj>
    <derivirana_varijabla naziv="DomainObject.Predmet.TrenutnaVrijednost_1">230775.95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SUTLOVIĆ-TRADE, društvo s ograničenom odgovornošću za trgovinu i usluge</item>
    </izvorni_sadrzaj>
    <derivirana_varijabla naziv="DomainObject.Predmet.ProtuStrankaListFormated_1">
      <item>SUTLOVIĆ-TRADE, društvo s ograničenom odgovornošću za trgovinu i usluge</item>
    </derivirana_varijabla>
  </DomainObject.Predmet.ProtuStrankaListFormated>
  <DomainObject.Predmet.ProtuStrankaListFormatedOIB>
    <izvorni_sadrzaj>
      <item>SUTLOVIĆ-TRADE, društvo s ograničenom odgovornošću za trgovinu i usluge, OIB 66483487377</item>
    </izvorni_sadrzaj>
    <derivirana_varijabla naziv="DomainObject.Predmet.ProtuStrankaListFormatedOIB_1">
      <item>SUTLOVIĆ-TRADE, društvo s ograničenom odgovornošću za trgovinu i usluge, OIB 66483487377</item>
    </derivirana_varijabla>
  </DomainObject.Predmet.ProtuStrankaListFormatedOIB>
  <DomainObject.Predmet.ProtuStrankaListFormatedWithAdress>
    <izvorni_sadrzaj>
      <item>SUTLOVIĆ-TRADE, društvo s ograničenom odgovornošću za trgovinu i usluge, Veli Iž 258A, 23284 Veli Iž</item>
    </izvorni_sadrzaj>
    <derivirana_varijabla naziv="DomainObject.Predmet.ProtuStrankaListFormatedWithAdress_1">
      <item>SUTLOVIĆ-TRADE, društvo s ograničenom odgovornošću za trgovinu i usluge, Veli Iž 258A, 23284 Veli Iž</item>
    </derivirana_varijabla>
  </DomainObject.Predmet.ProtuStrankaListFormatedWithAdress>
  <DomainObject.Predmet.ProtuStrankaListFormatedWithAdressOIB>
    <izvorni_sadrzaj>
      <item>SUTLOVIĆ-TRADE, društvo s ograničenom odgovornošću za trgovinu i usluge, OIB 66483487377, Veli Iž 258A, 23284 Veli Iž</item>
    </izvorni_sadrzaj>
    <derivirana_varijabla naziv="DomainObject.Predmet.ProtuStrankaListFormatedWithAdressOIB_1">
      <item>SUTLOVIĆ-TRADE, društvo s ograničenom odgovornošću za trgovinu i usluge, OIB 66483487377, Veli Iž 258A, 23284 Veli Iž</item>
    </derivirana_varijabla>
  </DomainObject.Predmet.ProtuStrankaListFormatedWithAdressOIB>
  <DomainObject.Predmet.ProtuStrankaListNazivFormated>
    <izvorni_sadrzaj>
      <item>SUTLOVIĆ-TRADE, društvo s ograničenom odgovornošću za trgovinu i usluge</item>
    </izvorni_sadrzaj>
    <derivirana_varijabla naziv="DomainObject.Predmet.ProtuStrankaListNazivFormated_1">
      <item>SUTLOVIĆ-TRADE, društvo s ograničenom odgovornošću za trgovinu i usluge</item>
    </derivirana_varijabla>
  </DomainObject.Predmet.ProtuStrankaListNazivFormated>
  <DomainObject.Predmet.ProtuStrankaListNazivFormatedOIB>
    <izvorni_sadrzaj>
      <item>SUTLOVIĆ-TRADE, društvo s ograničenom odgovornošću za trgovinu i usluge, OIB 66483487377</item>
    </izvorni_sadrzaj>
    <derivirana_varijabla naziv="DomainObject.Predmet.ProtuStrankaListNazivFormatedOIB_1">
      <item>SUTLOVIĆ-TRADE, društvo s ograničenom odgovornošću za trgovinu i usluge, OIB 66483487377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SUTLOVIĆ-TRADE, društvo s ograničenom odgovornošću za trgovinu i usluge</izvorni_sadrzaj>
    <derivirana_varijabla naziv="DomainObject.Predmet.ProtustrankaIDrugi_1">SUTLOVIĆ-TRADE,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SUTLOVIĆ-TRADE, društvo s ograničenom odgovornošću za trgovinu i usluge, OIB 66483487377, Veli Iž 258A, 23284 Veli Iž</izvorni_sadrzaj>
    <derivirana_varijabla naziv="DomainObject.Predmet.ProtustrankaIDrugiAdressOIB_1">SUTLOVIĆ-TRADE, društvo s ograničenom odgovornošću za trgovinu i usluge, OIB 66483487377, Veli Iž 258A,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SUTLOVIĆ-TRADE, društvo s ograničenom odgovornošću za trgovinu i usluge</item>
    </izvorni_sadrzaj>
    <derivirana_varijabla naziv="DomainObject.Predmet.SudioniciListNaziv_1">
      <item>Financijska agencija</item>
      <item>SUTLOVIĆ-TRADE,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SUTLOVIĆ-TRADE, društvo s ograničenom odgovornošću za trgovinu i usluge, OIB 66483487377, Veli Iž 258A,23284 Veli Iž</item>
    </izvorni_sadrzaj>
    <derivirana_varijabla naziv="DomainObject.Predmet.SudioniciListAdressOIB_1">
      <item>Financijska agencija, OIB 85821130368, Ivana Danila 4,23000 Zadar</item>
      <item>SUTLOVIĆ-TRADE, društvo s ograničenom odgovornošću za trgovinu i usluge, OIB 66483487377, Veli Iž 258A,23284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66483487377</item>
    </izvorni_sadrzaj>
    <derivirana_varijabla naziv="DomainObject.Predmet.SudioniciListNazivOIB_1">
      <item>, OIB 85821130368</item>
      <item>, OIB 66483487377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7FFD1-71BD-4971-8654-B266D31F1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1995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2016-03-17T07:14:00Z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2016-03-17T09:07:00Z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