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5f8e" w14:paraId="e905f8e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5D7F6A">
        <w:t>403</w:t>
      </w:r>
      <w:r w:rsidR="002A6867">
        <w:t>/</w:t>
      </w:r>
      <w:r w:rsidR="00063D42">
        <w:t>17</w:t>
      </w:r>
      <w:r w:rsidR="002A6867">
        <w:t>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2074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01202A" w:rsidR="004B741D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202E1C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2A6867">
        <w:t>FINA RC Osijek Podružnica Osijek</w:t>
      </w:r>
      <w:r w:rsidR="009A1E35">
        <w:t xml:space="preserve"> za otvaranje stečajnog postupka nad dužnikom </w:t>
      </w:r>
      <w:r w:rsidR="007A73AE">
        <w:rPr>
          <w:b/>
        </w:rPr>
        <w:t>D.S. CAFFE j.d.o.o. za trgovinu i usluge, Mirkovci, Nova brana 16</w:t>
      </w:r>
      <w:r w:rsidR="00151B50">
        <w:rPr>
          <w:b/>
        </w:rPr>
        <w:t xml:space="preserve">, </w:t>
      </w:r>
      <w:r w:rsidR="00202E1C">
        <w:rPr>
          <w:b/>
        </w:rPr>
        <w:t xml:space="preserve">OIB: </w:t>
      </w:r>
      <w:r w:rsidR="007A73AE">
        <w:rPr>
          <w:b/>
        </w:rPr>
        <w:t>54730252868</w:t>
      </w:r>
      <w:r w:rsidR="00202E1C">
        <w:rPr>
          <w:b/>
        </w:rPr>
        <w:t xml:space="preserve">, MBS: </w:t>
      </w:r>
      <w:r w:rsidR="00151B50" w:rsidRPr="00151B50">
        <w:rPr>
          <w:b/>
        </w:rPr>
        <w:t>030</w:t>
      </w:r>
      <w:r w:rsidR="007A73AE">
        <w:rPr>
          <w:b/>
        </w:rPr>
        <w:t>157351</w:t>
      </w:r>
      <w:r w:rsidR="0072710A">
        <w:t xml:space="preserve">, </w:t>
      </w:r>
      <w:r w:rsidR="003B4C28">
        <w:t xml:space="preserve">dana </w:t>
      </w:r>
      <w:r w:rsidR="009D0C8B">
        <w:t>23</w:t>
      </w:r>
      <w:r w:rsidR="00202E1C">
        <w:t xml:space="preserve">. </w:t>
      </w:r>
      <w:r w:rsidR="009D0C8B">
        <w:t>ožujka</w:t>
      </w:r>
      <w:r w:rsidR="002A6867">
        <w:t xml:space="preserve"> 201</w:t>
      </w:r>
      <w:r w:rsidR="00151B50">
        <w:t>7</w:t>
      </w:r>
      <w:r w:rsidR="002A6867">
        <w:t>. g.,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02E1C" w:rsidR="002A6867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BA74B0">
        <w:t>Danijel Starčević, Mirkovci, Nova Brana 16</w:t>
      </w:r>
      <w:r w:rsidR="00E81EB0">
        <w:t xml:space="preserve">, </w:t>
      </w:r>
      <w:r w:rsidR="00202E1C">
        <w:t xml:space="preserve">OIB: </w:t>
      </w:r>
      <w:r w:rsidR="00BA74B0">
        <w:t>46204523105</w:t>
      </w:r>
      <w:r w:rsidR="00202E1C">
        <w:t>,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FF4D22">
        <w:rPr>
          <w:b/>
        </w:rPr>
        <w:t xml:space="preserve">D.S. CAFFE j.d.o.o. za trgovinu i usluge, Mirkovci, Nova brana 16, OIB: 54730252868, MBS: </w:t>
      </w:r>
      <w:r w:rsidR="00FF4D22" w:rsidRPr="00151B50">
        <w:rPr>
          <w:b/>
        </w:rPr>
        <w:t>030</w:t>
      </w:r>
      <w:r w:rsidR="00FF4D22">
        <w:rPr>
          <w:b/>
        </w:rPr>
        <w:t>157351</w:t>
      </w:r>
      <w:r w:rsidR="00FF4D22">
        <w:t xml:space="preserve"> </w:t>
      </w:r>
      <w:r w:rsidR="00202E1C">
        <w:t>(čl. 113 st. 1 Stečajnog zakona – NN 71/15 u vezi s čl. 114 st. 1 SZ).</w:t>
      </w:r>
    </w:p>
    <w:p w:rsidRDefault="00A55821" w:rsidP="0085153E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5F24C8">
        <w:t xml:space="preserve">Danijel Starčević, Mirkovci, Nova Brana 16, OIB: 46204523105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5F24C8">
        <w:t>Danijel Starčević, Mirkovci, Nova Brana 16, OIB: 46204523105</w:t>
      </w:r>
      <w:r>
        <w:t>, da u roku od 8 dana od dana primitka ovog zaključka preda sudu, pozivom na gornji broj predmeta, pisano izvješće o financijsko-gospodarskom stanju dužnika u 2 primjerka.</w:t>
      </w:r>
      <w:r w:rsidR="00E81EB0">
        <w:t xml:space="preserve"> </w:t>
      </w:r>
    </w:p>
    <w:p w:rsidRDefault="00A55821" w:rsidP="00CF222C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5F24C8">
        <w:t>Danijel Starčević, Mirkovci, Nova Brana 16, OIB: 46204523105</w:t>
      </w:r>
      <w:r w:rsidR="00E81EB0">
        <w:t xml:space="preserve">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</w:t>
      </w:r>
      <w:r w:rsidR="00E81EB0">
        <w:t xml:space="preserve"> </w:t>
      </w:r>
      <w:r>
        <w:t>netočnih ili nepotpunih podataka, obavijesti i izvješća prema odredbama st. 1 i 2 čl. 117 SZ.</w:t>
      </w: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202E1C" w:rsidP="002A6867" w:rsidR="00202E1C">
      <w:pPr>
        <w:ind w:firstLine="720"/>
        <w:jc w:val="both"/>
      </w:pPr>
    </w:p>
    <w:p w:rsidRDefault="00202E1C" w:rsidP="009E20D4" w:rsidR="00202E1C">
      <w:pPr>
        <w:jc w:val="both"/>
      </w:pPr>
    </w:p>
    <w:p w:rsidRDefault="00A730BE" w:rsidP="009E20D4" w:rsidR="00A730BE">
      <w:pPr>
        <w:jc w:val="right"/>
      </w:pPr>
    </w:p>
    <w:p w:rsidRDefault="00202E1C" w:rsidP="009E20D4" w:rsidR="00202E1C">
      <w:pPr>
        <w:jc w:val="right"/>
      </w:pPr>
      <w:r>
        <w:lastRenderedPageBreak/>
        <w:t>Broj: St-</w:t>
      </w:r>
      <w:r w:rsidR="00A730BE">
        <w:t>403</w:t>
      </w:r>
      <w:r>
        <w:t>/</w:t>
      </w:r>
      <w:r w:rsidR="00E81EB0">
        <w:t>17</w:t>
      </w:r>
      <w:r>
        <w:t>-3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207436" w:rsidP="00207436" w:rsidR="00207436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>
        <w:t xml:space="preserve"> </w:t>
      </w:r>
      <w:r w:rsidR="005F24C8">
        <w:t>Danijel Starčević, Mirkovci, Nova Brana 16, OIB: 46204523105</w:t>
      </w:r>
      <w:r w:rsidR="00E81EB0">
        <w:t>,</w:t>
      </w:r>
      <w:r w:rsidRPr="00E06CD0">
        <w:t xml:space="preserve">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207436" w:rsidP="00A55821" w:rsidR="00207436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D0C8B">
        <w:t>23</w:t>
      </w:r>
      <w:r w:rsidR="00202E1C">
        <w:t xml:space="preserve">. </w:t>
      </w:r>
      <w:r w:rsidR="009D0C8B">
        <w:t>ožujka</w:t>
      </w:r>
      <w:r w:rsidR="002A6867">
        <w:t xml:space="preserve"> 201</w:t>
      </w:r>
      <w:r w:rsidR="00E81EB0">
        <w:t>7</w:t>
      </w:r>
      <w:r w:rsidR="002A6867">
        <w:t>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E81EB0">
      <w:pPr>
        <w:pStyle w:val="Tijeloteksta"/>
        <w:jc w:val="left"/>
      </w:pPr>
      <w:r>
        <w:t xml:space="preserve">Zapisničar: </w:t>
      </w:r>
    </w:p>
    <w:p w:rsidRDefault="009204F5" w:rsidP="004B741D" w:rsidR="004B741D">
      <w:pPr>
        <w:pStyle w:val="Tijeloteksta"/>
        <w:jc w:val="left"/>
      </w:pPr>
      <w:r>
        <w:t>Maja Videnović</w:t>
      </w:r>
      <w:r w:rsidR="004B741D">
        <w:tab/>
      </w:r>
      <w:r w:rsidR="004B741D">
        <w:tab/>
      </w:r>
      <w:r w:rsidR="00960C63">
        <w:t xml:space="preserve">                                              </w:t>
      </w:r>
      <w:r>
        <w:t xml:space="preserve">           </w:t>
      </w:r>
      <w:r w:rsidR="00960C63">
        <w:t xml:space="preserve">  </w:t>
      </w:r>
      <w:r w:rsidR="004B741D">
        <w:t>STEČAJN</w:t>
      </w:r>
      <w:r w:rsidR="00202E1C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 xml:space="preserve">z.z. dužnika </w:t>
      </w:r>
      <w:r w:rsidR="00964BC1">
        <w:t>Danijel Starčević, Mirkovci, Nova Brana 16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202E1C" w:rsidP="00470B34" w:rsidR="00470B34">
      <w:pPr>
        <w:numPr>
          <w:ilvl w:val="0"/>
          <w:numId w:val="6"/>
        </w:numPr>
        <w:jc w:val="both"/>
      </w:pPr>
      <w:r>
        <w:t>K-</w:t>
      </w:r>
      <w:r w:rsidR="009D0C8B">
        <w:t>24/4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Sect="009E20D4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F6A" w:rsidR="005D7F6A">
      <w:r>
        <w:separator/>
      </w:r>
    </w:p>
  </w:endnote>
  <w:endnote w:id="0" w:type="continuationSeparator">
    <w:p w:rsidRDefault="005D7F6A" w:rsidR="005D7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F6A" w:rsidR="005D7F6A">
      <w:r>
        <w:separator/>
      </w:r>
    </w:p>
  </w:footnote>
  <w:footnote w:id="0" w:type="continuationSeparator">
    <w:p w:rsidRDefault="005D7F6A" w:rsidR="005D7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F6A" w:rsidP="00AD24AA" w:rsidR="005D7F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7F6A" w:rsidR="005D7F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F6A" w:rsidR="005D7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548A">
      <w:rPr>
        <w:noProof/>
      </w:rPr>
      <w:t>2</w:t>
    </w:r>
    <w:r>
      <w:fldChar w:fldCharType="end"/>
    </w:r>
  </w:p>
  <w:p w:rsidRDefault="005D7F6A" w:rsidP="00086232" w:rsidR="005D7F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3D42"/>
    <w:rsid w:val="00086232"/>
    <w:rsid w:val="00090ED3"/>
    <w:rsid w:val="000C20F1"/>
    <w:rsid w:val="000C7F37"/>
    <w:rsid w:val="000E414B"/>
    <w:rsid w:val="000F22FF"/>
    <w:rsid w:val="00151B50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07436"/>
    <w:rsid w:val="002142C7"/>
    <w:rsid w:val="0021564C"/>
    <w:rsid w:val="00215870"/>
    <w:rsid w:val="00223C8E"/>
    <w:rsid w:val="00252C63"/>
    <w:rsid w:val="00255E1A"/>
    <w:rsid w:val="00277584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0548A"/>
    <w:rsid w:val="0055624C"/>
    <w:rsid w:val="005B403D"/>
    <w:rsid w:val="005D7F6A"/>
    <w:rsid w:val="005E5D90"/>
    <w:rsid w:val="005F24C8"/>
    <w:rsid w:val="00607E75"/>
    <w:rsid w:val="006139EC"/>
    <w:rsid w:val="006235FB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3AE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204F5"/>
    <w:rsid w:val="0093450C"/>
    <w:rsid w:val="00935547"/>
    <w:rsid w:val="00960C63"/>
    <w:rsid w:val="00961D63"/>
    <w:rsid w:val="00963406"/>
    <w:rsid w:val="00964BC1"/>
    <w:rsid w:val="009807E2"/>
    <w:rsid w:val="00994095"/>
    <w:rsid w:val="009A1E35"/>
    <w:rsid w:val="009B61F0"/>
    <w:rsid w:val="009C13EB"/>
    <w:rsid w:val="009D0C8B"/>
    <w:rsid w:val="009E20D4"/>
    <w:rsid w:val="00A025E8"/>
    <w:rsid w:val="00A07AC6"/>
    <w:rsid w:val="00A14779"/>
    <w:rsid w:val="00A27295"/>
    <w:rsid w:val="00A402F9"/>
    <w:rsid w:val="00A45AC5"/>
    <w:rsid w:val="00A55821"/>
    <w:rsid w:val="00A57CEE"/>
    <w:rsid w:val="00A730BE"/>
    <w:rsid w:val="00A91ED3"/>
    <w:rsid w:val="00A96A2B"/>
    <w:rsid w:val="00AB56F9"/>
    <w:rsid w:val="00AD24AA"/>
    <w:rsid w:val="00AD76C3"/>
    <w:rsid w:val="00B00D62"/>
    <w:rsid w:val="00B11D59"/>
    <w:rsid w:val="00B41F79"/>
    <w:rsid w:val="00B923EB"/>
    <w:rsid w:val="00BA74B0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222C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81EB0"/>
    <w:rsid w:val="00E91BC9"/>
    <w:rsid w:val="00E9392A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F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5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4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4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4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4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5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4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4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4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4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D.S. CAFFE j.d.o.o. za trgovinu i usluge</izvorni_sadrzaj>
    <derivirana_varijabla naziv="DomainObject.Predmet.ProtustrankaFormated_1">  D.S. CAFFE j.d.o.o. za trgovinu i usluge</derivirana_varijabla>
  </DomainObject.Predmet.ProtustrankaFormated>
  <DomainObject.Predmet.ProtustrankaFormatedOIB>
    <izvorni_sadrzaj>  D.S. CAFFE j.d.o.o. za trgovinu i usluge, OIB 54730252868</izvorni_sadrzaj>
    <derivirana_varijabla naziv="DomainObject.Predmet.ProtustrankaFormatedOIB_1">  D.S. CAFFE j.d.o.o. za trgovinu i usluge, OIB 54730252868</derivirana_varijabla>
  </DomainObject.Predmet.ProtustrankaFormatedOIB>
  <DomainObject.Predmet.ProtustrankaFormatedWithAdress>
    <izvorni_sadrzaj> D.S. CAFFE j.d.o.o. za trgovinu i usluge, Nova brana 16, 32100 Mirkovci</izvorni_sadrzaj>
    <derivirana_varijabla naziv="DomainObject.Predmet.ProtustrankaFormatedWithAdress_1"> D.S. CAFFE j.d.o.o. za trgovinu i usluge, Nova brana 16, 32100 Mirkovci</derivirana_varijabla>
  </DomainObject.Predmet.ProtustrankaFormatedWithAdress>
  <DomainObject.Predmet.ProtustrankaFormatedWithAdressOIB>
    <izvorni_sadrzaj> D.S. CAFFE j.d.o.o. za trgovinu i usluge, OIB 54730252868, Nova brana 16, 32100 Mirkovci</izvorni_sadrzaj>
    <derivirana_varijabla naziv="DomainObject.Predmet.ProtustrankaFormatedWithAdressOIB_1"> D.S. CAFFE j.d.o.o. za trgovinu i usluge, OIB 54730252868, Nova brana 16, 32100 Mirkovci</derivirana_varijabla>
  </DomainObject.Predmet.ProtustrankaFormatedWithAdressOIB>
  <DomainObject.Predmet.ProtustrankaWithAdress>
    <izvorni_sadrzaj>D.S. CAFFE j.d.o.o. za trgovinu i usluge Nova brana 16, 32100 Mirkovci</izvorni_sadrzaj>
    <derivirana_varijabla naziv="DomainObject.Predmet.ProtustrankaWithAdress_1">D.S. CAFFE j.d.o.o. za trgovinu i usluge Nova brana 16, 32100 Mirkovci</derivirana_varijabla>
  </DomainObject.Predmet.ProtustrankaWithAdress>
  <DomainObject.Predmet.ProtustrankaWithAdressOIB>
    <izvorni_sadrzaj>D.S. CAFFE j.d.o.o. za trgovinu i usluge, OIB 54730252868, Nova brana 16, 32100 Mirkovci</izvorni_sadrzaj>
    <derivirana_varijabla naziv="DomainObject.Predmet.ProtustrankaWithAdressOIB_1">D.S. CAFFE j.d.o.o. za trgovinu i usluge, OIB 54730252868, Nova brana 16, 32100 Mirkovci</derivirana_varijabla>
  </DomainObject.Predmet.ProtustrankaWithAdressOIB>
  <DomainObject.Predmet.ProtustrankaNazivFormated>
    <izvorni_sadrzaj>D.S. CAFFE j.d.o.o. za trgovinu i usluge</izvorni_sadrzaj>
    <derivirana_varijabla naziv="DomainObject.Predmet.ProtustrankaNazivFormated_1">D.S. CAFFE j.d.o.o. za trgovinu i usluge</derivirana_varijabla>
  </DomainObject.Predmet.ProtustrankaNazivFormated>
  <DomainObject.Predmet.ProtustrankaNazivFormatedOIB>
    <izvorni_sadrzaj>D.S. CAFFE j.d.o.o. za trgovinu i usluge, OIB 54730252868</izvorni_sadrzaj>
    <derivirana_varijabla naziv="DomainObject.Predmet.ProtustrankaNazivFormatedOIB_1">D.S. CAFFE j.d.o.o. za trgovinu i usluge, OIB 54730252868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D.S. CAFFE j.d.o.o. za trgovinu i usluge</item>
    </izvorni_sadrzaj>
    <derivirana_varijabla naziv="DomainObject.Predmet.ProtuStrankaListFormated_1">
      <item>D.S. CAFFE j.d.o.o. za trgovinu i usluge</item>
    </derivirana_varijabla>
  </DomainObject.Predmet.ProtuStrankaListFormated>
  <DomainObject.Predmet.ProtuStrankaListFormatedOIB>
    <izvorni_sadrzaj>
      <item>D.S. CAFFE j.d.o.o. za trgovinu i usluge, OIB 54730252868</item>
    </izvorni_sadrzaj>
    <derivirana_varijabla naziv="DomainObject.Predmet.ProtuStrankaListFormatedOIB_1">
      <item>D.S. CAFFE j.d.o.o. za trgovinu i usluge, OIB 54730252868</item>
    </derivirana_varijabla>
  </DomainObject.Predmet.ProtuStrankaListFormatedOIB>
  <DomainObject.Predmet.ProtuStrankaListFormatedWithAdress>
    <izvorni_sadrzaj>
      <item>D.S. CAFFE j.d.o.o. za trgovinu i usluge, Nova brana 16, 32100 Mirkovci</item>
    </izvorni_sadrzaj>
    <derivirana_varijabla naziv="DomainObject.Predmet.ProtuStrankaListFormatedWithAdress_1">
      <item>D.S. CAFFE j.d.o.o. za trgovinu i usluge, Nova brana 16, 32100 Mirkovci</item>
    </derivirana_varijabla>
  </DomainObject.Predmet.ProtuStrankaListFormatedWithAdress>
  <DomainObject.Predmet.ProtuStrankaListFormatedWithAdressOIB>
    <izvorni_sadrzaj>
      <item>D.S. CAFFE j.d.o.o. za trgovinu i usluge, OIB 54730252868, Nova brana 16, 32100 Mirkovci</item>
    </izvorni_sadrzaj>
    <derivirana_varijabla naziv="DomainObject.Predmet.ProtuStrankaListFormatedWithAdressOIB_1">
      <item>D.S. CAFFE j.d.o.o. za trgovinu i usluge, OIB 54730252868, Nova brana 16, 32100 Mirkovci</item>
    </derivirana_varijabla>
  </DomainObject.Predmet.ProtuStrankaListFormatedWithAdressOIB>
  <DomainObject.Predmet.ProtuStrankaListNazivFormated>
    <izvorni_sadrzaj>
      <item>D.S. CAFFE j.d.o.o. za trgovinu i usluge</item>
    </izvorni_sadrzaj>
    <derivirana_varijabla naziv="DomainObject.Predmet.ProtuStrankaListNazivFormated_1">
      <item>D.S. CAFFE j.d.o.o. za trgovinu i usluge</item>
    </derivirana_varijabla>
  </DomainObject.Predmet.ProtuStrankaListNazivFormated>
  <DomainObject.Predmet.ProtuStrankaListNazivFormatedOIB>
    <izvorni_sadrzaj>
      <item>D.S. CAFFE j.d.o.o. za trgovinu i usluge, OIB 54730252868</item>
    </izvorni_sadrzaj>
    <derivirana_varijabla naziv="DomainObject.Predmet.ProtuStrankaListNazivFormatedOIB_1">
      <item>D.S. CAFFE j.d.o.o. za trgovinu i usluge, OIB 54730252868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D.S. CAFFE j.d.o.o. za trgovinu i usluge</izvorni_sadrzaj>
    <derivirana_varijabla naziv="DomainObject.Predmet.ProtustrankaIDrugi_1">D.S. CAFFE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D.S. CAFFE j.d.o.o. za trgovinu i usluge, OIB 54730252868, Nova brana 16, 32100 Mirkovci</izvorni_sadrzaj>
    <derivirana_varijabla naziv="DomainObject.Predmet.ProtustrankaIDrugiAdressOIB_1">D.S. CAFFE j.d.o.o. za trgovinu i usluge, OIB 54730252868, Nova brana 16,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D.S. CAFFE j.d.o.o. za trgovinu i usluge</item>
    </izvorni_sadrzaj>
    <derivirana_varijabla naziv="DomainObject.Predmet.SudioniciListNaziv_1">
      <item>FINA RC OSIJEK</item>
      <item>D.S. CAFFE j.d.o.o. za trgovinu i usluge</item>
    </derivirana_varijabla>
  </DomainObject.Predmet.SudioniciListNaziv>
  <DomainObject.Predmet.SudioniciListAdressOIB>
    <izvorni_sadrzaj>
      <item>FINA RC OSIJEK, OIB 85821130368</item>
      <item>D.S. CAFFE j.d.o.o. za trgovinu i usluge, OIB 54730252868, Nova brana 16,32100 Mirkovci</item>
    </izvorni_sadrzaj>
    <derivirana_varijabla naziv="DomainObject.Predmet.SudioniciListAdressOIB_1">
      <item>FINA RC OSIJEK, OIB 85821130368</item>
      <item>D.S. CAFFE j.d.o.o. za trgovinu i usluge, OIB 54730252868, Nova brana 16,32100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54730252868</item>
    </izvorni_sadrzaj>
    <derivirana_varijabla naziv="DomainObject.Predmet.SudioniciListNazivOIB_1">
      <item>, OIB 85821130368</item>
      <item>, OIB 54730252868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20235-B52A-429A-8DE8-A4BE8E8220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508</properties:Words>
  <properties:Characters>2537</properties:Characters>
  <properties:Lines>88</properties:Lines>
  <properties:Paragraphs>25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2017-03-22T12:31:00Z</dcterms:created>
  <dc:creator>hermanj</dc:creator>
  <cp:lastModifiedBy>Maja Videnović</cp:lastModifiedBy>
  <cp:lastPrinted>2016-03-22T12:33:00Z</cp:lastPrinted>
  <dcterms:modified xmlns:xsi="http://www.w3.org/2001/XMLSchema-instance" xsi:type="dcterms:W3CDTF">2017-03-23T06:20:00Z</dcterms:modified>
  <cp:revision>14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