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0586" w14:paraId="c7b058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5B41E9">
        <w:rPr>
          <w:rFonts w:hAnsi="Times New Roman" w:ascii="Times New Roman"/>
        </w:rPr>
        <w:t>5391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B41E9" w:rsidRPr="005B41E9">
        <w:rPr>
          <w:rFonts w:hAnsi="Times New Roman" w:ascii="Times New Roman"/>
        </w:rPr>
        <w:t>GARFIELD d.o.o., Duga Resa, Nikole Tesle 8, OIB: 47457441114, MBS: 020003369</w:t>
      </w:r>
      <w:r w:rsidR="00AA3B5D">
        <w:rPr>
          <w:rFonts w:hAnsi="Times New Roman" w:ascii="Times New Roman"/>
        </w:rPr>
        <w:t>, dana 2</w:t>
      </w:r>
      <w:r w:rsidR="00EB1281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B41E9" w:rsidRPr="005B41E9">
        <w:rPr>
          <w:rFonts w:hAnsi="Times New Roman" w:ascii="Times New Roman"/>
        </w:rPr>
        <w:t>GARFIELD d.o.o., Duga Resa, Nikole Tesle 8, OIB: 47457441114, MBS: 020003369</w:t>
      </w:r>
      <w:r w:rsidR="005B41E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B41E9">
        <w:rPr>
          <w:rFonts w:hAnsi="Times New Roman" w:ascii="Times New Roman"/>
        </w:rPr>
        <w:t>5391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EB1281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B1281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EB1281" w:rsidP="00EB1281" w:rsidR="00EB128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EB1281" w:rsidP="00EB1281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F1D" w:rsidP="00A83AC6" w:rsidR="00124F1D">
      <w:r>
        <w:separator/>
      </w:r>
    </w:p>
  </w:endnote>
  <w:endnote w:id="0" w:type="continuationSeparator">
    <w:p w:rsidRDefault="00124F1D" w:rsidP="00A83AC6" w:rsidR="0012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F1D" w:rsidP="00A83AC6" w:rsidR="00124F1D">
      <w:r>
        <w:separator/>
      </w:r>
    </w:p>
  </w:footnote>
  <w:footnote w:id="0" w:type="continuationSeparator">
    <w:p w:rsidRDefault="00124F1D" w:rsidP="00A83AC6" w:rsidR="0012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28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B41E9">
      <w:rPr>
        <w:rFonts w:hAnsi="Times New Roman" w:ascii="Times New Roman"/>
      </w:rPr>
      <w:t>5391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24F1D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B1281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890C2-A38F-4B1D-8AE4-B4E7EF454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2077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2017-06-27T10:52:00Z</dcterms:created>
  <dc:creator>Vesna Fundurulić Perišin</dc:creator>
  <cp:lastModifiedBy>Zlatka Plivelić</cp:lastModifiedBy>
  <cp:lastPrinted>2017-06-27T10:52:00Z</cp:lastPrinted>
  <dcterms:modified xmlns:xsi="http://www.w3.org/2001/XMLSchema-instance" xsi:type="dcterms:W3CDTF">2017-06-27T10:52:00Z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