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901b10" w14:paraId="4901b1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802981">
        <w:rPr>
          <w:rFonts w:hAnsi="Times New Roman" w:ascii="Times New Roman"/>
          <w:b/>
          <w:sz w:val="24"/>
          <w:szCs w:val="24"/>
        </w:rPr>
        <w:t>7672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802981">
        <w:rPr>
          <w:rFonts w:hAnsi="Times New Roman" w:ascii="Times New Roman"/>
          <w:sz w:val="24"/>
          <w:szCs w:val="24"/>
        </w:rPr>
        <w:t>7672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802981" w:rsidRPr="00802981">
        <w:rPr>
          <w:rFonts w:hAnsi="Times New Roman" w:ascii="Times New Roman"/>
          <w:sz w:val="24"/>
          <w:szCs w:val="24"/>
        </w:rPr>
        <w:t>PROIZVODNJA I DOSTAVA j.d.o.o.</w:t>
      </w:r>
      <w:r w:rsidR="00211699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802981">
        <w:rPr>
          <w:rFonts w:hAnsi="Times New Roman" w:ascii="Times New Roman"/>
          <w:sz w:val="24"/>
          <w:szCs w:val="24"/>
        </w:rPr>
        <w:t>Hrvatskog Leskovca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802981" w:rsidRPr="00802981">
        <w:rPr>
          <w:rFonts w:hAnsi="Times New Roman" w:ascii="Times New Roman"/>
          <w:sz w:val="24"/>
          <w:szCs w:val="24"/>
        </w:rPr>
        <w:t>47904996348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044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EF5A31"/>
    <w:rsid w:val="00F1455F"/>
    <w:rsid w:val="00F21BE4"/>
    <w:rsid w:val="00F235F3"/>
    <w:rsid w:val="00F32A1D"/>
    <w:rsid w:val="00F420C9"/>
    <w:rsid w:val="00F43A46"/>
    <w:rsid w:val="00F5363B"/>
    <w:rsid w:val="00F5385F"/>
    <w:rsid w:val="00F5482E"/>
    <w:rsid w:val="00F55990"/>
    <w:rsid w:val="00F64196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4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1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6419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641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641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4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1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6419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641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641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7672</izvorni_sadrzaj>
    <derivirana_varijabla naziv="DomainObject.Predmet.Broj_1">7672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St-7672/2015</izvorni_sadrzaj>
    <derivirana_varijabla naziv="DomainObject.Predmet.OznakaBroj_1">St-7672/2015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PROIZVODNJA I DOSTAVA jednostavno društvo s ograničenom odgovornošću za ugostiteljstvo i usluge</izvorni_sadrzaj>
    <derivirana_varijabla naziv="DomainObject.Predmet.ProtustrankaFormated_1">  PROIZVODNJA I DOSTAVA jednostavno društvo s ograničenom odgovornošću za ugostiteljstvo i usluge</derivirana_varijabla>
  </DomainObject.Predmet.ProtustrankaFormated>
  <DomainObject.Predmet.ProtustrankaFormatedOIB>
    <izvorni_sadrzaj>  PROIZVODNJA I DOSTAVA jednostavno društvo s ograničenom odgovornošću za ugostiteljstvo i usluge, OIB 47904996348</izvorni_sadrzaj>
    <derivirana_varijabla naziv="DomainObject.Predmet.ProtustrankaFormatedOIB_1">  PROIZVODNJA I DOSTAVA jednostavno društvo s ograničenom odgovornošću za ugostiteljstvo i usluge, OIB 47904996348</derivirana_varijabla>
  </DomainObject.Predmet.ProtustrankaFormatedOIB>
  <DomainObject.Predmet.ProtustrankaFormatedWithAdress>
    <izvorni_sadrzaj> PROIZVODNJA I DOSTAVA jednostavno društvo s ograničenom odgovornošću za ugostiteljstvo i usluge, Krasnička ulica 2, 10257 Hrvatski Leskovac</izvorni_sadrzaj>
    <derivirana_varijabla naziv="DomainObject.Predmet.ProtustrankaFormatedWithAdress_1"> PROIZVODNJA I DOSTAVA jednostavno društvo s ograničenom odgovornošću za ugostiteljstvo i usluge, Krasnička ulica 2, 10257 Hrvatski Leskovac</derivirana_varijabla>
  </DomainObject.Predmet.ProtustrankaFormatedWithAdress>
  <DomainObject.Predmet.ProtustrankaFormatedWithAdressOIB>
    <izvorni_sadrzaj> PROIZVODNJA I DOSTAVA jednostavno društvo s ograničenom odgovornošću za ugostiteljstvo i usluge, OIB 47904996348, Krasnička ulica 2, 10257 Hrvatski Leskovac</izvorni_sadrzaj>
    <derivirana_varijabla naziv="DomainObject.Predmet.ProtustrankaFormatedWithAdressOIB_1"> PROIZVODNJA I DOSTAVA jednostavno društvo s ograničenom odgovornošću za ugostiteljstvo i usluge, OIB 47904996348, Krasnička ulica 2, 10257 Hrvatski Leskovac</derivirana_varijabla>
  </DomainObject.Predmet.ProtustrankaFormatedWithAdressOIB>
  <DomainObject.Predmet.ProtustrankaWithAdress>
    <izvorni_sadrzaj>PROIZVODNJA I DOSTAVA jednostavno društvo s ograničenom odgovornošću za ugostiteljstvo i usluge Krasnička ulica 2, 10257 Hrvatski Leskovac</izvorni_sadrzaj>
    <derivirana_varijabla naziv="DomainObject.Predmet.ProtustrankaWithAdress_1">PROIZVODNJA I DOSTAVA jednostavno društvo s ograničenom odgovornošću za ugostiteljstvo i usluge Krasnička ulica 2, 10257 Hrvatski Leskovac</derivirana_varijabla>
  </DomainObject.Predmet.ProtustrankaWithAdress>
  <DomainObject.Predmet.ProtustrankaWithAdressOIB>
    <izvorni_sadrzaj>PROIZVODNJA I DOSTAVA jednostavno društvo s ograničenom odgovornošću za ugostiteljstvo i usluge, OIB 47904996348, Krasnička ulica 2, 10257 Hrvatski Leskovac</izvorni_sadrzaj>
    <derivirana_varijabla naziv="DomainObject.Predmet.ProtustrankaWithAdressOIB_1">PROIZVODNJA I DOSTAVA jednostavno društvo s ograničenom odgovornošću za ugostiteljstvo i usluge, OIB 47904996348, Krasnička ulica 2, 10257 Hrvatski Leskovac</derivirana_varijabla>
  </DomainObject.Predmet.ProtustrankaWithAdressOIB>
  <DomainObject.Predmet.ProtustrankaNazivFormated>
    <izvorni_sadrzaj>PROIZVODNJA I DOSTAVA jednostavno društvo s ograničenom odgovornošću za ugostiteljstvo i usluge</izvorni_sadrzaj>
    <derivirana_varijabla naziv="DomainObject.Predmet.ProtustrankaNazivFormated_1">PROIZVODNJA I DOSTAVA jednostavno društvo s ograničenom odgovornošću za ugostiteljstvo i usluge</derivirana_varijabla>
  </DomainObject.Predmet.ProtustrankaNazivFormated>
  <DomainObject.Predmet.ProtustrankaNazivFormatedOIB>
    <izvorni_sadrzaj>PROIZVODNJA I DOSTAVA jednostavno društvo s ograničenom odgovornošću za ugostiteljstvo i usluge, OIB 47904996348</izvorni_sadrzaj>
    <derivirana_varijabla naziv="DomainObject.Predmet.ProtustrankaNazivFormatedOIB_1">PROIZVODNJA I DOSTAVA jednostavno društvo s ograničenom odgovornošću za ugostiteljstvo i usluge, OIB 47904996348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PROIZVODNJA I DOSTAVA jednostavno društvo s ograničenom odgovornošću za ugostiteljstvo i usluge</item>
    </izvorni_sadrzaj>
    <derivirana_varijabla naziv="DomainObject.Predmet.ProtuStrankaListFormated_1">
      <item>PROIZVODNJA I DOSTAVA jednostavno društvo s ograničenom odgovornošću za ugostiteljstvo i usluge</item>
    </derivirana_varijabla>
  </DomainObject.Predmet.ProtuStrankaListFormated>
  <DomainObject.Predmet.ProtuStrankaListFormatedOIB>
    <izvorni_sadrzaj>
      <item>PROIZVODNJA I DOSTAVA jednostavno društvo s ograničenom odgovornošću za ugostiteljstvo i usluge, OIB 47904996348</item>
    </izvorni_sadrzaj>
    <derivirana_varijabla naziv="DomainObject.Predmet.ProtuStrankaListFormatedOIB_1">
      <item>PROIZVODNJA I DOSTAVA jednostavno društvo s ograničenom odgovornošću za ugostiteljstvo i usluge, OIB 47904996348</item>
    </derivirana_varijabla>
  </DomainObject.Predmet.ProtuStrankaListFormatedOIB>
  <DomainObject.Predmet.ProtuStrankaListFormatedWithAdress>
    <izvorni_sadrzaj>
      <item>PROIZVODNJA I DOSTAVA jednostavno društvo s ograničenom odgovornošću za ugostiteljstvo i usluge, Krasnička ulica 2, 10257 Hrvatski Leskovac</item>
    </izvorni_sadrzaj>
    <derivirana_varijabla naziv="DomainObject.Predmet.ProtuStrankaListFormatedWithAdress_1">
      <item>PROIZVODNJA I DOSTAVA jednostavno društvo s ograničenom odgovornošću za ugostiteljstvo i usluge, Krasnička ulica 2, 10257 Hrvatski Leskovac</item>
    </derivirana_varijabla>
  </DomainObject.Predmet.ProtuStrankaListFormatedWithAdress>
  <DomainObject.Predmet.ProtuStrankaListFormatedWithAdressOIB>
    <izvorni_sadrzaj>
      <item>PROIZVODNJA I DOSTAVA jednostavno društvo s ograničenom odgovornošću za ugostiteljstvo i usluge, OIB 47904996348, Krasnička ulica 2, 10257 Hrvatski Leskovac</item>
    </izvorni_sadrzaj>
    <derivirana_varijabla naziv="DomainObject.Predmet.ProtuStrankaListFormatedWithAdressOIB_1">
      <item>PROIZVODNJA I DOSTAVA jednostavno društvo s ograničenom odgovornošću za ugostiteljstvo i usluge, OIB 47904996348, Krasnička ulica 2, 10257 Hrvatski Leskovac</item>
    </derivirana_varijabla>
  </DomainObject.Predmet.ProtuStrankaListFormatedWithAdressOIB>
  <DomainObject.Predmet.ProtuStrankaListNazivFormated>
    <izvorni_sadrzaj>
      <item>PROIZVODNJA I DOSTAVA jednostavno društvo s ograničenom odgovornošću za ugostiteljstvo i usluge</item>
    </izvorni_sadrzaj>
    <derivirana_varijabla naziv="DomainObject.Predmet.ProtuStrankaListNazivFormated_1">
      <item>PROIZVODNJA I DOSTAVA jednostavno društvo s ograničenom odgovornošću za ugostiteljstvo i usluge</item>
    </derivirana_varijabla>
  </DomainObject.Predmet.ProtuStrankaListNazivFormated>
  <DomainObject.Predmet.ProtuStrankaListNazivFormatedOIB>
    <izvorni_sadrzaj>
      <item>PROIZVODNJA I DOSTAVA jednostavno društvo s ograničenom odgovornošću za ugostiteljstvo i usluge, OIB 47904996348</item>
    </izvorni_sadrzaj>
    <derivirana_varijabla naziv="DomainObject.Predmet.ProtuStrankaListNazivFormatedOIB_1">
      <item>PROIZVODNJA I DOSTAVA jednostavno društvo s ograničenom odgovornošću za ugostiteljstvo i usluge, OIB 47904996348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PROIZVODNJA I DOSTAVA jednostavno društvo s ograničenom odgovornošću za ugostiteljstvo i usluge</izvorni_sadrzaj>
    <derivirana_varijabla naziv="DomainObject.Predmet.ProtustrankaIDrugi_1">PROIZVODNJA I DOSTAVA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PROIZVODNJA I DOSTAVA jednostavno društvo s ograničenom odgovornošću za ugostiteljstvo i usluge, OIB 47904996348, Krasnička ulica 2, 10257 Hrvatski Leskovac</izvorni_sadrzaj>
    <derivirana_varijabla naziv="DomainObject.Predmet.ProtustrankaIDrugiAdressOIB_1">PROIZVODNJA I DOSTAVA jednostavno društvo s ograničenom odgovornošću za ugostiteljstvo i usluge, OIB 47904996348, Krasnička ulica 2,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PROIZVODNJA I DOSTAVA jednostavno društvo s ograničenom odgovornošću za ugostiteljstvo i usluge</item>
      <item>FINA Regionalni centar Zagreb</item>
    </izvorni_sadrzaj>
    <derivirana_varijabla naziv="DomainObject.Predmet.SudioniciListNaziv_1">
      <item>PROIZVODNJA I DOSTAVA jednostavno društvo s ograničenom odgovornošću za ugostiteljstvo i usluge</item>
      <item>FINA Regionalni centar Zagreb</item>
    </derivirana_varijabla>
  </DomainObject.Predmet.SudioniciListNaziv>
  <DomainObject.Predmet.SudioniciListAdressOIB>
    <izvorni_sadrzaj>
      <item>PROIZVODNJA I DOSTAVA jednostavno društvo s ograničenom odgovornošću za ugostiteljstvo i usluge, OIB 47904996348, Krasnička ulica 2,10257 Hrvatski Leskovac</item>
      <item>FINA Regionalni centar Zagreb, OIB 85821130368, Trg svibanjskih žrtava 1995. br. 1,10000 Zagreb</item>
    </izvorni_sadrzaj>
    <derivirana_varijabla naziv="DomainObject.Predmet.SudioniciListAdressOIB_1">
      <item>PROIZVODNJA I DOSTAVA jednostavno društvo s ograničenom odgovornošću za ugostiteljstvo i usluge, OIB 47904996348, Krasnička ulica 2,10257 Hrvatski Leskovac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47904996348</item>
      <item>, OIB 85821130368</item>
    </izvorni_sadrzaj>
    <derivirana_varijabla naziv="DomainObject.Predmet.SudioniciListNazivOIB_1">
      <item>, OIB 47904996348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801</properties:Characters>
  <properties:Lines>45</properties:Lines>
  <properties:Paragraphs>21</properties:Paragraphs>
  <properties:TotalTime>807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2016-04-19T08:19:00Z</cp:lastPrinted>
  <dcterms:modified xmlns:xsi="http://www.w3.org/2001/XMLSchema-instance" xsi:type="dcterms:W3CDTF">2016-04-19T08:20:00Z</dcterms:modified>
  <cp:revision>367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