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4a42" w14:paraId="7f64a4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r>
        <w:t>13</w:t>
      </w:r>
      <w:r w:rsidR="000938B8">
        <w:t xml:space="preserve"> St-</w:t>
      </w:r>
      <w:r w:rsidR="00B17A9E">
        <w:t>423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 xml:space="preserve">, za pokretanje skraćenog stečajnog postupka nad dužnikom </w:t>
      </w:r>
      <w:r w:rsidR="00B17A9E">
        <w:t>FACE PROJEKT j.d.o.o. za usluge i turistička agencija, Zoljan, Našička 80, OIB: 60525279378</w:t>
      </w:r>
      <w:r w:rsidR="007265D1">
        <w:t xml:space="preserve">, temeljem članka 430. Stečajnog zakona ( „Narodne novine“ 71/15), dana </w:t>
      </w:r>
      <w:r w:rsidR="00B17A9E">
        <w:t>31</w:t>
      </w:r>
      <w:r w:rsidR="00EA4BE9">
        <w:t>. ožujka</w:t>
      </w:r>
      <w:r w:rsidR="007265D1">
        <w:t xml:space="preserve"> 2017.,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B17A9E">
        <w:t>FACE PROJEKT j.d.o.o. za usluge i turistička agencija, Zoljan, Našička 80, OIB: 60525279378</w:t>
      </w:r>
      <w:r>
        <w:t xml:space="preserve">, iznosi </w:t>
      </w:r>
      <w:r w:rsidR="00B17A9E">
        <w:t>10.083,09</w:t>
      </w:r>
      <w:r>
        <w:t xml:space="preserve"> 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B17A9E">
        <w:t>Igor Kalem, Našice, K. Tomislava 7, OIB: 35171678793</w:t>
      </w:r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17A9E">
        <w:t>423</w:t>
      </w:r>
      <w:r>
        <w:t>-17 (članak 430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r w:rsidR="00B17A9E">
        <w:t>31</w:t>
      </w:r>
      <w:r w:rsidR="00EA4BE9">
        <w:t>. ožujka</w:t>
      </w:r>
      <w:r>
        <w:t xml:space="preserve"> 2017.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B17A9E">
        <w:t>16/5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3B99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265D1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27914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A4BE9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7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9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9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9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9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7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9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9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9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9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St-423/2017-3</izvorni_sadrzaj>
    <derivirana_varijabla naziv="DomainObject.Oznaka_1">St-423/2017-3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St-423/2017</izvorni_sadrzaj>
    <derivirana_varijabla naziv="DomainObject.Predmet.OznakaBroj_1">St-423/2017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FACE PROJEKT jednostavno društvo s ograničenom odgovornošću za usluge i turistička agencija</izvorni_sadrzaj>
    <derivirana_varijabla naziv="DomainObject.Predmet.ProtustrankaFormated_1">  FACE PROJEKT jednostavno društvo s ograničenom odgovornošću za usluge i turistička agencija</derivirana_varijabla>
  </DomainObject.Predmet.ProtustrankaFormated>
  <DomainObject.Predmet.ProtustrankaFormatedOIB>
    <izvorni_sadrzaj>  FACE PROJEKT jednostavno društvo s ograničenom odgovornošću za usluge i turistička agencija, OIB 60525279378</izvorni_sadrzaj>
    <derivirana_varijabla naziv="DomainObject.Predmet.ProtustrankaFormatedOIB_1">  FACE PROJEKT jednostavno društvo s ograničenom odgovornošću za usluge i turistička agencija, OIB 60525279378</derivirana_varijabla>
  </DomainObject.Predmet.ProtustrankaFormatedOIB>
  <DomainObject.Predmet.ProtustrankaFormatedWithAdress>
    <izvorni_sadrzaj> FACE PROJEKT jednostavno društvo s ograničenom odgovornošću za usluge i turistička agencija, Našička 80, 31500 Zoljan</izvorni_sadrzaj>
    <derivirana_varijabla naziv="DomainObject.Predmet.ProtustrankaFormatedWithAdress_1"> FACE PROJEKT jednostavno društvo s ograničenom odgovornošću za usluge i turistička agencija, Našička 80, 31500 Zoljan</derivirana_varijabla>
  </DomainObject.Predmet.ProtustrankaFormatedWithAdress>
  <DomainObject.Predmet.ProtustrankaFormatedWithAdressOIB>
    <izvorni_sadrzaj> FACE PROJEKT jednostavno društvo s ograničenom odgovornošću za usluge i turistička agencija, OIB 60525279378, Našička 80, 31500 Zoljan</izvorni_sadrzaj>
    <derivirana_varijabla naziv="DomainObject.Predmet.ProtustrankaFormatedWithAdressOIB_1"> FACE PROJEKT jednostavno društvo s ograničenom odgovornošću za usluge i turistička agencija, OIB 60525279378, Našička 80, 31500 Zoljan</derivirana_varijabla>
  </DomainObject.Predmet.ProtustrankaFormatedWithAdressOIB>
  <DomainObject.Predmet.ProtustrankaWithAdress>
    <izvorni_sadrzaj>FACE PROJEKT jednostavno društvo s ograničenom odgovornošću za usluge i turistička agencija Našička 80, 31500 Zoljan</izvorni_sadrzaj>
    <derivirana_varijabla naziv="DomainObject.Predmet.ProtustrankaWithAdress_1">FACE PROJEKT jednostavno društvo s ograničenom odgovornošću za usluge i turistička agencija Našička 80, 31500 Zoljan</derivirana_varijabla>
  </DomainObject.Predmet.ProtustrankaWithAdress>
  <DomainObject.Predmet.ProtustrankaWithAdressOIB>
    <izvorni_sadrzaj>FACE PROJEKT jednostavno društvo s ograničenom odgovornošću za usluge i turistička agencija, OIB 60525279378, Našička 80, 31500 Zoljan</izvorni_sadrzaj>
    <derivirana_varijabla naziv="DomainObject.Predmet.ProtustrankaWithAdressOIB_1">FACE PROJEKT jednostavno društvo s ograničenom odgovornošću za usluge i turistička agencija, OIB 60525279378, Našička 80, 31500 Zoljan</derivirana_varijabla>
  </DomainObject.Predmet.ProtustrankaWithAdressOIB>
  <DomainObject.Predmet.ProtustrankaNazivFormated>
    <izvorni_sadrzaj>FACE PROJEKT jednostavno društvo s ograničenom odgovornošću za usluge i turistička agencija</izvorni_sadrzaj>
    <derivirana_varijabla naziv="DomainObject.Predmet.ProtustrankaNazivFormated_1">FACE PROJEKT jednostavno društvo s ograničenom odgovornošću za usluge i turistička agencija</derivirana_varijabla>
  </DomainObject.Predmet.ProtustrankaNazivFormated>
  <DomainObject.Predmet.ProtustrankaNazivFormatedOIB>
    <izvorni_sadrzaj>FACE PROJEKT jednostavno društvo s ograničenom odgovornošću za usluge i turistička agencija, OIB 60525279378</izvorni_sadrzaj>
    <derivirana_varijabla naziv="DomainObject.Predmet.ProtustrankaNazivFormatedOIB_1">FACE PROJEKT jednostavno društvo s ograničenom odgovornošću za usluge i turistička agencija, OIB 60525279378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FACE PROJEKT jednostavno društvo s ograničenom odgovornošću za usluge i turistička agencija</item>
    </izvorni_sadrzaj>
    <derivirana_varijabla naziv="DomainObject.Predmet.ProtuStrankaListFormated_1">
      <item>FACE PROJEKT jednostavno društvo s ograničenom odgovornošću za usluge i turistička agencija</item>
    </derivirana_varijabla>
  </DomainObject.Predmet.ProtuStrankaListFormated>
  <DomainObject.Predmet.ProtuStrankaListFormatedOIB>
    <izvorni_sadrzaj>
      <item>FACE PROJEKT jednostavno društvo s ograničenom odgovornošću za usluge i turistička agencija, OIB 60525279378</item>
    </izvorni_sadrzaj>
    <derivirana_varijabla naziv="DomainObject.Predmet.ProtuStrankaListFormatedOIB_1">
      <item>FACE PROJEKT jednostavno društvo s ograničenom odgovornošću za usluge i turistička agencija, OIB 60525279378</item>
    </derivirana_varijabla>
  </DomainObject.Predmet.ProtuStrankaListFormatedOIB>
  <DomainObject.Predmet.ProtuStrankaListFormatedWithAdress>
    <izvorni_sadrzaj>
      <item>FACE PROJEKT jednostavno društvo s ograničenom odgovornošću za usluge i turistička agencija, Našička 80, 31500 Zoljan</item>
    </izvorni_sadrzaj>
    <derivirana_varijabla naziv="DomainObject.Predmet.ProtuStrankaListFormatedWithAdress_1">
      <item>FACE PROJEKT jednostavno društvo s ograničenom odgovornošću za usluge i turistička agencija, Našička 80, 31500 Zoljan</item>
    </derivirana_varijabla>
  </DomainObject.Predmet.ProtuStrankaListFormatedWithAdress>
  <DomainObject.Predmet.ProtuStrankaListFormatedWithAdressOIB>
    <izvorni_sadrzaj>
      <item>FACE PROJEKT jednostavno društvo s ograničenom odgovornošću za usluge i turistička agencija, OIB 60525279378, Našička 80, 31500 Zoljan</item>
    </izvorni_sadrzaj>
    <derivirana_varijabla naziv="DomainObject.Predmet.ProtuStrankaListFormatedWithAdressOIB_1">
      <item>FACE PROJEKT jednostavno društvo s ograničenom odgovornošću za usluge i turistička agencija, OIB 60525279378, Našička 80, 31500 Zoljan</item>
    </derivirana_varijabla>
  </DomainObject.Predmet.ProtuStrankaListFormatedWithAdressOIB>
  <DomainObject.Predmet.ProtuStrankaListNazivFormated>
    <izvorni_sadrzaj>
      <item>FACE PROJEKT jednostavno društvo s ograničenom odgovornošću za usluge i turistička agencija</item>
    </izvorni_sadrzaj>
    <derivirana_varijabla naziv="DomainObject.Predmet.ProtuStrankaListNazivFormated_1">
      <item>FACE PROJEKT jednostavno društvo s ograničenom odgovornošću za usluge i turistička agencija</item>
    </derivirana_varijabla>
  </DomainObject.Predmet.ProtuStrankaListNazivFormated>
  <DomainObject.Predmet.ProtuStrankaListNazivFormatedOIB>
    <izvorni_sadrzaj>
      <item>FACE PROJEKT jednostavno društvo s ograničenom odgovornošću za usluge i turistička agencija, OIB 60525279378</item>
    </izvorni_sadrzaj>
    <derivirana_varijabla naziv="DomainObject.Predmet.ProtuStrankaListNazivFormatedOIB_1">
      <item>FACE PROJEKT jednostavno društvo s ograničenom odgovornošću za usluge i turistička agencija, OIB 60525279378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>St-423/2017-3</izvorni_sadrzaj>
    <derivirana_varijabla naziv="DomainObject.PoslovniBrojDokumenta_1">St-423/2017-3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FACE PROJEKT jednostavno društvo s ograničenom odgovornošću za usluge i turistička agencija</izvorni_sadrzaj>
    <derivirana_varijabla naziv="DomainObject.Predmet.ProtustrankaIDrugi_1">FACE PROJEKT jednostavno društvo s ograničenom odgovornošću za usluge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FACE PROJEKT jednostavno društvo s ograničenom odgovornošću za usluge i turistička agencija, OIB 60525279378, Našička 80, 31500 Zoljan</izvorni_sadrzaj>
    <derivirana_varijabla naziv="DomainObject.Predmet.ProtustrankaIDrugiAdressOIB_1">FACE PROJEKT jednostavno društvo s ograničenom odgovornošću za usluge i turistička agencija, OIB 60525279378, Našička 80, 31500 Zoljan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FACE PROJEKT jednostavno društvo s ograničenom odgovornošću za usluge i turistička agencija</item>
    </izvorni_sadrzaj>
    <derivirana_varijabla naziv="DomainObject.Predmet.SudioniciListNaziv_1">
      <item>FINA RC OSIJEK</item>
      <item>FACE PROJEKT jednostavno društvo s ograničenom odgovornošću za usluge i turistička agencija</item>
    </derivirana_varijabla>
  </DomainObject.Predmet.SudioniciListNaziv>
  <DomainObject.Predmet.SudioniciListAdressOIB>
    <izvorni_sadrzaj>
      <item>FINA RC OSIJEK, OIB 85821130368</item>
      <item>FACE PROJEKT jednostavno društvo s ograničenom odgovornošću za usluge i turistička agencija, OIB 60525279378, Našička 80,31500 Zoljan</item>
    </izvorni_sadrzaj>
    <derivirana_varijabla naziv="DomainObject.Predmet.SudioniciListAdressOIB_1">
      <item>FINA RC OSIJEK, OIB 85821130368</item>
      <item>FACE PROJEKT jednostavno društvo s ograničenom odgovornošću za usluge i turistička agencija, OIB 60525279378, Našička 80,31500 Zoljan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60525279378</item>
    </izvorni_sadrzaj>
    <derivirana_varijabla naziv="DomainObject.Predmet.SudioniciListNazivOIB_1">
      <item>, OIB 85821130368</item>
      <item>, OIB 60525279378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1902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2017-03-31T09:03:00Z</dcterms:created>
  <dc:creator>Korisnik</dc:creator>
  <cp:lastModifiedBy>Žana Bem</cp:lastModifiedBy>
  <cp:lastPrinted>2017-03-31T09:03:00Z</cp:lastPrinted>
  <dcterms:modified xmlns:xsi="http://www.w3.org/2001/XMLSchema-instance" xsi:type="dcterms:W3CDTF">2017-03-31T09:05:00Z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