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0184" w14:paraId="9fd0184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="004C59FD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</w:t>
      </w:r>
      <w:r w:rsidR="004C59FD">
        <w:rPr>
          <w:szCs w:val="24"/>
          <w:lang w:val="hr-HR"/>
        </w:rPr>
        <w:t xml:space="preserve"> REPUBLIKA HRVATSKA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4C59FD">
        <w:rPr>
          <w:szCs w:val="24"/>
          <w:lang w:val="hr-HR"/>
        </w:rPr>
        <w:t>AČKI SUD U PAZINU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4C59FD" w:rsidP="004C59FD" w:rsidR="004C59FD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>OKUSI ISTRE</w:t>
      </w:r>
      <w:r w:rsidR="007D40AD">
        <w:rPr>
          <w:szCs w:val="24"/>
          <w:lang w:val="hr-HR"/>
        </w:rPr>
        <w:t xml:space="preserve"> 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>Sveti Martin, Naselje Franečići 67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CF63CA">
        <w:rPr>
          <w:szCs w:val="24"/>
          <w:lang w:val="hr-HR"/>
        </w:rPr>
        <w:t>56462789681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1</w:t>
      </w:r>
      <w:r w:rsidR="00CF63CA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 xml:space="preserve">prosinca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CF63CA">
        <w:rPr>
          <w:szCs w:val="24"/>
          <w:lang w:val="hr-HR"/>
        </w:rPr>
        <w:t>Josipu Ćuriću</w:t>
      </w:r>
      <w:r w:rsidR="00B6770D">
        <w:rPr>
          <w:szCs w:val="24"/>
          <w:lang w:val="hr-HR"/>
        </w:rPr>
        <w:t xml:space="preserve"> iz </w:t>
      </w:r>
      <w:r w:rsidR="00CF63CA">
        <w:rPr>
          <w:szCs w:val="24"/>
          <w:lang w:val="hr-HR"/>
        </w:rPr>
        <w:t>Svetog Martina, Naselje Franečići 67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CF63CA">
        <w:t>63310097691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>OKUSI ISTRE d.o.o. Sveti Martin, Naselje Franečići 67, OIB: 56462789681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C59FD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CF63CA">
        <w:rPr>
          <w:szCs w:val="24"/>
          <w:lang w:val="hr-HR"/>
        </w:rPr>
        <w:t>641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F63CA">
        <w:t>63310097691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CF63CA">
        <w:rPr>
          <w:szCs w:val="24"/>
          <w:lang w:val="hr-HR"/>
        </w:rPr>
        <w:t>641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C59FD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CF63CA">
        <w:rPr>
          <w:szCs w:val="24"/>
          <w:lang w:val="hr-HR"/>
        </w:rPr>
        <w:t>11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 xml:space="preserve">prosinca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4C59FD" w:rsidP="008D27FC" w:rsidR="004C59FD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1474B1">
      <w:pPr>
        <w:ind w:right="512" w:left="5664"/>
        <w:jc w:val="center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E95B75" w:rsidP="004C59FD" w:rsidR="00EF513E" w:rsidRPr="001474B1">
      <w:pPr>
        <w:ind w:right="512" w:left="5664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1C71E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1EC" w:rsidRPr="001C71E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CF63CA">
          <w:t>641</w:t>
        </w:r>
        <w:r>
          <w:t>/2017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CF63CA">
      <w:t>641</w:t>
    </w:r>
    <w:r>
      <w:t>/2017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C71E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7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71E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7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7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7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71E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7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7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ISTRE d.o.o. SVETI MARTIN</izvorni_sadrzaj>
    <derivirana_varijabla naziv="DomainObject.Predmet.ProtustrankaFormated_1">  OKUSI ISTRE d.o.o. SVETI MARTIN</derivirana_varijabla>
  </DomainObject.Predmet.ProtustrankaFormated>
  <DomainObject.Predmet.ProtustrankaFormatedOIB>
    <izvorni_sadrzaj>  OKUSI ISTRE d.o.o. SVETI MARTIN, OIB 56462789681</izvorni_sadrzaj>
    <derivirana_varijabla naziv="DomainObject.Predmet.ProtustrankaFormatedOIB_1">  OKUSI ISTRE d.o.o. SVETI MARTIN, OIB 56462789681</derivirana_varijabla>
  </DomainObject.Predmet.ProtustrankaFormatedOIB>
  <DomainObject.Predmet.ProtustrankaFormatedWithAdress>
    <izvorni_sadrzaj> OKUSI ISTRE d.o.o. SVETI MARTIN, Naselje Franečići 67, 52420 Buzet</izvorni_sadrzaj>
    <derivirana_varijabla naziv="DomainObject.Predmet.ProtustrankaFormatedWithAdress_1"> OKUSI ISTRE d.o.o. SVETI MARTIN, Naselje Franečići 67, 52420 Buzet</derivirana_varijabla>
  </DomainObject.Predmet.ProtustrankaFormatedWithAdress>
  <DomainObject.Predmet.ProtustrankaFormatedWithAdressOIB>
    <izvorni_sadrzaj> OKUSI ISTRE d.o.o. SVETI MARTIN, OIB 56462789681, Naselje Franečići 67, 52420 Buzet</izvorni_sadrzaj>
    <derivirana_varijabla naziv="DomainObject.Predmet.ProtustrankaFormatedWithAdressOIB_1"> OKUSI ISTRE d.o.o. SVETI MARTIN, OIB 56462789681, Naselje Franečići 67, 52420 Buzet</derivirana_varijabla>
  </DomainObject.Predmet.ProtustrankaFormatedWithAdressOIB>
  <DomainObject.Predmet.ProtustrankaWithAdress>
    <izvorni_sadrzaj>OKUSI ISTRE d.o.o. SVETI MARTIN Naselje Franečići 67, 52420 Buzet</izvorni_sadrzaj>
    <derivirana_varijabla naziv="DomainObject.Predmet.ProtustrankaWithAdress_1">OKUSI ISTRE d.o.o. SVETI MARTIN Naselje Franečići 67, 52420 Buzet</derivirana_varijabla>
  </DomainObject.Predmet.ProtustrankaWithAdress>
  <DomainObject.Predmet.ProtustrankaWithAdressOIB>
    <izvorni_sadrzaj>OKUSI ISTRE d.o.o. SVETI MARTIN, OIB 56462789681, Naselje Franečići 67, 52420 Buzet</izvorni_sadrzaj>
    <derivirana_varijabla naziv="DomainObject.Predmet.ProtustrankaWithAdressOIB_1">OKUSI ISTRE d.o.o. SVETI MARTIN, OIB 56462789681, Naselje Franečići 67, 52420 Buzet</derivirana_varijabla>
  </DomainObject.Predmet.ProtustrankaWithAdressOIB>
  <DomainObject.Predmet.ProtustrankaNazivFormated>
    <izvorni_sadrzaj>OKUSI ISTRE d.o.o. SVETI MARTIN</izvorni_sadrzaj>
    <derivirana_varijabla naziv="DomainObject.Predmet.ProtustrankaNazivFormated_1">OKUSI ISTRE d.o.o. SVETI MARTIN</derivirana_varijabla>
  </DomainObject.Predmet.ProtustrankaNazivFormated>
  <DomainObject.Predmet.ProtustrankaNazivFormatedOIB>
    <izvorni_sadrzaj>OKUSI ISTRE d.o.o. SVETI MARTIN, OIB 56462789681</izvorni_sadrzaj>
    <derivirana_varijabla naziv="DomainObject.Predmet.ProtustrankaNazivFormatedOIB_1">OKUSI ISTRE d.o.o. SVETI MARTIN, OIB 56462789681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15403.38</izvorni_sadrzaj>
    <derivirana_varijabla naziv="DomainObject.Predmet.TrenutnaVrijednost_1">15403.38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OKUSI ISTRE d.o.o. SVETI MARTIN</item>
    </izvorni_sadrzaj>
    <derivirana_varijabla naziv="DomainObject.Predmet.ProtuStrankaListFormated_1">
      <item>OKUSI ISTRE d.o.o. SVETI MARTIN</item>
    </derivirana_varijabla>
  </DomainObject.Predmet.ProtuStrankaListFormated>
  <DomainObject.Predmet.ProtuStrankaListFormatedOIB>
    <izvorni_sadrzaj>
      <item>OKUSI ISTRE d.o.o. SVETI MARTIN, OIB 56462789681</item>
    </izvorni_sadrzaj>
    <derivirana_varijabla naziv="DomainObject.Predmet.ProtuStrankaListFormatedOIB_1">
      <item>OKUSI ISTRE d.o.o. SVETI MARTIN, OIB 56462789681</item>
    </derivirana_varijabla>
  </DomainObject.Predmet.ProtuStrankaListFormatedOIB>
  <DomainObject.Predmet.ProtuStrankaListFormatedWithAdress>
    <izvorni_sadrzaj>
      <item>OKUSI ISTRE d.o.o. SVETI MARTIN, Naselje Franečići 67, 52420 Buzet</item>
    </izvorni_sadrzaj>
    <derivirana_varijabla naziv="DomainObject.Predmet.ProtuStrankaListFormatedWithAdress_1">
      <item>OKUSI ISTRE d.o.o. SVETI MARTIN, Naselje Franečići 67, 52420 Buzet</item>
    </derivirana_varijabla>
  </DomainObject.Predmet.ProtuStrankaListFormatedWithAdress>
  <DomainObject.Predmet.ProtuStrankaListFormatedWithAdressOIB>
    <izvorni_sadrzaj>
      <item>OKUSI ISTRE d.o.o. SVETI MARTIN, OIB 56462789681, Naselje Franečići 67, 52420 Buzet</item>
    </izvorni_sadrzaj>
    <derivirana_varijabla naziv="DomainObject.Predmet.ProtuStrankaListFormatedWithAdressOIB_1">
      <item>OKUSI ISTRE d.o.o. SVETI MARTIN, OIB 56462789681, Naselje Franečići 67, 52420 Buzet</item>
    </derivirana_varijabla>
  </DomainObject.Predmet.ProtuStrankaListFormatedWithAdressOIB>
  <DomainObject.Predmet.ProtuStrankaListNazivFormated>
    <izvorni_sadrzaj>
      <item>OKUSI ISTRE d.o.o. SVETI MARTIN</item>
    </izvorni_sadrzaj>
    <derivirana_varijabla naziv="DomainObject.Predmet.ProtuStrankaListNazivFormated_1">
      <item>OKUSI ISTRE d.o.o. SVETI MARTIN</item>
    </derivirana_varijabla>
  </DomainObject.Predmet.ProtuStrankaListNazivFormated>
  <DomainObject.Predmet.ProtuStrankaListNazivFormatedOIB>
    <izvorni_sadrzaj>
      <item>OKUSI ISTRE d.o.o. SVETI MARTIN, OIB 56462789681</item>
    </izvorni_sadrzaj>
    <derivirana_varijabla naziv="DomainObject.Predmet.ProtuStrankaListNazivFormatedOIB_1">
      <item>OKUSI ISTRE d.o.o. SVETI MARTIN, OIB 56462789681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OKUSI ISTRE d.o.o. SVETI MARTIN</izvorni_sadrzaj>
    <derivirana_varijabla naziv="DomainObject.Predmet.ProtustrankaIDrugi_1">OKUSI ISTRE d.o.o. SVETI MARTIN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OKUSI ISTRE d.o.o. SVETI MARTIN, OIB 56462789681, Naselje Franečići 67, 52420 Buzet</izvorni_sadrzaj>
    <derivirana_varijabla naziv="DomainObject.Predmet.ProtustrankaIDrugiAdressOIB_1">OKUSI ISTRE d.o.o. SVETI MARTIN, OIB 56462789681, Naselje Franečići 67,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OKUSI ISTRE d.o.o. SVETI MARTIN</item>
    </izvorni_sadrzaj>
    <derivirana_varijabla naziv="DomainObject.Predmet.SudioniciListNaziv_1">
      <item>FINANCIJSKA AGENCIJA, RC RIJEKA, PODRUŽNICA PULA, PULA</item>
      <item>OKUSI ISTRE d.o.o. SVETI MARTIN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OKUSI ISTRE d.o.o. SVETI MARTIN, OIB 56462789681, Naselje Franečići 67,52420 Buzet</item>
    </izvorni_sadrzaj>
    <derivirana_varijabla naziv="DomainObject.Predmet.SudioniciListAdressOIB_1">
      <item>FINANCIJSKA AGENCIJA, RC RIJEKA, PODRUŽNICA PULA, PULA, OIB 85821130368, F. Kurelca 8,51000 Rijeka</item>
      <item>OKUSI ISTRE d.o.o. SVETI MARTIN, OIB 56462789681, Naselje Franečići 67,52420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56462789681</item>
    </izvorni_sadrzaj>
    <derivirana_varijabla naziv="DomainObject.Predmet.SudioniciListNazivOIB_1">
      <item>, OIB 85821130368</item>
      <item>, OIB 56462789681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5088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2017-12-11T08:59:00Z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2017-12-11T09:12:00Z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