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62c2" w14:paraId="07b62c2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64A6C" w:rsidP="00B64A6C" w:rsidR="00B64A6C" w:rsidRPr="00B64A6C">
      <w:pPr>
        <w:jc w:val="right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>Posl. br. 6-St. 1158/2016-</w:t>
      </w:r>
      <w:r w:rsidR="000100F8">
        <w:rPr>
          <w:b/>
          <w:sz w:val="22"/>
          <w:szCs w:val="22"/>
        </w:rPr>
        <w:t>6</w:t>
      </w:r>
      <w:r w:rsidRPr="00B64A6C">
        <w:rPr>
          <w:b/>
          <w:sz w:val="22"/>
          <w:szCs w:val="22"/>
        </w:rPr>
        <w:t>8</w:t>
      </w:r>
    </w:p>
    <w:p w:rsidRDefault="00B64A6C" w:rsidP="00B64A6C" w:rsidR="00B64A6C" w:rsidRPr="00B64A6C">
      <w:pPr>
        <w:jc w:val="right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>R E P U B L I K A    H R V A T S K A</w:t>
      </w: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>R J E Š E N J E</w:t>
      </w: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C5117" w:rsidRPr="00BC5117">
      <w:pPr>
        <w:jc w:val="both"/>
        <w:rPr>
          <w:sz w:val="22"/>
          <w:szCs w:val="22"/>
        </w:rPr>
      </w:pPr>
      <w:r w:rsidRPr="00B64A6C">
        <w:rPr>
          <w:sz w:val="22"/>
          <w:szCs w:val="22"/>
        </w:rPr>
        <w:tab/>
        <w:t>Trgovački sud u Splitu, Stalna služba u Dubrovniku, po stečajnom sucu tog suda Srđanu Gavraniću, kao sucu pojedincu, u stečajnom postupku nad dužnikom RATHANEA d.o.o. turistička agencija, trgovina i usluge</w:t>
      </w:r>
      <w:r w:rsidR="00DD216A">
        <w:rPr>
          <w:sz w:val="22"/>
          <w:szCs w:val="22"/>
        </w:rPr>
        <w:t xml:space="preserve"> "u stečaju"</w:t>
      </w:r>
      <w:r w:rsidRPr="00B64A6C">
        <w:rPr>
          <w:sz w:val="22"/>
          <w:szCs w:val="22"/>
        </w:rPr>
        <w:t>, Zlatni potok 13, Dubrovnik, MBS: 060091854, OIB: 18347717986</w:t>
      </w:r>
      <w:r w:rsidR="00BC5117" w:rsidRPr="00B64A6C">
        <w:rPr>
          <w:sz w:val="22"/>
          <w:szCs w:val="22"/>
        </w:rPr>
        <w:t>,</w:t>
      </w:r>
      <w:r w:rsidR="00BC5117" w:rsidRPr="00BC51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="00BC5117" w:rsidRPr="00BC5117">
        <w:rPr>
          <w:sz w:val="22"/>
          <w:szCs w:val="22"/>
        </w:rPr>
        <w:t xml:space="preserve">dana </w:t>
      </w:r>
      <w:r w:rsidR="00BC5117">
        <w:rPr>
          <w:sz w:val="22"/>
          <w:szCs w:val="22"/>
        </w:rPr>
        <w:t>14</w:t>
      </w:r>
      <w:r w:rsidR="00BC5117" w:rsidRPr="00BC5117">
        <w:rPr>
          <w:sz w:val="22"/>
          <w:szCs w:val="22"/>
        </w:rPr>
        <w:t xml:space="preserve">. </w:t>
      </w:r>
      <w:r w:rsidR="00BC5117">
        <w:rPr>
          <w:sz w:val="22"/>
          <w:szCs w:val="22"/>
        </w:rPr>
        <w:t>kolovoza</w:t>
      </w:r>
      <w:r w:rsidR="00BC5117" w:rsidRPr="00BC5117">
        <w:rPr>
          <w:sz w:val="22"/>
          <w:szCs w:val="22"/>
        </w:rPr>
        <w:t xml:space="preserve"> 2017.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FF0BF7">
        <w:rPr>
          <w:bCs/>
          <w:sz w:val="22"/>
          <w:szCs w:val="22"/>
        </w:rPr>
        <w:t>Z</w:t>
      </w:r>
      <w:r w:rsidR="00BC5117">
        <w:rPr>
          <w:bCs/>
          <w:sz w:val="22"/>
          <w:szCs w:val="22"/>
        </w:rPr>
        <w:t>dravka Tešića iz Ogulina, Bukovnik 36, OIB: 70123627818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</w:t>
      </w:r>
      <w:r w:rsidR="00BC5117">
        <w:rPr>
          <w:bCs/>
          <w:sz w:val="22"/>
          <w:szCs w:val="22"/>
        </w:rPr>
        <w:t>a</w:t>
      </w:r>
      <w:r w:rsidR="00B52D55" w:rsidRPr="00B52D55">
        <w:rPr>
          <w:bCs/>
          <w:sz w:val="22"/>
          <w:szCs w:val="22"/>
        </w:rPr>
        <w:t xml:space="preserve"> </w:t>
      </w:r>
      <w:r w:rsidR="00B64A6C" w:rsidRPr="00B64A6C">
        <w:rPr>
          <w:bCs/>
          <w:sz w:val="22"/>
          <w:szCs w:val="22"/>
        </w:rPr>
        <w:t>RATHANEA d.o.o. turistička agencija, trgovina i usluge</w:t>
      </w:r>
      <w:r w:rsidR="000100F8">
        <w:rPr>
          <w:bCs/>
          <w:sz w:val="22"/>
          <w:szCs w:val="22"/>
        </w:rPr>
        <w:t xml:space="preserve"> </w:t>
      </w:r>
      <w:r w:rsidR="000100F8" w:rsidRPr="000100F8">
        <w:rPr>
          <w:bCs/>
          <w:sz w:val="22"/>
          <w:szCs w:val="22"/>
        </w:rPr>
        <w:t>"u stečaju",</w:t>
      </w:r>
      <w:r w:rsidR="00B64A6C" w:rsidRPr="00B64A6C">
        <w:rPr>
          <w:bCs/>
          <w:sz w:val="22"/>
          <w:szCs w:val="22"/>
        </w:rPr>
        <w:t xml:space="preserve"> Zlatni potok 13, Dubrovnik, MBS: 060091854, OIB: 18347717986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DD216A">
        <w:rPr>
          <w:sz w:val="22"/>
          <w:szCs w:val="22"/>
        </w:rPr>
        <w:t>1158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DD216A">
        <w:rPr>
          <w:sz w:val="22"/>
          <w:szCs w:val="22"/>
        </w:rPr>
        <w:t>64</w:t>
      </w:r>
      <w:r w:rsidR="0063188F">
        <w:rPr>
          <w:sz w:val="22"/>
          <w:szCs w:val="22"/>
        </w:rPr>
        <w:t xml:space="preserve"> od </w:t>
      </w:r>
      <w:r w:rsidR="00801696">
        <w:rPr>
          <w:sz w:val="22"/>
          <w:szCs w:val="22"/>
        </w:rPr>
        <w:t>28</w:t>
      </w:r>
      <w:r w:rsidR="00B52D55" w:rsidRPr="00B52D55">
        <w:rPr>
          <w:sz w:val="22"/>
          <w:szCs w:val="22"/>
        </w:rPr>
        <w:t xml:space="preserve">. </w:t>
      </w:r>
      <w:r w:rsidR="00801696">
        <w:rPr>
          <w:sz w:val="22"/>
          <w:szCs w:val="22"/>
        </w:rPr>
        <w:t>srpnja</w:t>
      </w:r>
      <w:r w:rsidR="00B52D55" w:rsidRPr="00B52D55">
        <w:rPr>
          <w:sz w:val="22"/>
          <w:szCs w:val="22"/>
        </w:rPr>
        <w:t xml:space="preserve"> 201</w:t>
      </w:r>
      <w:r w:rsidR="00801696">
        <w:rPr>
          <w:sz w:val="22"/>
          <w:szCs w:val="22"/>
        </w:rPr>
        <w:t>7</w:t>
      </w:r>
      <w:r w:rsidR="00B52D55" w:rsidRPr="00B52D55">
        <w:rPr>
          <w:sz w:val="22"/>
          <w:szCs w:val="22"/>
        </w:rPr>
        <w:t xml:space="preserve">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DD216A" w:rsidRPr="00DD216A">
        <w:rPr>
          <w:bCs/>
          <w:sz w:val="22"/>
          <w:szCs w:val="22"/>
        </w:rPr>
        <w:t>RATHANEA d.o.o. turistička agencija, trgovina i usluge</w:t>
      </w:r>
      <w:r w:rsidR="000100F8">
        <w:rPr>
          <w:bCs/>
          <w:sz w:val="22"/>
          <w:szCs w:val="22"/>
        </w:rPr>
        <w:t xml:space="preserve"> </w:t>
      </w:r>
      <w:r w:rsidR="000100F8" w:rsidRPr="000100F8">
        <w:rPr>
          <w:bCs/>
          <w:sz w:val="22"/>
          <w:szCs w:val="22"/>
        </w:rPr>
        <w:t>"u stečaju",</w:t>
      </w:r>
      <w:r w:rsidR="00DD216A" w:rsidRPr="00DD216A">
        <w:rPr>
          <w:bCs/>
          <w:sz w:val="22"/>
          <w:szCs w:val="22"/>
        </w:rPr>
        <w:t xml:space="preserve">, Dubrovnik,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FF0BF7">
        <w:rPr>
          <w:sz w:val="22"/>
          <w:szCs w:val="22"/>
        </w:rPr>
        <w:t>Zdravko Tešić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6A7C28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FF0BF7">
        <w:rPr>
          <w:sz w:val="22"/>
          <w:szCs w:val="22"/>
        </w:rPr>
        <w:t>Zdravko Tešić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5B4033">
        <w:rPr>
          <w:sz w:val="22"/>
          <w:szCs w:val="22"/>
        </w:rPr>
        <w:t>7</w:t>
      </w:r>
      <w:r w:rsidR="00E94DEE">
        <w:rPr>
          <w:sz w:val="22"/>
          <w:szCs w:val="22"/>
        </w:rPr>
        <w:t xml:space="preserve">. </w:t>
      </w:r>
      <w:r w:rsidR="005B4033">
        <w:rPr>
          <w:sz w:val="22"/>
          <w:szCs w:val="22"/>
        </w:rPr>
        <w:t>kolovoza</w:t>
      </w:r>
      <w:r w:rsidR="00E94DEE">
        <w:rPr>
          <w:sz w:val="22"/>
          <w:szCs w:val="22"/>
        </w:rPr>
        <w:t xml:space="preserve"> 201</w:t>
      </w:r>
      <w:r w:rsidR="00813FA9">
        <w:rPr>
          <w:sz w:val="22"/>
          <w:szCs w:val="22"/>
        </w:rPr>
        <w:t>7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FC1B17">
        <w:rPr>
          <w:sz w:val="22"/>
          <w:szCs w:val="22"/>
        </w:rPr>
        <w:t>5</w:t>
      </w:r>
      <w:r w:rsidR="005B4033">
        <w:rPr>
          <w:sz w:val="22"/>
          <w:szCs w:val="22"/>
        </w:rPr>
        <w:t>0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 xml:space="preserve">dužnosti stečajnog upravitelja iz razloga što </w:t>
      </w:r>
      <w:r w:rsidR="006A7C28">
        <w:rPr>
          <w:sz w:val="22"/>
          <w:szCs w:val="22"/>
        </w:rPr>
        <w:t>trenutno nije u mogućnosti preuzimati nove predmete zbog preopterećenosti uzrokovane provođenjem predstečaj</w:t>
      </w:r>
      <w:r w:rsidR="006756B6">
        <w:rPr>
          <w:sz w:val="22"/>
          <w:szCs w:val="22"/>
        </w:rPr>
        <w:t xml:space="preserve">a </w:t>
      </w:r>
      <w:r w:rsidR="006A7C28">
        <w:rPr>
          <w:sz w:val="22"/>
          <w:szCs w:val="22"/>
        </w:rPr>
        <w:t>VIADUKT d.d. Zagreb u kojem ima preko 800 zaposlenika i preko 900 vjerovnika i u kojem postupku se uskoro očekuje otvaranje redovitog stečajnog postupka.</w:t>
      </w:r>
    </w:p>
    <w:p w:rsidRDefault="00AD21EE" w:rsidP="00844ED1" w:rsidR="00AD21EE">
      <w:pPr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ocjeni ovog suda zahtjev za razrješenjem stečajnog upravitelja mora biti opravdan. </w:t>
      </w:r>
      <w:r w:rsidR="006756B6">
        <w:rPr>
          <w:sz w:val="22"/>
          <w:szCs w:val="22"/>
        </w:rPr>
        <w:t>U</w:t>
      </w:r>
      <w:r>
        <w:rPr>
          <w:sz w:val="22"/>
          <w:szCs w:val="22"/>
        </w:rPr>
        <w:t xml:space="preserve"> protivnom, sve dok je </w:t>
      </w:r>
      <w:r w:rsidR="006756B6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>na listi stečajnih upravitelja za područje ovog suda, stečajni upravitelj mora prihvatiti imenovanje slučajnim odabirom</w:t>
      </w:r>
      <w:r w:rsidR="006756B6">
        <w:rPr>
          <w:sz w:val="22"/>
          <w:szCs w:val="22"/>
        </w:rPr>
        <w:t xml:space="preserve"> i dužnost stečajnog upravitelja obavljati sukladno Stečajnom zakonu</w:t>
      </w:r>
      <w:r>
        <w:rPr>
          <w:sz w:val="22"/>
          <w:szCs w:val="22"/>
        </w:rPr>
        <w:t>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suda za koje je imenovan. Sve dok se nalazi na listi stečajnih upravitelja stečajni upravitelj je obvezan poštovati odluke suda i obavljati </w:t>
      </w:r>
      <w:r w:rsidR="00796F3D">
        <w:rPr>
          <w:sz w:val="22"/>
          <w:szCs w:val="22"/>
        </w:rPr>
        <w:t xml:space="preserve">sve </w:t>
      </w:r>
      <w:r>
        <w:rPr>
          <w:sz w:val="22"/>
          <w:szCs w:val="22"/>
        </w:rPr>
        <w:t>poslove stečajnog upravitelja</w:t>
      </w:r>
      <w:r w:rsidR="00796F3D">
        <w:rPr>
          <w:sz w:val="22"/>
          <w:szCs w:val="22"/>
        </w:rPr>
        <w:t xml:space="preserve"> i u rokovima sukladno Stečajnom zakonu</w:t>
      </w:r>
      <w:r>
        <w:rPr>
          <w:sz w:val="22"/>
          <w:szCs w:val="22"/>
        </w:rPr>
        <w:t xml:space="preserve"> u postupcima u kojima je imenovan, osim ako postoje opravdane okolnosti za razrješenje.  </w:t>
      </w:r>
    </w:p>
    <w:p w:rsidRDefault="00FC1B17" w:rsidP="00FB35AD" w:rsidR="00FC1B17">
      <w:pPr>
        <w:ind w:firstLine="708"/>
        <w:jc w:val="both"/>
        <w:rPr>
          <w:sz w:val="22"/>
          <w:szCs w:val="22"/>
        </w:rPr>
      </w:pPr>
    </w:p>
    <w:p w:rsidRDefault="00844ED1" w:rsidP="00FB35AD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</w:t>
      </w:r>
      <w:r w:rsidR="008832C9">
        <w:rPr>
          <w:sz w:val="22"/>
          <w:szCs w:val="22"/>
        </w:rPr>
        <w:t xml:space="preserve"> stečajni upravitelj ne dostavlja bilo koji dokaz o svojoj navodnoj preopterećenosti, pa čak ni dokaz o svom imenovanju u "predst</w:t>
      </w:r>
      <w:r w:rsidR="00770A84">
        <w:rPr>
          <w:sz w:val="22"/>
          <w:szCs w:val="22"/>
        </w:rPr>
        <w:t>e</w:t>
      </w:r>
      <w:r w:rsidR="008832C9">
        <w:rPr>
          <w:sz w:val="22"/>
          <w:szCs w:val="22"/>
        </w:rPr>
        <w:t>čaju</w:t>
      </w:r>
      <w:r w:rsidR="00770A84">
        <w:rPr>
          <w:sz w:val="22"/>
          <w:szCs w:val="22"/>
        </w:rPr>
        <w:t xml:space="preserve"> velikog poduzetnika društva VIADUKT d.d. Zagreb". No, sama po sebi činjenica da je </w:t>
      </w:r>
      <w:r w:rsidR="00945585">
        <w:rPr>
          <w:sz w:val="22"/>
          <w:szCs w:val="22"/>
        </w:rPr>
        <w:t xml:space="preserve">stečajni upravitelj imenovan </w:t>
      </w:r>
      <w:r w:rsidR="001035B8">
        <w:rPr>
          <w:sz w:val="22"/>
          <w:szCs w:val="22"/>
        </w:rPr>
        <w:t>povjerenikom u predstečajnom postupku nad VIADUKT d.d. Zagreb kako proizlazi iz podatka iz sudskog registra dostupnih na web stranicama</w:t>
      </w:r>
      <w:r>
        <w:rPr>
          <w:sz w:val="22"/>
          <w:szCs w:val="22"/>
        </w:rPr>
        <w:t>, prema mišljenju ovog suda</w:t>
      </w:r>
      <w:r w:rsidR="00F63BCB">
        <w:rPr>
          <w:sz w:val="22"/>
          <w:szCs w:val="22"/>
        </w:rPr>
        <w:t xml:space="preserve"> nije opravdan razlog za razrješenje stečajnog up</w:t>
      </w:r>
      <w:r w:rsidR="00A200E5">
        <w:rPr>
          <w:sz w:val="22"/>
          <w:szCs w:val="22"/>
        </w:rPr>
        <w:t>r</w:t>
      </w:r>
      <w:r w:rsidR="00F63BCB">
        <w:rPr>
          <w:sz w:val="22"/>
          <w:szCs w:val="22"/>
        </w:rPr>
        <w:t xml:space="preserve">avitelja zbog preopterećenosti, </w:t>
      </w:r>
      <w:r>
        <w:rPr>
          <w:sz w:val="22"/>
          <w:szCs w:val="22"/>
        </w:rPr>
        <w:t xml:space="preserve"> </w:t>
      </w:r>
      <w:r w:rsidR="00A200E5">
        <w:rPr>
          <w:sz w:val="22"/>
          <w:szCs w:val="22"/>
        </w:rPr>
        <w:t>posebno jer iz algoritma opterećenosti u e spisu proizlazi da je Zdravko tešić stečajni upravitelj s jednim od najnižnih (12,50) opterećenja</w:t>
      </w:r>
      <w:r w:rsidR="00FB35AD">
        <w:rPr>
          <w:sz w:val="22"/>
          <w:szCs w:val="22"/>
        </w:rPr>
        <w:t xml:space="preserve">, pa navodi stečajnog upravitelja </w:t>
      </w:r>
      <w:r>
        <w:rPr>
          <w:sz w:val="22"/>
          <w:szCs w:val="22"/>
        </w:rPr>
        <w:t>predstavljaju izgovor za neobav</w:t>
      </w:r>
      <w:r w:rsidR="000C74A2">
        <w:rPr>
          <w:sz w:val="22"/>
          <w:szCs w:val="22"/>
        </w:rPr>
        <w:t>l</w:t>
      </w:r>
      <w:r>
        <w:rPr>
          <w:sz w:val="22"/>
          <w:szCs w:val="22"/>
        </w:rPr>
        <w:t>janje dužnosti stečajnog up</w:t>
      </w:r>
      <w:r w:rsidR="000C74A2">
        <w:rPr>
          <w:sz w:val="22"/>
          <w:szCs w:val="22"/>
        </w:rPr>
        <w:t>r</w:t>
      </w:r>
      <w:r>
        <w:rPr>
          <w:sz w:val="22"/>
          <w:szCs w:val="22"/>
        </w:rPr>
        <w:t>avitelja.</w:t>
      </w:r>
      <w:r w:rsidR="000C74A2">
        <w:rPr>
          <w:sz w:val="22"/>
          <w:szCs w:val="22"/>
        </w:rPr>
        <w:t xml:space="preserve"> Stečajni upravitelj nije uz zahtjev dostavio dokaz da se ne nalazi na listi stečajnih upravitelja za područje ovog suda odnosno da je podnio zahtjev za brisanje s liste stečajnih upravitelja ovog suda, kao ni dokaz da ima ovlast za koje će stečajne postupke prihvatiti obavljati dužnost stečajnog upravitelja.</w:t>
      </w:r>
    </w:p>
    <w:p w:rsidRDefault="00AD21EE" w:rsidP="00495F0A" w:rsidR="00AD21EE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D5367B">
        <w:rPr>
          <w:sz w:val="22"/>
          <w:szCs w:val="22"/>
        </w:rPr>
        <w:t xml:space="preserve">. </w:t>
      </w:r>
      <w:r w:rsidR="00FB35AD">
        <w:rPr>
          <w:sz w:val="22"/>
          <w:szCs w:val="22"/>
        </w:rPr>
        <w:t>kolovoza</w:t>
      </w:r>
      <w:r w:rsidR="0066441A" w:rsidRPr="00D562A6">
        <w:rPr>
          <w:sz w:val="22"/>
          <w:szCs w:val="22"/>
        </w:rPr>
        <w:t xml:space="preserve"> 201</w:t>
      </w:r>
      <w:r w:rsidR="0038796C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4E2827">
        <w:rPr>
          <w:sz w:val="22"/>
          <w:szCs w:val="22"/>
        </w:rPr>
        <w:t>9</w:t>
      </w:r>
      <w:r w:rsidRPr="001F3C85">
        <w:rPr>
          <w:sz w:val="22"/>
          <w:szCs w:val="22"/>
        </w:rPr>
        <w:t xml:space="preserve">. st. </w:t>
      </w:r>
      <w:r w:rsidR="004E2827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4E2827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FB35AD">
        <w:rPr>
          <w:sz w:val="22"/>
          <w:szCs w:val="22"/>
        </w:rPr>
        <w:t>8</w:t>
      </w:r>
      <w:r w:rsidR="00BA3EA4">
        <w:rPr>
          <w:sz w:val="22"/>
          <w:szCs w:val="22"/>
        </w:rPr>
        <w:t>.201</w:t>
      </w:r>
      <w:r w:rsidR="0038796C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0E5" w:rsidR="00A200E5">
      <w:r>
        <w:separator/>
      </w:r>
    </w:p>
  </w:endnote>
  <w:endnote w:id="0" w:type="continuationSeparator">
    <w:p w:rsidRDefault="00A200E5" w:rsidR="00A2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0E5" w:rsidR="00A200E5">
      <w:r>
        <w:separator/>
      </w:r>
    </w:p>
  </w:footnote>
  <w:footnote w:id="0" w:type="continuationSeparator">
    <w:p w:rsidRDefault="00A200E5" w:rsidR="00A20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E5" w:rsidR="00A20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A7E2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0100F8" w:rsidP="000100F8" w:rsidR="000100F8" w:rsidRPr="000100F8">
    <w:pPr>
      <w:jc w:val="right"/>
      <w:rPr>
        <w:b/>
        <w:sz w:val="22"/>
        <w:szCs w:val="22"/>
      </w:rPr>
    </w:pPr>
    <w:r w:rsidRPr="000100F8">
      <w:rPr>
        <w:b/>
        <w:sz w:val="22"/>
        <w:szCs w:val="22"/>
      </w:rPr>
      <w:t>Posl. br. 6-St. 1158/2016-68</w:t>
    </w:r>
  </w:p>
  <w:p w:rsidRDefault="00A200E5" w:rsidP="00F1416F" w:rsidR="00A200E5" w:rsidRPr="00F1416F">
    <w:pPr>
      <w:jc w:val="right"/>
      <w:rPr>
        <w:b/>
        <w:sz w:val="22"/>
        <w:szCs w:val="22"/>
      </w:rPr>
    </w:pPr>
  </w:p>
  <w:p w:rsidRDefault="00A200E5" w:rsidP="00F1416F" w:rsidR="00A200E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00F8"/>
    <w:rsid w:val="00013C84"/>
    <w:rsid w:val="00024A5F"/>
    <w:rsid w:val="00025688"/>
    <w:rsid w:val="000337E4"/>
    <w:rsid w:val="0004115B"/>
    <w:rsid w:val="00045435"/>
    <w:rsid w:val="00047827"/>
    <w:rsid w:val="00060D44"/>
    <w:rsid w:val="000773EC"/>
    <w:rsid w:val="00091961"/>
    <w:rsid w:val="000A0A4A"/>
    <w:rsid w:val="000A7E20"/>
    <w:rsid w:val="000A7F64"/>
    <w:rsid w:val="000B620E"/>
    <w:rsid w:val="000C74A2"/>
    <w:rsid w:val="000E2380"/>
    <w:rsid w:val="000F54A2"/>
    <w:rsid w:val="001035B8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34B29"/>
    <w:rsid w:val="00263332"/>
    <w:rsid w:val="00265C8B"/>
    <w:rsid w:val="0027199F"/>
    <w:rsid w:val="00281015"/>
    <w:rsid w:val="002870C0"/>
    <w:rsid w:val="00292FD0"/>
    <w:rsid w:val="002F588E"/>
    <w:rsid w:val="0031768C"/>
    <w:rsid w:val="0033095B"/>
    <w:rsid w:val="00340B40"/>
    <w:rsid w:val="00353048"/>
    <w:rsid w:val="00365A7A"/>
    <w:rsid w:val="0036647D"/>
    <w:rsid w:val="0038643A"/>
    <w:rsid w:val="0038796C"/>
    <w:rsid w:val="00396B81"/>
    <w:rsid w:val="003A0843"/>
    <w:rsid w:val="003B3FD0"/>
    <w:rsid w:val="003D4249"/>
    <w:rsid w:val="003F414C"/>
    <w:rsid w:val="003F660A"/>
    <w:rsid w:val="003F7B77"/>
    <w:rsid w:val="004044F3"/>
    <w:rsid w:val="00413D2C"/>
    <w:rsid w:val="00420989"/>
    <w:rsid w:val="00420D22"/>
    <w:rsid w:val="0044216D"/>
    <w:rsid w:val="004442F2"/>
    <w:rsid w:val="0044433E"/>
    <w:rsid w:val="004519EE"/>
    <w:rsid w:val="0047665C"/>
    <w:rsid w:val="00476EE0"/>
    <w:rsid w:val="00477870"/>
    <w:rsid w:val="004920FB"/>
    <w:rsid w:val="00494B61"/>
    <w:rsid w:val="00495F0A"/>
    <w:rsid w:val="004A304E"/>
    <w:rsid w:val="004B1553"/>
    <w:rsid w:val="004E2827"/>
    <w:rsid w:val="0050736F"/>
    <w:rsid w:val="0051577B"/>
    <w:rsid w:val="005440F4"/>
    <w:rsid w:val="00581BFB"/>
    <w:rsid w:val="00592501"/>
    <w:rsid w:val="005952DD"/>
    <w:rsid w:val="005B1BB3"/>
    <w:rsid w:val="005B4033"/>
    <w:rsid w:val="005B7B08"/>
    <w:rsid w:val="005C49DC"/>
    <w:rsid w:val="0063188F"/>
    <w:rsid w:val="00640724"/>
    <w:rsid w:val="0064542E"/>
    <w:rsid w:val="0066441A"/>
    <w:rsid w:val="00665846"/>
    <w:rsid w:val="00675341"/>
    <w:rsid w:val="006756B6"/>
    <w:rsid w:val="006920A2"/>
    <w:rsid w:val="00693C5A"/>
    <w:rsid w:val="006A553F"/>
    <w:rsid w:val="006A6A44"/>
    <w:rsid w:val="006A7C28"/>
    <w:rsid w:val="006B1B56"/>
    <w:rsid w:val="006C670D"/>
    <w:rsid w:val="007037A9"/>
    <w:rsid w:val="007366B7"/>
    <w:rsid w:val="00741F47"/>
    <w:rsid w:val="00765B34"/>
    <w:rsid w:val="00770A84"/>
    <w:rsid w:val="00770B88"/>
    <w:rsid w:val="00770E21"/>
    <w:rsid w:val="00780A72"/>
    <w:rsid w:val="00796F3D"/>
    <w:rsid w:val="007A79C4"/>
    <w:rsid w:val="007C5A4E"/>
    <w:rsid w:val="007E6C19"/>
    <w:rsid w:val="007F0C9F"/>
    <w:rsid w:val="007F15EE"/>
    <w:rsid w:val="007F2D6C"/>
    <w:rsid w:val="0080081A"/>
    <w:rsid w:val="00801696"/>
    <w:rsid w:val="00801946"/>
    <w:rsid w:val="008104B6"/>
    <w:rsid w:val="00813FA9"/>
    <w:rsid w:val="0083081E"/>
    <w:rsid w:val="00835016"/>
    <w:rsid w:val="008364A5"/>
    <w:rsid w:val="00844D14"/>
    <w:rsid w:val="00844ED1"/>
    <w:rsid w:val="00847437"/>
    <w:rsid w:val="00853132"/>
    <w:rsid w:val="008832C9"/>
    <w:rsid w:val="00884320"/>
    <w:rsid w:val="00887A1D"/>
    <w:rsid w:val="008A2FBF"/>
    <w:rsid w:val="008B166F"/>
    <w:rsid w:val="008E708A"/>
    <w:rsid w:val="008F773D"/>
    <w:rsid w:val="0091333A"/>
    <w:rsid w:val="009349D4"/>
    <w:rsid w:val="00940A87"/>
    <w:rsid w:val="00945585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00E5"/>
    <w:rsid w:val="00A26268"/>
    <w:rsid w:val="00A333F7"/>
    <w:rsid w:val="00A42AE0"/>
    <w:rsid w:val="00A46B24"/>
    <w:rsid w:val="00AA7C3B"/>
    <w:rsid w:val="00AD21EE"/>
    <w:rsid w:val="00AF48FC"/>
    <w:rsid w:val="00B0012A"/>
    <w:rsid w:val="00B41885"/>
    <w:rsid w:val="00B517C8"/>
    <w:rsid w:val="00B52D55"/>
    <w:rsid w:val="00B56176"/>
    <w:rsid w:val="00B64A6C"/>
    <w:rsid w:val="00B77A3D"/>
    <w:rsid w:val="00B77C0A"/>
    <w:rsid w:val="00B82DB3"/>
    <w:rsid w:val="00B84BD0"/>
    <w:rsid w:val="00BA3EA4"/>
    <w:rsid w:val="00BA6B4A"/>
    <w:rsid w:val="00BB21A8"/>
    <w:rsid w:val="00BC5117"/>
    <w:rsid w:val="00BE0CEB"/>
    <w:rsid w:val="00BF2FC5"/>
    <w:rsid w:val="00C11FF9"/>
    <w:rsid w:val="00C123B4"/>
    <w:rsid w:val="00C171B6"/>
    <w:rsid w:val="00C4340A"/>
    <w:rsid w:val="00C66104"/>
    <w:rsid w:val="00CB72EA"/>
    <w:rsid w:val="00CD2B97"/>
    <w:rsid w:val="00CE4C2E"/>
    <w:rsid w:val="00CE61FD"/>
    <w:rsid w:val="00CE6655"/>
    <w:rsid w:val="00D00887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216A"/>
    <w:rsid w:val="00DD3783"/>
    <w:rsid w:val="00DE7835"/>
    <w:rsid w:val="00E31CB5"/>
    <w:rsid w:val="00E60706"/>
    <w:rsid w:val="00E7027C"/>
    <w:rsid w:val="00E846C5"/>
    <w:rsid w:val="00E86CF1"/>
    <w:rsid w:val="00E87D9D"/>
    <w:rsid w:val="00E94DEE"/>
    <w:rsid w:val="00EA7F42"/>
    <w:rsid w:val="00EB3F90"/>
    <w:rsid w:val="00EB6CE9"/>
    <w:rsid w:val="00EC7A65"/>
    <w:rsid w:val="00ED7E32"/>
    <w:rsid w:val="00F06BDC"/>
    <w:rsid w:val="00F1416F"/>
    <w:rsid w:val="00F16742"/>
    <w:rsid w:val="00F20EBB"/>
    <w:rsid w:val="00F21072"/>
    <w:rsid w:val="00F2167A"/>
    <w:rsid w:val="00F4458C"/>
    <w:rsid w:val="00F47C24"/>
    <w:rsid w:val="00F63BCB"/>
    <w:rsid w:val="00F72543"/>
    <w:rsid w:val="00F76864"/>
    <w:rsid w:val="00F8396B"/>
    <w:rsid w:val="00F97CF2"/>
    <w:rsid w:val="00FB35AD"/>
    <w:rsid w:val="00FC1B17"/>
    <w:rsid w:val="00FC587F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E2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E2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E2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E2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E2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E2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E2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E2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0877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37565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544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732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0251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2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456540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2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4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62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4496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2841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65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980840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9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897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8020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8559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79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045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5049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145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1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39307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1358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436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4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3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24079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57435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444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96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307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731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2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990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958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636</properties:Words>
  <properties:Characters>3683</properties:Characters>
  <properties:Lines>92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2017-08-14T09:39:00Z</dcterms:created>
  <dc:creator>dbutigan</dc:creator>
  <cp:lastModifiedBy>Srđan Gavranić</cp:lastModifiedBy>
  <cp:lastPrinted>2017-08-14T09:34:00Z</cp:lastPrinted>
  <dcterms:modified xmlns:xsi="http://www.w3.org/2001/XMLSchema-instance" xsi:type="dcterms:W3CDTF">2017-08-14T09:40:00Z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