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08cd" w14:paraId="02508cd" w:rsidRDefault="00233DB4" w:rsidP="00910611" w:rsidR="00233D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DB4" w:rsidP="00910611" w:rsidR="00233DB4">
      <w:r>
        <w:rPr>
          <w:rFonts w:eastAsia="MS Mincho"/>
        </w:rPr>
        <w:t xml:space="preserve">   REPUBLIKA HRVATSKA</w:t>
      </w:r>
    </w:p>
    <w:p w:rsidRDefault="00233DB4" w:rsidP="00910611" w:rsidR="00233DB4">
      <w:r>
        <w:rPr>
          <w:rFonts w:eastAsia="MS Mincho"/>
        </w:rPr>
        <w:t>TRGOVAČKI SUD U RIJECI</w:t>
      </w:r>
    </w:p>
    <w:p w:rsidRDefault="00233DB4" w:rsidR="00233D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33DB4" w:rsidP="00910611" w:rsidR="00233DB4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12651A" w:rsidRPr="0012651A">
        <w:rPr>
          <w:b/>
        </w:rPr>
        <w:t>AGREGAT d.o.o. Kukuljanovo, Škrljevo, Industrijska zona bb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12651A">
        <w:t>19</w:t>
      </w:r>
      <w:r w:rsidR="00486BB3">
        <w:t>. veljače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87860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18119A">
        <w:t>a</w:t>
      </w:r>
      <w:r>
        <w:t xml:space="preserve">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2651A">
        <w:t>Rijeci</w:t>
      </w:r>
      <w:r w:rsidR="00444E32">
        <w:t>, zk. odjel Rijeka, k.č.br. 1574/</w:t>
      </w:r>
      <w:r w:rsidR="0018119A">
        <w:t>47</w:t>
      </w:r>
      <w:r w:rsidR="00444E32">
        <w:t xml:space="preserve">, neplodno, površine </w:t>
      </w:r>
      <w:r w:rsidR="0018119A">
        <w:t>1328</w:t>
      </w:r>
      <w:r w:rsidR="00444E32">
        <w:t xml:space="preserve"> m2</w:t>
      </w:r>
      <w:r w:rsidR="0018119A">
        <w:t xml:space="preserve"> i k.č.br. 1574/134, neplodno, površine 10944 m2</w:t>
      </w:r>
      <w:r w:rsidR="00444E32">
        <w:t xml:space="preserve">, upisane u zk.ul. </w:t>
      </w:r>
      <w:r w:rsidR="0018119A">
        <w:t>2381</w:t>
      </w:r>
      <w:r w:rsidR="00444E32">
        <w:t xml:space="preserve">, k.o. Kukuljanovo, </w:t>
      </w:r>
      <w:r>
        <w:t>za dan</w:t>
      </w:r>
    </w:p>
    <w:p w:rsidRDefault="007664ED" w:rsidP="007664ED" w:rsidR="007664ED">
      <w:pPr>
        <w:jc w:val="both"/>
      </w:pPr>
    </w:p>
    <w:p w:rsidRDefault="00444E32" w:rsidP="007664ED" w:rsidR="007664ED">
      <w:pPr>
        <w:jc w:val="center"/>
        <w:rPr>
          <w:b/>
        </w:rPr>
      </w:pPr>
      <w:r>
        <w:rPr>
          <w:b/>
        </w:rPr>
        <w:t>18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18119A">
        <w:rPr>
          <w:b/>
        </w:rPr>
        <w:t>11</w:t>
      </w:r>
      <w:r>
        <w:rPr>
          <w:b/>
        </w:rPr>
        <w:t>: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444E32" w:rsidP="00687860" w:rsidR="00687860">
      <w:pPr>
        <w:pStyle w:val="Odlomakpopisa"/>
        <w:ind w:left="1776"/>
        <w:jc w:val="both"/>
      </w:pPr>
      <w:r>
        <w:t>GRAD RIJEKA</w:t>
      </w:r>
    </w:p>
    <w:p w:rsidRDefault="0018119A" w:rsidP="00687860" w:rsidR="00444E32">
      <w:pPr>
        <w:pStyle w:val="Odlomakpopisa"/>
        <w:ind w:left="1776"/>
        <w:jc w:val="both"/>
      </w:pPr>
      <w:r>
        <w:t>ALEN BOŠKOVIĆ, Rijeka, Frana Supila 13</w:t>
      </w:r>
    </w:p>
    <w:p w:rsidRDefault="0018119A" w:rsidP="00687860" w:rsidR="0018119A">
      <w:pPr>
        <w:pStyle w:val="Odlomakpopisa"/>
        <w:ind w:left="1776"/>
        <w:jc w:val="both"/>
      </w:pPr>
      <w:r>
        <w:t xml:space="preserve">IRENA PERŠIĆ ŽIVADINOV, Braće Brancheta 21 </w:t>
      </w:r>
    </w:p>
    <w:p w:rsidRDefault="00444E32" w:rsidP="00687860" w:rsidR="007664ED">
      <w:pPr>
        <w:pStyle w:val="Odlomakpopisa"/>
        <w:ind w:left="1776"/>
        <w:jc w:val="both"/>
      </w:pPr>
      <w:r>
        <w:t>CELESTINA BOLIĆ</w:t>
      </w:r>
      <w:r w:rsidR="0018119A">
        <w:t>, Rijeka, A. B. Šimića 58</w:t>
      </w:r>
      <w:r>
        <w:t xml:space="preserve">  </w:t>
      </w:r>
    </w:p>
    <w:p w:rsidRDefault="0018119A" w:rsidP="0018119A" w:rsidR="0018119A">
      <w:pPr>
        <w:pStyle w:val="Odlomakpopisa"/>
        <w:ind w:left="1776"/>
        <w:jc w:val="both"/>
      </w:pPr>
      <w:r>
        <w:t>REPUBLIKA HRVATSKA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12651A">
        <w:t>19</w:t>
      </w:r>
      <w:r w:rsidR="00486BB3">
        <w:t>. veljače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444E32">
        <w:rPr>
          <w:sz w:val="20"/>
          <w:szCs w:val="20"/>
        </w:rPr>
        <w:t xml:space="preserve">Boris Debelić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1F5EA6" w:rsidRPr="00687860">
        <w:rPr>
          <w:sz w:val="20"/>
          <w:szCs w:val="20"/>
        </w:rPr>
        <w:t xml:space="preserve">k </w:t>
      </w:r>
    </w:p>
    <w:p w:rsidRDefault="0018119A" w:rsidP="0018119A" w:rsidR="0018119A" w:rsidRPr="0018119A">
      <w:pPr>
        <w:pStyle w:val="Odlomakpopisa"/>
        <w:ind w:left="1776"/>
        <w:jc w:val="both"/>
        <w:rPr>
          <w:sz w:val="20"/>
        </w:rPr>
      </w:pPr>
      <w:r w:rsidRPr="0018119A">
        <w:rPr>
          <w:sz w:val="20"/>
        </w:rPr>
        <w:t>GRAD RIJEKA</w:t>
      </w:r>
    </w:p>
    <w:p w:rsidRDefault="0018119A" w:rsidP="0018119A" w:rsidR="0018119A" w:rsidRPr="0018119A">
      <w:pPr>
        <w:pStyle w:val="Odlomakpopisa"/>
        <w:ind w:left="1776"/>
        <w:jc w:val="both"/>
        <w:rPr>
          <w:sz w:val="20"/>
        </w:rPr>
      </w:pPr>
      <w:r w:rsidRPr="0018119A">
        <w:rPr>
          <w:sz w:val="20"/>
        </w:rPr>
        <w:t>ALEN BOŠKOVIĆ, Rijeka, Frana Supila 13</w:t>
      </w:r>
    </w:p>
    <w:p w:rsidRDefault="0018119A" w:rsidP="0018119A" w:rsidR="0018119A" w:rsidRPr="0018119A">
      <w:pPr>
        <w:pStyle w:val="Odlomakpopisa"/>
        <w:ind w:left="1776"/>
        <w:jc w:val="both"/>
        <w:rPr>
          <w:sz w:val="20"/>
        </w:rPr>
      </w:pPr>
      <w:r w:rsidRPr="0018119A">
        <w:rPr>
          <w:sz w:val="20"/>
        </w:rPr>
        <w:t xml:space="preserve">IRENA PERŠIĆ ŽIVADINOV, Braće Brancheta 21 </w:t>
      </w:r>
    </w:p>
    <w:p w:rsidRDefault="0018119A" w:rsidP="0018119A" w:rsidR="0018119A" w:rsidRPr="0018119A">
      <w:pPr>
        <w:pStyle w:val="Odlomakpopisa"/>
        <w:ind w:left="1776"/>
        <w:jc w:val="both"/>
        <w:rPr>
          <w:sz w:val="20"/>
        </w:rPr>
      </w:pPr>
      <w:r w:rsidRPr="0018119A">
        <w:rPr>
          <w:sz w:val="20"/>
        </w:rPr>
        <w:t xml:space="preserve">CELESTINA BOLIĆ, Rijeka, A. B. Šimića 58  </w:t>
      </w:r>
    </w:p>
    <w:p w:rsidRDefault="0018119A" w:rsidP="0018119A" w:rsidR="00687860" w:rsidRPr="00687860">
      <w:pPr>
        <w:pStyle w:val="Odlomakpopisa"/>
        <w:ind w:left="1776"/>
        <w:jc w:val="both"/>
        <w:rPr>
          <w:sz w:val="20"/>
        </w:rPr>
      </w:pPr>
      <w:r w:rsidRPr="0018119A">
        <w:rPr>
          <w:sz w:val="20"/>
        </w:rPr>
        <w:t>REPUBLIKA HRVATSKA</w:t>
      </w:r>
    </w:p>
    <w:p w:rsidRDefault="007664ED" w:rsidP="007664ED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2651A">
        <w:rPr>
          <w:sz w:val="20"/>
          <w:szCs w:val="20"/>
        </w:rPr>
        <w:t>19</w:t>
      </w:r>
      <w:r w:rsidR="00486BB3">
        <w:rPr>
          <w:sz w:val="20"/>
          <w:szCs w:val="20"/>
        </w:rPr>
        <w:t>.02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D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12651A">
      <w:t>1026/13-</w:t>
    </w:r>
    <w:r w:rsidR="00233DB4">
      <w:t>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2651A"/>
    <w:rsid w:val="0015226C"/>
    <w:rsid w:val="00164CF1"/>
    <w:rsid w:val="001808E0"/>
    <w:rsid w:val="0018119A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33DB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4E32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St-1026/2013-120</izvorni_sadrzaj>
    <derivirana_varijabla naziv="DomainObject.Oznaka_1">St-1026/2013-120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St-1026/2013-120</izvorni_sadrzaj>
    <derivirana_varijabla naziv="DomainObject.PoslovniBrojDokumenta_1">St-1026/2013-120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1524</properties:Characters>
  <properties:Lines>62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2016-02-19T10:09:00Z</dcterms:created>
  <dc:creator>dcmelik</dc:creator>
  <cp:lastModifiedBy>Jasna Radulović</cp:lastModifiedBy>
  <cp:lastPrinted>2016-02-01T13:56:00Z</cp:lastPrinted>
  <dcterms:modified xmlns:xsi="http://www.w3.org/2001/XMLSchema-instance" xsi:type="dcterms:W3CDTF">2016-02-19T10:26:00Z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St-1026/2013-120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