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92d8" w14:paraId="ac292d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785796">
        <w:t>1899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785796">
        <w:t>EKO PRESADNICE j.d.o.o. za proizvodnju, promet i usluge, Topolje, Braće Radić 33, MBS: 080829184 OIB: 88772628339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785796">
        <w:t>EKO PRESADNICE j.d.o.o. za proizvodnju, promet i usluge, Topolje, Braće Radić 33, MBS: 080829184 OIB: 88772628339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785796">
        <w:t xml:space="preserve">Nada Reljić, Naselje A. Hebranga 7/9, Slavonski Brod, OIB: 63776354688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785796">
        <w:t>EKO PRESADNICE j.d.o.o. za proizvodnju, promet i usluge, Topolje, Braće Radić 33, MBS: 080829184 OIB: 88772628339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76657E">
        <w:t>23</w:t>
      </w:r>
      <w:r w:rsidR="009A7A81">
        <w:t xml:space="preserve">. </w:t>
      </w:r>
      <w:r w:rsidR="00785796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785796">
        <w:t>EKO PRESADNICE j.d.o.o. za proizvodnju, promet i usluge, Topolje, Braće Radić 33, MBS: 080829184 OIB: 88772628339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785796">
        <w:t>1899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785796" w:rsidP="00785796" w:rsidR="00785796">
      <w:pPr>
        <w:jc w:val="right"/>
      </w:pPr>
      <w:r>
        <w:t xml:space="preserve">9 St-1899/16-4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56B2C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B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6B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6B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B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6B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6B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St-1899/2016</izvorni_sadrzaj>
    <derivirana_varijabla naziv="DomainObject.Predmet.OznakaBroj_1">St-1899/2016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PRESADNICE j.d.o.o. za proizvodnju, promet i usluge</izvorni_sadrzaj>
    <derivirana_varijabla naziv="DomainObject.Predmet.ProtustrankaFormated_1">  EKO PRESADNICE j.d.o.o. za proizvodnju, promet i usluge</derivirana_varijabla>
  </DomainObject.Predmet.ProtustrankaFormated>
  <DomainObject.Predmet.ProtustrankaFormatedOIB>
    <izvorni_sadrzaj>  EKO PRESADNICE j.d.o.o. za proizvodnju, promet i usluge, OIB 88772628339</izvorni_sadrzaj>
    <derivirana_varijabla naziv="DomainObject.Predmet.ProtustrankaFormatedOIB_1">  EKO PRESADNICE j.d.o.o. za proizvodnju, promet i usluge, OIB 88772628339</derivirana_varijabla>
  </DomainObject.Predmet.ProtustrankaFormatedOIB>
  <DomainObject.Predmet.ProtustrankaFormatedWithAdress>
    <izvorni_sadrzaj> EKO PRESADNICE j.d.o.o. za proizvodnju, promet i usluge, Braće Radić 33, 10316 Topolje</izvorni_sadrzaj>
    <derivirana_varijabla naziv="DomainObject.Predmet.ProtustrankaFormatedWithAdress_1"> EKO PRESADNICE j.d.o.o. za proizvodnju, promet i usluge, Braće Radić 33, 10316 Topolje</derivirana_varijabla>
  </DomainObject.Predmet.ProtustrankaFormatedWithAdress>
  <DomainObject.Predmet.ProtustrankaFormatedWithAdressOIB>
    <izvorni_sadrzaj> EKO PRESADNICE j.d.o.o. za proizvodnju, promet i usluge, OIB 88772628339, Braće Radić 33, 10316 Topolje</izvorni_sadrzaj>
    <derivirana_varijabla naziv="DomainObject.Predmet.ProtustrankaFormatedWithAdressOIB_1"> EKO PRESADNICE j.d.o.o. za proizvodnju, promet i usluge, OIB 88772628339, Braće Radić 33, 10316 Topolje</derivirana_varijabla>
  </DomainObject.Predmet.ProtustrankaFormatedWithAdressOIB>
  <DomainObject.Predmet.ProtustrankaWithAdress>
    <izvorni_sadrzaj>EKO PRESADNICE j.d.o.o. za proizvodnju, promet i usluge Braće Radić 33, 10316 Topolje</izvorni_sadrzaj>
    <derivirana_varijabla naziv="DomainObject.Predmet.ProtustrankaWithAdress_1">EKO PRESADNICE j.d.o.o. za proizvodnju, promet i usluge Braće Radić 33, 10316 Topolje</derivirana_varijabla>
  </DomainObject.Predmet.ProtustrankaWithAdress>
  <DomainObject.Predmet.ProtustrankaWithAdressOIB>
    <izvorni_sadrzaj>EKO PRESADNICE j.d.o.o. za proizvodnju, promet i usluge, OIB 88772628339, Braće Radić 33, 10316 Topolje</izvorni_sadrzaj>
    <derivirana_varijabla naziv="DomainObject.Predmet.ProtustrankaWithAdressOIB_1">EKO PRESADNICE j.d.o.o. za proizvodnju, promet i usluge, OIB 88772628339, Braće Radić 33, 10316 Topolje</derivirana_varijabla>
  </DomainObject.Predmet.ProtustrankaWithAdressOIB>
  <DomainObject.Predmet.ProtustrankaNazivFormated>
    <izvorni_sadrzaj>EKO PRESADNICE j.d.o.o. za proizvodnju, promet i usluge</izvorni_sadrzaj>
    <derivirana_varijabla naziv="DomainObject.Predmet.ProtustrankaNazivFormated_1">EKO PRESADNICE j.d.o.o. za proizvodnju, promet i usluge</derivirana_varijabla>
  </DomainObject.Predmet.ProtustrankaNazivFormated>
  <DomainObject.Predmet.ProtustrankaNazivFormatedOIB>
    <izvorni_sadrzaj>EKO PRESADNICE j.d.o.o. za proizvodnju, promet i usluge, OIB 88772628339</izvorni_sadrzaj>
    <derivirana_varijabla naziv="DomainObject.Predmet.ProtustrankaNazivFormatedOIB_1">EKO PRESADNICE j.d.o.o. za proizvodnju, promet i usluge, OIB 88772628339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PRESADNICE j.d.o.o. za proizvodnju, promet i usluge</item>
    </izvorni_sadrzaj>
    <derivirana_varijabla naziv="DomainObject.Predmet.ProtuStrankaListFormated_1">
      <item>EKO PRESADNICE j.d.o.o. za proizvodnju, promet i usluge</item>
    </derivirana_varijabla>
  </DomainObject.Predmet.ProtuStrankaListFormated>
  <DomainObject.Predmet.ProtuStrankaListFormatedOIB>
    <izvorni_sadrzaj>
      <item>EKO PRESADNICE j.d.o.o. za proizvodnju, promet i usluge, OIB 88772628339</item>
    </izvorni_sadrzaj>
    <derivirana_varijabla naziv="DomainObject.Predmet.ProtuStrankaListFormatedOIB_1">
      <item>EKO PRESADNICE j.d.o.o. za proizvodnju, promet i usluge, OIB 88772628339</item>
    </derivirana_varijabla>
  </DomainObject.Predmet.ProtuStrankaListFormatedOIB>
  <DomainObject.Predmet.ProtuStrankaListFormatedWithAdress>
    <izvorni_sadrzaj>
      <item>EKO PRESADNICE j.d.o.o. za proizvodnju, promet i usluge, Braće Radić 33, 10316 Topolje</item>
    </izvorni_sadrzaj>
    <derivirana_varijabla naziv="DomainObject.Predmet.ProtuStrankaListFormatedWithAdress_1">
      <item>EKO PRESADNICE j.d.o.o. za proizvodnju, promet i usluge, Braće Radić 33, 10316 Topolje</item>
    </derivirana_varijabla>
  </DomainObject.Predmet.ProtuStrankaListFormatedWithAdress>
  <DomainObject.Predmet.ProtuStrankaListFormatedWithAdressOIB>
    <izvorni_sadrzaj>
      <item>EKO PRESADNICE j.d.o.o. za proizvodnju, promet i usluge, OIB 88772628339, Braće Radić 33, 10316 Topolje</item>
    </izvorni_sadrzaj>
    <derivirana_varijabla naziv="DomainObject.Predmet.ProtuStrankaListFormatedWithAdressOIB_1">
      <item>EKO PRESADNICE j.d.o.o. za proizvodnju, promet i usluge, OIB 88772628339, Braće Radić 33, 10316 Topolje</item>
    </derivirana_varijabla>
  </DomainObject.Predmet.ProtuStrankaListFormatedWithAdressOIB>
  <DomainObject.Predmet.ProtuStrankaListNazivFormated>
    <izvorni_sadrzaj>
      <item>EKO PRESADNICE j.d.o.o. za proizvodnju, promet i usluge</item>
    </izvorni_sadrzaj>
    <derivirana_varijabla naziv="DomainObject.Predmet.ProtuStrankaListNazivFormated_1">
      <item>EKO PRESADNICE j.d.o.o. za proizvodnju, promet i usluge</item>
    </derivirana_varijabla>
  </DomainObject.Predmet.ProtuStrankaListNazivFormated>
  <DomainObject.Predmet.ProtuStrankaListNazivFormatedOIB>
    <izvorni_sadrzaj>
      <item>EKO PRESADNICE j.d.o.o. za proizvodnju, promet i usluge, OIB 88772628339</item>
    </izvorni_sadrzaj>
    <derivirana_varijabla naziv="DomainObject.Predmet.ProtuStrankaListNazivFormatedOIB_1">
      <item>EKO PRESADNICE j.d.o.o. za proizvodnju, promet i usluge, OIB 88772628339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PRESADNICE j.d.o.o. za proizvodnju, promet i usluge</izvorni_sadrzaj>
    <derivirana_varijabla naziv="DomainObject.Predmet.ProtustrankaIDrugi_1">EKO PRESADNICE j.d.o.o. za proizvodnju, promet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EKO PRESADNICE j.d.o.o. za proizvodnju, promet i usluge, OIB 88772628339, Braće Radić 33, 10316 Topolje</izvorni_sadrzaj>
    <derivirana_varijabla naziv="DomainObject.Predmet.ProtustrankaIDrugiAdressOIB_1">EKO PRESADNICE j.d.o.o. za proizvodnju, promet i usluge, OIB 88772628339, Braće Radić 33, 10316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PRESADNICE j.d.o.o. za proizvodnju, promet i usluge</item>
      <item>FINA Regionalni centar Zagreb</item>
    </izvorni_sadrzaj>
    <derivirana_varijabla naziv="DomainObject.Predmet.SudioniciListNaziv_1">
      <item>EKO PRESADNICE j.d.o.o. za proizvodnju, promet i usluge</item>
      <item>FINA Regionalni centar Zagreb</item>
    </derivirana_varijabla>
  </DomainObject.Predmet.SudioniciListNaziv>
  <DomainObject.Predmet.SudioniciListAdressOIB>
    <izvorni_sadrzaj>
      <item>EKO PRESADNICE j.d.o.o. za proizvodnju, promet i usluge, OIB 88772628339, Braće Radić 33,10316 Topolje</item>
      <item>FINA Regionalni centar Zagreb, OIB 85821130368, Trg svibanjskih žrtava 1995. br.1,10000 Zagreb</item>
    </izvorni_sadrzaj>
    <derivirana_varijabla naziv="DomainObject.Predmet.SudioniciListAdressOIB_1">
      <item>EKO PRESADNICE j.d.o.o. za proizvodnju, promet i usluge, OIB 88772628339, Braće Radić 33,10316 Topolje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88772628339</item>
      <item>, OIB 85821130368</item>
    </izvorni_sadrzaj>
    <derivirana_varijabla naziv="DomainObject.Predmet.SudioniciListNazivOIB_1">
      <item>, OIB 88772628339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2335</properties:Characters>
  <properties:Lines>87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2016-08-29T05:46:00Z</dcterms:created>
  <dc:creator>korisnik</dc:creator>
  <cp:lastModifiedBy>Snježana Markotić Jurić</cp:lastModifiedBy>
  <cp:lastPrinted>2016-08-29T05:45:00Z</cp:lastPrinted>
  <dcterms:modified xmlns:xsi="http://www.w3.org/2001/XMLSchema-instance" xsi:type="dcterms:W3CDTF">2016-08-29T05:47:00Z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