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324a" w14:paraId="d39324a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4764A">
        <w:t>1668</w:t>
      </w:r>
      <w:r>
        <w:t>/1</w:t>
      </w:r>
      <w:r w:rsidR="00AF0398">
        <w:t>6</w:t>
      </w:r>
      <w:r>
        <w:t>-</w:t>
      </w:r>
      <w:r w:rsidR="00A4764A">
        <w:t>63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FF4E5E" w:rsidP="00912573" w:rsidR="00FF4E5E" w:rsidRPr="00706971">
      <w:pPr>
        <w:tabs>
          <w:tab w:pos="7245" w:val="left"/>
        </w:tabs>
        <w:jc w:val="center"/>
        <w:rPr>
          <w:bCs/>
        </w:rPr>
      </w:pPr>
    </w:p>
    <w:p w:rsidRDefault="007B6358" w:rsidP="00703041" w:rsidR="007B6358"/>
    <w:p w:rsidRDefault="00A4764A" w:rsidP="00A4764A" w:rsidR="00A4764A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Pr="006B4D99">
        <w:rPr>
          <w:bCs/>
        </w:rPr>
        <w:t>MODICA MEREO d.o.o. za proizvodnju, preradu i promet</w:t>
      </w:r>
      <w:r>
        <w:rPr>
          <w:bCs/>
        </w:rPr>
        <w:t xml:space="preserve"> u stečaju</w:t>
      </w:r>
      <w:r w:rsidRPr="006B4D99">
        <w:rPr>
          <w:bCs/>
        </w:rPr>
        <w:t>, Beli Manastir, Valpovačka bb, MBS 030082674, OIB 70609190357</w:t>
      </w:r>
      <w:r w:rsidRPr="009431C5">
        <w:rPr>
          <w:bCs/>
        </w:rPr>
        <w:t>,</w:t>
      </w:r>
      <w:r>
        <w:rPr>
          <w:b/>
        </w:rPr>
        <w:t xml:space="preserve"> </w:t>
      </w:r>
      <w:r>
        <w:t xml:space="preserve">dana 18. prosinca 2017.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FF4E5E" w:rsidP="00F40360" w:rsidR="00FF4E5E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FF4E5E" w:rsidP="00A30202" w:rsidR="00FF4E5E" w:rsidRPr="00711F1C">
      <w:pPr>
        <w:jc w:val="center"/>
      </w:pPr>
    </w:p>
    <w:p w:rsidRDefault="00A30202" w:rsidP="00225AB6" w:rsidR="00225AB6">
      <w:pPr>
        <w:pStyle w:val="Odlomakpopisa"/>
        <w:numPr>
          <w:ilvl w:val="0"/>
          <w:numId w:val="27"/>
        </w:numPr>
        <w:tabs>
          <w:tab w:pos="426" w:val="left"/>
        </w:tabs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A4764A" w:rsidRPr="00A4764A">
        <w:t>MODICA MEREO d.o.o. za proizvodnju, preradu i promet u stečaju, Beli Manastir, Valpovačka bb, MBS 030082674, OIB 70609190357</w:t>
      </w:r>
      <w:r w:rsidR="005C25C3">
        <w:t xml:space="preserve"> i to </w:t>
      </w:r>
      <w:r w:rsidR="00EC1387" w:rsidRPr="005C25C3">
        <w:rPr>
          <w:color w:val="000000"/>
        </w:rPr>
        <w:t xml:space="preserve">nekretnina upisana u zk.ul.br. </w:t>
      </w:r>
      <w:r w:rsidR="00225AB6" w:rsidRPr="006D5B7F">
        <w:t>2821, k.o. Beli Manastir, kč.br. 3040/5 ORANICA U ULICI BELE BARTOKA, površine 3198 m</w:t>
      </w:r>
      <w:r w:rsidR="00225AB6" w:rsidRPr="006D5B7F">
        <w:rPr>
          <w:vertAlign w:val="superscript"/>
        </w:rPr>
        <w:t>2</w:t>
      </w:r>
      <w:r w:rsidR="00225AB6" w:rsidRPr="006D5B7F">
        <w:t>, a koje pravo građenja je upisano u posebnom ulošku broj 2825, k.o. Beli Manastir</w:t>
      </w:r>
      <w:r w:rsidR="00C8014E">
        <w:t>,</w:t>
      </w:r>
      <w:r w:rsidR="00C8014E">
        <w:rPr>
          <w:vertAlign w:val="superscript"/>
        </w:rPr>
        <w:t xml:space="preserve"> </w:t>
      </w:r>
    </w:p>
    <w:p w:rsidRDefault="00B40B07" w:rsidP="00225AB6" w:rsidR="00376CBD">
      <w:pPr>
        <w:pStyle w:val="Odlomakpopisa"/>
        <w:tabs>
          <w:tab w:pos="426" w:val="left"/>
        </w:tabs>
        <w:ind w:left="436"/>
      </w:pPr>
      <w:r>
        <w:t>vrijednost nekretnin</w:t>
      </w:r>
      <w:r w:rsidR="00B40F19">
        <w:t>a</w:t>
      </w:r>
      <w:r>
        <w:t xml:space="preserve"> utvrđena je u iznosu od </w:t>
      </w:r>
      <w:r w:rsidR="00751AAF" w:rsidRPr="00751AAF">
        <w:t>3.657.787,08</w:t>
      </w:r>
      <w:r w:rsidR="00376CBD"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E663C3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A33C96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 ovog Zaključka iznosi </w:t>
      </w:r>
      <w:r w:rsidR="00A33C96" w:rsidRPr="00A33C96">
        <w:rPr>
          <w:rStyle w:val="Naglaeno"/>
          <w:b w:val="false"/>
        </w:rPr>
        <w:t xml:space="preserve">3.657.787,08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EC6627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</w:t>
      </w:r>
      <w:r w:rsidR="00EC6627">
        <w:rPr>
          <w:rStyle w:val="Naglaeno"/>
          <w:b w:val="false"/>
        </w:rPr>
        <w:t>je</w:t>
      </w:r>
      <w:r w:rsidRPr="00FF1330">
        <w:rPr>
          <w:rStyle w:val="Naglaeno"/>
          <w:b w:val="false"/>
        </w:rPr>
        <w:t xml:space="preserve"> </w:t>
      </w:r>
      <w:r w:rsidR="008E4836">
        <w:rPr>
          <w:rStyle w:val="Naglaeno"/>
          <w:b w:val="false"/>
        </w:rPr>
        <w:t>u zakupu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E663C3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2A52A3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E663C3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E663C3">
        <w:t>že</w:t>
      </w:r>
      <w:r w:rsidRPr="00FF1330">
        <w:t xml:space="preserve"> prodati:</w:t>
      </w:r>
    </w:p>
    <w:p w:rsidRDefault="00A30202" w:rsidP="002A52A3" w:rsidR="00A30202" w:rsidRPr="00FF1330">
      <w:pPr>
        <w:pStyle w:val="Odlomakpopisa"/>
        <w:numPr>
          <w:ilvl w:val="0"/>
          <w:numId w:val="26"/>
        </w:numPr>
        <w:ind w:hanging="284" w:left="1560"/>
      </w:pPr>
      <w:r w:rsidRPr="00FF1330">
        <w:lastRenderedPageBreak/>
        <w:t>na prvoj dražbi ispod</w:t>
      </w:r>
      <w:r>
        <w:t xml:space="preserve"> </w:t>
      </w:r>
      <w:r w:rsidR="00A1403B" w:rsidRPr="00A1403B">
        <w:t xml:space="preserve">2.743.340,31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2A52A3" w:rsidR="00A30202" w:rsidRPr="00FF1330">
      <w:pPr>
        <w:pStyle w:val="Odlomakpopisa"/>
        <w:numPr>
          <w:ilvl w:val="0"/>
          <w:numId w:val="26"/>
        </w:numPr>
        <w:ind w:hanging="284" w:left="1560"/>
      </w:pPr>
      <w:r w:rsidRPr="00FF1330">
        <w:t>na drugoj dražbi ispod</w:t>
      </w:r>
      <w:r w:rsidR="00AD7BA7">
        <w:t xml:space="preserve"> </w:t>
      </w:r>
      <w:r w:rsidR="00A1403B" w:rsidRPr="00A1403B">
        <w:t xml:space="preserve">1.828.893,54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2A52A3" w:rsidR="00A30202">
      <w:pPr>
        <w:pStyle w:val="Odlomakpopisa"/>
        <w:numPr>
          <w:ilvl w:val="0"/>
          <w:numId w:val="26"/>
        </w:numPr>
        <w:ind w:hanging="284" w:left="1560"/>
      </w:pPr>
      <w:r w:rsidRPr="00FF1330">
        <w:t>na trećoj dražbi ispod</w:t>
      </w:r>
      <w:r w:rsidR="00AD7BA7">
        <w:t xml:space="preserve"> </w:t>
      </w:r>
      <w:r w:rsidR="002A52A3" w:rsidRPr="002A52A3">
        <w:t xml:space="preserve">914.446,77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E663C3">
        <w:t>a</w:t>
      </w:r>
      <w:r w:rsidRPr="00FF1330">
        <w:t xml:space="preserve"> se prodaj</w:t>
      </w:r>
      <w:r w:rsidR="00E663C3">
        <w:t>e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</w:t>
      </w:r>
      <w:r w:rsidR="00D13C3E">
        <w:t>a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E663C3">
        <w:t>a</w:t>
      </w:r>
      <w:r w:rsidRPr="00FF1330">
        <w:t xml:space="preserve"> naveden</w:t>
      </w:r>
      <w:r w:rsidR="00E663C3">
        <w:t>a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D13C3E">
        <w:t>e</w:t>
      </w:r>
      <w:r w:rsidRPr="00FF1330">
        <w:t xml:space="preserve"> dosuditi i kupcima koji su ponudili nižu cijenu, redom prema veličini cijene koju su ponudili, ako kupci koji </w:t>
      </w:r>
      <w:r w:rsidRPr="00FF1330">
        <w:lastRenderedPageBreak/>
        <w:t>su ponudili višu cijenu ne polože kupovninu u roku koji im je određen. U tom slučaju sud će donijeti posebno rješenje o dosudi svakom sljedećem kupcu koji je ispunio uvjete da mu se nekretnin</w:t>
      </w:r>
      <w:r w:rsidR="00D13C3E">
        <w:t>e</w:t>
      </w:r>
      <w:r w:rsidRPr="00FF1330">
        <w:t xml:space="preserve"> dosud</w:t>
      </w:r>
      <w:r w:rsidR="00D13C3E">
        <w:t>e</w:t>
      </w:r>
      <w:r w:rsidRPr="00FF1330">
        <w:t>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1D2F75">
        <w:t>a</w:t>
      </w:r>
      <w:r w:rsidRPr="00FF1330">
        <w:t xml:space="preserve"> kupcu, upis prava vlasništva nekretnin</w:t>
      </w:r>
      <w:r w:rsidR="001D2F75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570C72" w:rsidR="00A30202">
      <w:pPr>
        <w:pStyle w:val="Odlomakpopisa"/>
        <w:numPr>
          <w:ilvl w:val="0"/>
          <w:numId w:val="29"/>
        </w:numPr>
      </w:pPr>
      <w:r w:rsidRPr="00FF1330">
        <w:t>Razgledavanje nekretnin</w:t>
      </w:r>
      <w:r w:rsidR="001D2F75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570C72">
        <w:t>i</w:t>
      </w:r>
      <w:r w:rsidRPr="00FF1330">
        <w:t>m upravitelj</w:t>
      </w:r>
      <w:r w:rsidR="00570C72">
        <w:t>e</w:t>
      </w:r>
      <w:r>
        <w:t xml:space="preserve">m </w:t>
      </w:r>
      <w:r w:rsidR="00570C72">
        <w:t>Tihomirom Zec</w:t>
      </w:r>
      <w:r>
        <w:t xml:space="preserve">, mob. </w:t>
      </w:r>
      <w:r w:rsidR="00570C72" w:rsidRPr="00570C72">
        <w:t>099/379-5335</w:t>
      </w:r>
      <w:r w:rsidRPr="00FF1330">
        <w:t xml:space="preserve">. 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570C72" w:rsidRPr="00570C72">
        <w:t xml:space="preserve">18. prosinca </w:t>
      </w:r>
      <w:r>
        <w:t>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1D5BAE">
        <w:t>i</w:t>
      </w:r>
      <w:r>
        <w:t xml:space="preserve"> upravitelj </w:t>
      </w:r>
      <w:r w:rsidR="00F9590B">
        <w:t>Tih</w:t>
      </w:r>
      <w:r w:rsidR="001D5BAE">
        <w:t>omir Zec</w:t>
      </w:r>
    </w:p>
    <w:p w:rsidRDefault="001D5BAE" w:rsidP="00934D1B" w:rsidR="00934D1B">
      <w:pPr>
        <w:numPr>
          <w:ilvl w:val="0"/>
          <w:numId w:val="17"/>
        </w:numPr>
      </w:pPr>
      <w:r>
        <w:t>APS Delta S.A. Luksemburg po punomoćniku Nenadu Grof odvjetniku u Zagrebu</w:t>
      </w:r>
    </w:p>
    <w:p w:rsidRDefault="001D5BAE" w:rsidP="003C5AFF" w:rsidR="002467C0">
      <w:pPr>
        <w:numPr>
          <w:ilvl w:val="0"/>
          <w:numId w:val="17"/>
        </w:numPr>
        <w:jc w:val="both"/>
      </w:pPr>
      <w:r>
        <w:t>ŽDO GUO Osijek</w:t>
      </w:r>
    </w:p>
    <w:p w:rsidRDefault="001D5BAE" w:rsidP="003C5AFF" w:rsidR="001D5BAE">
      <w:pPr>
        <w:numPr>
          <w:ilvl w:val="0"/>
          <w:numId w:val="17"/>
        </w:numPr>
        <w:jc w:val="both"/>
      </w:pPr>
      <w:r>
        <w:t>FINI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2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04510" w:rsidRPr="00A04510">
      <w:t>14 St-</w:t>
    </w:r>
    <w:r w:rsidR="00A4764A" w:rsidRPr="00A4764A">
      <w:t>1668/16-63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8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1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2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3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5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6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9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2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4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4"/>
  </w:num>
  <w:num w:numId="7">
    <w:abstractNumId w:val="10"/>
  </w:num>
  <w:num w:numId="8">
    <w:abstractNumId w:val="11"/>
  </w:num>
  <w:num w:numId="9">
    <w:abstractNumId w:val="8"/>
  </w:num>
  <w:num w:numId="10">
    <w:abstractNumId w:val="19"/>
  </w:num>
  <w:num w:numId="11">
    <w:abstractNumId w:val="16"/>
  </w:num>
  <w:num w:numId="12">
    <w:abstractNumId w:val="0"/>
  </w:num>
  <w:num w:numId="13">
    <w:abstractNumId w:val="14"/>
  </w:num>
  <w:num w:numId="14">
    <w:abstractNumId w:val="27"/>
  </w:num>
  <w:num w:numId="15">
    <w:abstractNumId w:val="36"/>
  </w:num>
  <w:num w:numId="16">
    <w:abstractNumId w:val="22"/>
  </w:num>
  <w:num w:numId="17">
    <w:abstractNumId w:val="9"/>
  </w:num>
  <w:num w:numId="18">
    <w:abstractNumId w:val="1"/>
  </w:num>
  <w:num w:numId="19">
    <w:abstractNumId w:val="28"/>
  </w:num>
  <w:num w:numId="20">
    <w:abstractNumId w:val="4"/>
  </w:num>
  <w:num w:numId="21">
    <w:abstractNumId w:val="30"/>
  </w:num>
  <w:num w:numId="22">
    <w:abstractNumId w:val="33"/>
  </w:num>
  <w:num w:numId="23">
    <w:abstractNumId w:val="20"/>
  </w:num>
  <w:num w:numId="24">
    <w:abstractNumId w:val="34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1"/>
  </w:num>
  <w:num w:numId="28">
    <w:abstractNumId w:val="3"/>
  </w:num>
  <w:num w:numId="29">
    <w:abstractNumId w:val="13"/>
  </w:num>
  <w:num w:numId="30">
    <w:abstractNumId w:val="31"/>
  </w:num>
  <w:num w:numId="31">
    <w:abstractNumId w:val="15"/>
  </w:num>
  <w:num w:numId="32">
    <w:abstractNumId w:val="5"/>
  </w:num>
  <w:num w:numId="33">
    <w:abstractNumId w:val="7"/>
  </w:num>
  <w:num w:numId="34">
    <w:abstractNumId w:val="17"/>
  </w:num>
  <w:num w:numId="35">
    <w:abstractNumId w:val="18"/>
  </w:num>
  <w:num w:numId="36">
    <w:abstractNumId w:val="6"/>
  </w:num>
  <w:num w:numId="37">
    <w:abstractNumId w:val="25"/>
  </w:num>
  <w:num w:numId="38">
    <w:abstractNumId w:val="12"/>
  </w:num>
  <w:num w:numId="3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B1445"/>
    <w:rsid w:val="001C245B"/>
    <w:rsid w:val="001C2BD3"/>
    <w:rsid w:val="001C3C35"/>
    <w:rsid w:val="001D2F75"/>
    <w:rsid w:val="001D5BAE"/>
    <w:rsid w:val="001E20C7"/>
    <w:rsid w:val="00207590"/>
    <w:rsid w:val="002147D0"/>
    <w:rsid w:val="00225AB6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A52A3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70C72"/>
    <w:rsid w:val="005821CC"/>
    <w:rsid w:val="00584E8A"/>
    <w:rsid w:val="005A7C2B"/>
    <w:rsid w:val="005B2FA6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1AAF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1403B"/>
    <w:rsid w:val="00A30202"/>
    <w:rsid w:val="00A30A28"/>
    <w:rsid w:val="00A30DC9"/>
    <w:rsid w:val="00A33C96"/>
    <w:rsid w:val="00A4764A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2E9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663C3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  <w:rsid w:val="00FF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St-1950/16</izvorni_sadrzaj>
    <derivirana_varijabla naziv="DomainObject.Predmet.PrimjedbaSuca_1">postoji St-1950/16</derivirana_varijabla>
  </DomainObject.Predmet.PrimjedbaSuca>
  <DomainObject.Predmet.ProtustrankaFormated>
    <izvorni_sadrzaj>  MODICA MEREO d.o.o. za proizvodnju, preradu i promet zastupanog po punomoćniku Krešimir Rastija</izvorni_sadrzaj>
    <derivirana_varijabla naziv="DomainObject.Predmet.ProtustrankaFormated_1">  MODICA MEREO d.o.o. za proizvodnju, preradu i promet zastupanog po punomoćniku Krešimir Rastija</derivirana_varijabla>
  </DomainObject.Predmet.ProtustrankaFormated>
  <DomainObject.Predmet.ProtustrankaFormatedOIB>
    <izvorni_sadrzaj>  MODICA MEREO d.o.o. za proizvodnju, preradu i promet, OIB 70609190357 zastupanog po punomoćniku Krešimir Rastija</izvorni_sadrzaj>
    <derivirana_varijabla naziv="DomainObject.Predmet.ProtustrankaFormatedOIB_1">  MODICA MEREO d.o.o. za proizvodnju, preradu i promet, OIB 70609190357 zastupanog po punomoćniku Krešimir Rastija</derivirana_varijabla>
  </DomainObject.Predmet.ProtustrankaFormatedOIB>
  <DomainObject.Predmet.ProtustrankaFormatedWithAdress>
    <izvorni_sadrzaj> MODICA MEREO d.o.o. za proizvodnju, preradu i promet, Valpovačka bb , 31300 Beli Manastir zastupanog po punomoćniku Krešimir Rastija</izvorni_sadrzaj>
    <derivirana_varijabla naziv="DomainObject.Predmet.ProtustrankaFormatedWithAdress_1"> MODICA MEREO d.o.o. za proizvodnju, preradu i promet, Valpovačka bb , 31300 Beli Manastir zastupanog po punomoćniku Krešimir Rastija</derivirana_varijabla>
  </DomainObject.Predmet.ProtustrankaFormatedWithAdress>
  <DomainObject.Predmet.ProtustrankaFormatedWithAdressOIB>
    <izvorni_sadrzaj> MODICA MEREO d.o.o. za proizvodnju, preradu i promet, OIB 70609190357, Valpovačka bb , 31300 Beli Manastir zastupanog po punomoćniku Krešimir Rastija</izvorni_sadrzaj>
    <derivirana_varijabla naziv="DomainObject.Predmet.ProtustrankaFormatedWithAdressOIB_1"> MODICA MEREO d.o.o. za proizvodnju, preradu i promet, OIB 70609190357, Valpovačka bb , 31300 Beli Manastir zastupanog po punomoćniku Krešimir Rastija</derivirana_varijabla>
  </DomainObject.Predmet.ProtustrankaFormatedWithAdressOIB>
  <DomainObject.Predmet.ProtustrankaWithAdress>
    <izvorni_sadrzaj>MODICA MEREO d.o.o. za proizvodnju, preradu i promet Valpovačka bb , 31300 Beli Manastir</izvorni_sadrzaj>
    <derivirana_varijabla naziv="DomainObject.Predmet.ProtustrankaWithAdress_1">MODICA MEREO d.o.o. za proizvodnju, preradu i promet Valpovačka bb , 31300 Beli Manastir</derivirana_varijabla>
  </DomainObject.Predmet.ProtustrankaWithAdress>
  <DomainObject.Predmet.ProtustrankaWithAdressOIB>
    <izvorni_sadrzaj>MODICA MEREO d.o.o. za proizvodnju, preradu i promet, OIB 70609190357, Valpovačka bb , 31300 Beli Manastir</izvorni_sadrzaj>
    <derivirana_varijabla naziv="DomainObject.Predmet.ProtustrankaWithAdressOIB_1">MODICA MEREO d.o.o. za proizvodnju, preradu i promet, OIB 70609190357, Valpovačka bb , 31300 Beli Manastir</derivirana_varijabla>
  </DomainObject.Predmet.ProtustrankaWithAdressOIB>
  <DomainObject.Predmet.ProtustrankaNazivFormated>
    <izvorni_sadrzaj>MODICA MEREO d.o.o. za proizvodnju, preradu i promet</izvorni_sadrzaj>
    <derivirana_varijabla naziv="DomainObject.Predmet.ProtustrankaNazivFormated_1">MODICA MEREO d.o.o. za proizvodnju, preradu i promet</derivirana_varijabla>
  </DomainObject.Predmet.ProtustrankaNazivFormated>
  <DomainObject.Predmet.ProtustrankaNazivFormatedOIB>
    <izvorni_sadrzaj>MODICA MEREO d.o.o. za proizvodnju, preradu i promet, OIB 70609190357</izvorni_sadrzaj>
    <derivirana_varijabla naziv="DomainObject.Predmet.ProtustrankaNazivFormatedOIB_1">MODICA MEREO d.o.o. za proizvodnju, preradu i promet, OIB 70609190357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MODICA MEREO d.o.o. za proizvodnju, preradu i promet zastupanog po punomoćniku Krešimir Rastija</item>
    </izvorni_sadrzaj>
    <derivirana_varijabla naziv="DomainObject.Predmet.ProtuStrankaListFormated_1">
      <item>MODICA MEREO d.o.o. za proizvodnju, preradu i promet zastupanog po punomoćniku Krešimir Rastija</item>
    </derivirana_varijabla>
  </DomainObject.Predmet.ProtuStrankaListFormated>
  <DomainObject.Predmet.ProtuStrankaListFormatedOIB>
    <izvorni_sadrzaj>
      <item>MODICA MEREO d.o.o. za proizvodnju, preradu i promet, OIB 70609190357 zastupanog po punomoćniku Krešimir Rastija</item>
    </izvorni_sadrzaj>
    <derivirana_varijabla naziv="DomainObject.Predmet.ProtuStrankaListFormatedOIB_1">
      <item>MODICA MEREO d.o.o. za proizvodnju, preradu i promet, OIB 70609190357 zastupanog po punomoćniku Krešimir Rastija</item>
    </derivirana_varijabla>
  </DomainObject.Predmet.ProtuStrankaListFormatedOIB>
  <DomainObject.Predmet.ProtuStrankaListFormatedWithAdress>
    <izvorni_sadrzaj>
      <item>MODICA MEREO d.o.o. za proizvodnju, preradu i promet, Valpovačka bb , 31300 Beli Manastir zastupanog po punomoćniku Krešimir Rastija</item>
    </izvorni_sadrzaj>
    <derivirana_varijabla naziv="DomainObject.Predmet.ProtuStrankaListFormatedWithAdress_1">
      <item>MODICA MEREO d.o.o. za proizvodnju, preradu i promet, Valpovačka bb , 31300 Beli Manastir zastupanog po punomoćniku Krešimir Rastija</item>
    </derivirana_varijabla>
  </DomainObject.Predmet.ProtuStrankaListFormatedWithAdress>
  <DomainObject.Predmet.ProtuStrankaListFormatedWithAdressOIB>
    <izvorni_sadrzaj>
      <item>MODICA MEREO d.o.o. za proizvodnju, preradu i promet, OIB 70609190357, Valpovačka bb , 31300 Beli Manastir zastupanog po punomoćniku Krešimir Rastija</item>
    </izvorni_sadrzaj>
    <derivirana_varijabla naziv="DomainObject.Predmet.ProtuStrankaListFormatedWithAdressOIB_1">
      <item>MODICA MEREO d.o.o. za proizvodnju, preradu i promet, OIB 70609190357, Valpovačka bb , 31300 Beli Manastir zastupanog po punomoćniku Krešimir Rastija</item>
    </derivirana_varijabla>
  </DomainObject.Predmet.ProtuStrankaListFormatedWithAdressOIB>
  <DomainObject.Predmet.ProtuStrankaListNazivFormated>
    <izvorni_sadrzaj>
      <item>MODICA MEREO d.o.o. za proizvodnju, preradu i promet</item>
    </izvorni_sadrzaj>
    <derivirana_varijabla naziv="DomainObject.Predmet.ProtuStrankaListNazivFormated_1">
      <item>MODICA MEREO d.o.o. za proizvodnju, preradu i promet</item>
    </derivirana_varijabla>
  </DomainObject.Predmet.ProtuStrankaListNazivFormated>
  <DomainObject.Predmet.ProtuStrankaListNazivFormatedOIB>
    <izvorni_sadrzaj>
      <item>MODICA MEREO d.o.o. za proizvodnju, preradu i promet, OIB 70609190357</item>
    </izvorni_sadrzaj>
    <derivirana_varijabla naziv="DomainObject.Predmet.ProtuStrankaListNazivFormatedOIB_1">
      <item>MODICA MEREO d.o.o. za proizvodnju, preradu i promet, OIB 70609190357</item>
    </derivirana_varijabla>
  </DomainObject.Predmet.ProtuStrankaListNazivFormatedOIB>
  <DomainObject.Predmet.OstaliListFormated>
    <izvorni_sadrzaj>
      <item>Krešimir Rastija punomoćnik sudionika u postupku MODICA MEREO d.o.o. za proizvodnju, preradu i promet</item>
      <item>ŽDO GUO Osijek</item>
      <item>Duško Zec</item>
      <item>Imre Keteš</item>
      <item>ZAGREBAČKA BANKA d.d.</item>
      <item>APS Delta S.A.</item>
    </izvorni_sadrzaj>
    <derivirana_varijabla naziv="DomainObject.Predmet.OstaliListFormated_1">
      <item>Krešimir Rastija punomoćnik sudionika u postupku MODICA MEREO d.o.o. za proizvodnju, preradu i promet</item>
      <item>ŽDO GUO Osijek</item>
      <item>Duško Zec</item>
      <item>Imre Keteš</item>
      <item>ZAGREBAČKA BANKA d.d.</item>
      <item>APS Delta S.A.</item>
    </derivirana_varijabla>
  </DomainObject.Predmet.OstaliListFormated>
  <DomainObject.Predmet.OstaliListFormatedOIB>
    <izvorni_sadrzaj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  <item>APS Delta S.A., OIB 45421012929</item>
    </izvorni_sadrzaj>
    <derivirana_varijabla naziv="DomainObject.Predmet.OstaliListFormatedOIB_1"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  <item>APS Delta S.A., OIB 45421012929</item>
    </derivirana_varijabla>
  </DomainObject.Predmet.OstaliListFormatedOIB>
  <DomainObject.Predmet.OstaliListFormatedWithAdress>
    <izvorni_sadrzaj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  <item>APS Delta S.A.</item>
    </izvorni_sadrzaj>
    <derivirana_varijabla naziv="DomainObject.Predmet.OstaliListFormatedWithAdress_1"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  <item>APS Delta S.A.</item>
    </derivirana_varijabla>
  </DomainObject.Predmet.OstaliListFormatedWithAdress>
  <DomainObject.Predmet.OstaliListFormatedWithAdressOIB>
    <izvorni_sadrzaj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  <item>APS Delta S.A., OIB 45421012929</item>
    </izvorni_sadrzaj>
    <derivirana_varijabla naziv="DomainObject.Predmet.OstaliListFormatedWithAdressOIB_1"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  <item>APS Delta S.A., OIB 45421012929</item>
    </derivirana_varijabla>
  </DomainObject.Predmet.OstaliListFormatedWithAdressOIB>
  <DomainObject.Predmet.OstaliListNazivFormated>
    <izvorni_sadrzaj>
      <item>Krešimir Rastija</item>
      <item>ŽDO GUO Osijek</item>
      <item>Duško Zec</item>
      <item>Imre Keteš</item>
      <item>ZAGREBAČKA BANKA d.d.</item>
      <item>APS Delta S.A.</item>
    </izvorni_sadrzaj>
    <derivirana_varijabla naziv="DomainObject.Predmet.OstaliListNazivFormated_1">
      <item>Krešimir Rastija</item>
      <item>ŽDO GUO Osijek</item>
      <item>Duško Zec</item>
      <item>Imre Keteš</item>
      <item>ZAGREBAČKA BANKA d.d.</item>
      <item>APS Delta S.A.</item>
    </derivirana_varijabla>
  </DomainObject.Predmet.OstaliListNazivFormated>
  <DomainObject.Predmet.OstaliListNazivFormatedOIB>
    <izvorni_sadrzaj>
      <item>Krešimir Rastija, OIB 85559424025</item>
      <item>ŽDO GUO Osijek</item>
      <item>Duško Zec, OIB 74714129984</item>
      <item>Imre Keteš, OIB 84902231705</item>
      <item>ZAGREBAČKA BANKA d.d., OIB 92963223473</item>
      <item>APS Delta S.A., OIB 45421012929</item>
    </izvorni_sadrzaj>
    <derivirana_varijabla naziv="DomainObject.Predmet.OstaliListNazivFormatedOIB_1">
      <item>Krešimir Rastija, OIB 85559424025</item>
      <item>ŽDO GUO Osijek</item>
      <item>Duško Zec, OIB 74714129984</item>
      <item>Imre Keteš, OIB 84902231705</item>
      <item>ZAGREBAČKA BANKA d.d., OIB 92963223473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MODICA MEREO d.o.o. za proizvodnju, preradu i promet</izvorni_sadrzaj>
    <derivirana_varijabla naziv="DomainObject.Predmet.ProtustrankaIDrugi_1">MODICA MEREO d.o.o. za proizvodnju, preradu i promet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MODICA MEREO d.o.o. za proizvodnju, preradu i promet, OIB 70609190357, Valpovačka bb , 31300 Beli Manastir</izvorni_sadrzaj>
    <derivirana_varijabla naziv="DomainObject.Predmet.ProtustrankaIDrugiAdressOIB_1">MODICA MEREO d.o.o. za proizvodnju, preradu i promet, OIB 70609190357,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  <item>APS Delta S.A.</item>
    </izvorni_sadrzaj>
    <derivirana_varijabla naziv="DomainObject.Predmet.SudioniciListNaziv_1"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  <item>APS Delta S.A.</item>
    </derivirana_varijabla>
  </DomainObject.Predmet.SudioniciListNaziv>
  <DomainObject.Predmet.SudioniciListAdressOIB>
    <izvorni_sadrzaj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  <item>APS Delta S.A., OIB 45421012929</item>
    </izvorni_sadrzaj>
    <derivirana_varijabla naziv="DomainObject.Predmet.SudioniciListAdressOIB_1"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70609190357</item>
      <item>, OIB 85559424025</item>
      <item>, OIB null</item>
      <item>, OIB 74714129984</item>
      <item>, OIB 84902231705</item>
      <item>, OIB 92963223473</item>
      <item>, OIB 45421012929</item>
    </izvorni_sadrzaj>
    <derivirana_varijabla naziv="DomainObject.Predmet.SudioniciListNazivOIB_1">
      <item>, OIB 85821130368</item>
      <item>, OIB 70609190357</item>
      <item>, OIB 85559424025</item>
      <item>, OIB null</item>
      <item>, OIB 74714129984</item>
      <item>, OIB 84902231705</item>
      <item>, OIB 92963223473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951</properties:Words>
  <properties:Characters>5206</properties:Characters>
  <properties:Lines>136</properties:Lines>
  <properties:Paragraphs>41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2017-05-09T06:20:00Z</cp:lastPrinted>
  <dcterms:modified xmlns:xsi="http://www.w3.org/2001/XMLSchema-instance" xsi:type="dcterms:W3CDTF">2017-12-18T13:28:00Z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