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8f1c9" w14:paraId="8d8f1c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C285E" w:rsidP="004C285E" w:rsidR="004C285E" w:rsidRPr="004C285E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4C285E">
        <w:rPr>
          <w:rFonts w:cs="Times New Roman" w:eastAsia="Times New Roman"/>
          <w:noProof/>
          <w:szCs w:val="20"/>
          <w:lang w:eastAsia="hr-HR"/>
        </w:rPr>
        <w:t xml:space="preserve">         5. St-232/2017-7</w:t>
      </w:r>
    </w:p>
    <w:p w:rsidRDefault="004C285E" w:rsidP="004C285E" w:rsidR="004C285E" w:rsidRPr="004C28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C285E" w:rsidP="004C285E" w:rsidR="004C285E" w:rsidRPr="004C28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C285E" w:rsidP="004C285E" w:rsidR="004C285E" w:rsidRPr="004C28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C285E" w:rsidP="004C285E" w:rsidR="004C285E" w:rsidRPr="004C28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C285E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4C285E" w:rsidP="004C285E" w:rsidR="004C285E" w:rsidRPr="004C28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4C285E" w:rsidP="004C285E" w:rsidR="004C285E" w:rsidRPr="004C28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4C285E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4C285E" w:rsidP="004C285E" w:rsidR="004C285E" w:rsidRPr="004C285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4C285E" w:rsidP="004C285E" w:rsidR="004C285E" w:rsidRPr="004C28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C285E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4C285E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JACKPOT društvo s ograničenom odgovornošću za usluge, Orahovica, Kralja Zvonimira 167/A, MBS: 010092584, OIB: 76052342348, 5. prosinca </w:t>
      </w:r>
      <w:r w:rsidRPr="004C285E">
        <w:rPr>
          <w:rFonts w:cs="Times New Roman" w:eastAsia="Times New Roman"/>
          <w:noProof/>
          <w:szCs w:val="20"/>
          <w:lang w:eastAsia="hr-HR"/>
        </w:rPr>
        <w:t xml:space="preserve">2017. </w:t>
      </w:r>
    </w:p>
    <w:p w:rsidRDefault="004C285E" w:rsidP="004C285E" w:rsidR="004C285E" w:rsidRPr="004C28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4C285E" w:rsidP="004C285E" w:rsidR="004C285E" w:rsidRPr="004C28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C285E">
        <w:rPr>
          <w:rFonts w:cs="Times New Roman" w:eastAsia="Times New Roman"/>
          <w:szCs w:val="20"/>
          <w:lang w:eastAsia="hr-HR"/>
        </w:rPr>
        <w:t>r i j e š i o   j e</w:t>
      </w:r>
    </w:p>
    <w:p w:rsidRDefault="004C285E" w:rsidP="004C285E" w:rsidR="004C285E" w:rsidRPr="004C28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C285E" w:rsidP="004C285E" w:rsidR="004C285E" w:rsidRPr="004C28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C285E">
        <w:rPr>
          <w:rFonts w:cs="Times New Roman" w:eastAsia="Times New Roman"/>
          <w:szCs w:val="20"/>
          <w:lang w:eastAsia="hr-HR"/>
        </w:rPr>
        <w:t>I. Pozivaju se osobe koje imaju interes za provedbom stečajnog postupka nad dužnikom JACKPOT društvo s ograničenom odgovornošću za usluge, Orahovica, Kralja Zvonimira 167/A, da u roku od 15 dana, računajući od isteka osmog dana objave ovog poziva na e-oglasnoj ploči suda, uplate predujam u iznosu od 10.000,00 kn, za namirenje pokrića troškova prethodnog i otvorenog stečajnog postupka, na račun Trgovačkog suda u Bjelovaru IBAN: HR6123900011300000630</w:t>
      </w:r>
      <w:r w:rsidRPr="004C285E">
        <w:rPr>
          <w:rFonts w:cs="Times New Roman" w:eastAsia="Times New Roman"/>
          <w:noProof/>
          <w:szCs w:val="20"/>
          <w:lang w:eastAsia="hr-HR"/>
        </w:rPr>
        <w:t xml:space="preserve"> model HR05 540-232-17.         </w:t>
      </w:r>
    </w:p>
    <w:p w:rsidRDefault="004C285E" w:rsidP="004C285E" w:rsidR="004C285E" w:rsidRPr="004C28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C285E" w:rsidP="004C285E" w:rsidR="004C285E" w:rsidRPr="004C28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C285E">
        <w:rPr>
          <w:rFonts w:cs="Times New Roman" w:eastAsia="Times New Roman"/>
          <w:szCs w:val="20"/>
          <w:lang w:eastAsia="hr-HR"/>
        </w:rPr>
        <w:t xml:space="preserve">II. Ako osobe iz </w:t>
      </w:r>
      <w:proofErr w:type="spellStart"/>
      <w:r w:rsidRPr="004C285E">
        <w:rPr>
          <w:rFonts w:cs="Times New Roman" w:eastAsia="Times New Roman"/>
          <w:szCs w:val="20"/>
          <w:lang w:eastAsia="hr-HR"/>
        </w:rPr>
        <w:t>toč</w:t>
      </w:r>
      <w:proofErr w:type="spellEnd"/>
      <w:r w:rsidRPr="004C285E">
        <w:rPr>
          <w:rFonts w:cs="Times New Roman" w:eastAsia="Times New Roman"/>
          <w:szCs w:val="20"/>
          <w:lang w:eastAsia="hr-HR"/>
        </w:rPr>
        <w:t>. I. ne predujme traženi iznos u roku od 15 dana, sud će donijeti rješenje o otvaranju i zaključenju stečajnog postupka nad dužnikom.</w:t>
      </w:r>
    </w:p>
    <w:p w:rsidRDefault="004C285E" w:rsidP="004C285E" w:rsidR="004C285E" w:rsidRPr="004C285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4C285E" w:rsidP="004C285E" w:rsidR="004C285E" w:rsidRPr="004C28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C285E">
        <w:rPr>
          <w:rFonts w:cs="Times New Roman" w:eastAsia="Times New Roman"/>
          <w:szCs w:val="20"/>
          <w:lang w:eastAsia="hr-HR"/>
        </w:rPr>
        <w:t>Obrazloženje</w:t>
      </w:r>
    </w:p>
    <w:p w:rsidRDefault="004C285E" w:rsidP="004C285E" w:rsidR="004C285E" w:rsidRPr="004C28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C285E" w:rsidP="004C285E" w:rsidR="004C285E" w:rsidRPr="004C28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C285E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 i 104/17, dalje: SZ), 21. ožujka 2017. podnijela prijedlog za otvaranje stečajnog postupka nad dužnikom</w:t>
      </w:r>
      <w:r w:rsidRPr="004C285E">
        <w:rPr>
          <w:rFonts w:cs="Times New Roman" w:eastAsia="Times New Roman"/>
          <w:szCs w:val="20"/>
          <w:lang w:eastAsia="hr-HR"/>
        </w:rPr>
        <w:t xml:space="preserve"> JACKPOT društvo s ograničenom odgovornošću za usluge, Orahovica. U prijedlogu navodi da na dan 14. ožujka 2017. dužnik u Očevidniku redoslijeda osnova za plaćanje ima evidentirane neizvršene osnove za plaćanje u neprekinutom razdoblju od 120 dana, u ukupnom iznosu od 32.510,73 kn, u koji iznos je uračunata kamata i naknada Financijske agencije za provedbu ovrhe na novčanim sredstvima. Prema podacima koje je FINI dostavio Hrvatski zavod za mirovinsko osiguranje </w:t>
      </w:r>
      <w:r w:rsidRPr="004C285E">
        <w:rPr>
          <w:rFonts w:cs="Times New Roman" w:eastAsia="Times New Roman"/>
          <w:noProof/>
          <w:szCs w:val="20"/>
          <w:lang w:eastAsia="hr-HR"/>
        </w:rPr>
        <w:t>dužnik ima jednog zaposlenog.</w:t>
      </w:r>
    </w:p>
    <w:p w:rsidRDefault="004C285E" w:rsidP="004C285E" w:rsidR="004C285E" w:rsidRPr="004C28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4C285E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4C285E" w:rsidP="004C285E" w:rsidR="004C285E" w:rsidRPr="004C28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C285E">
        <w:rPr>
          <w:rFonts w:cs="Times New Roman" w:eastAsia="Times New Roman"/>
          <w:szCs w:val="20"/>
          <w:lang w:eastAsia="hr-HR"/>
        </w:rPr>
        <w:t xml:space="preserve">Kako je iz prijedloga proizlazila vjerojatnost postojanja stečajnog razloga – nesposobnosti za plaćanje iz čl.6. st.2. SZ-a, sud je temeljem čl.115. st.1. SZ-a, donio rješenje od 3. srpnja 2017. o pokretanju prethodnog postupka radi utvrđivanja pretpostavki za otvaranje stečajnog postupka. Istim rješenjem sazvano je ročište radi izjašnjenja o prijedlogu i rasprave o uvjetima za otvaranje stečajnog postupka na koje su pozvani predlagatelj Financijska agencija i zakonski zastupnik dužnika Petar </w:t>
      </w:r>
      <w:proofErr w:type="spellStart"/>
      <w:r w:rsidRPr="004C285E">
        <w:rPr>
          <w:rFonts w:cs="Times New Roman" w:eastAsia="Times New Roman"/>
          <w:szCs w:val="20"/>
          <w:lang w:eastAsia="hr-HR"/>
        </w:rPr>
        <w:t>Oravec</w:t>
      </w:r>
      <w:proofErr w:type="spellEnd"/>
      <w:r w:rsidRPr="004C285E">
        <w:rPr>
          <w:rFonts w:cs="Times New Roman" w:eastAsia="Times New Roman"/>
          <w:szCs w:val="20"/>
          <w:lang w:eastAsia="hr-HR"/>
        </w:rPr>
        <w:t xml:space="preserve">, kojem je, sukladno čl.117. st.2. SZ, naloženo da sastavi i podnese sudu pisano izvješće o financijsko-gospodarskom stanju dužnika. </w:t>
      </w:r>
    </w:p>
    <w:p w:rsidRDefault="004C285E" w:rsidP="004C285E" w:rsidR="004C285E" w:rsidRPr="004C28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C285E" w:rsidP="004C285E" w:rsidR="004C285E" w:rsidRPr="004C28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C285E">
        <w:rPr>
          <w:rFonts w:cs="Times New Roman" w:eastAsia="Times New Roman"/>
          <w:szCs w:val="20"/>
          <w:lang w:eastAsia="hr-HR"/>
        </w:rPr>
        <w:t>Osoba ovlaštena za zastupanje dužnika po zakonu nije sukladno rješenju suda dostavila pisano izvješće o financijsko-gospodarskom stanju dužnika, i nije pristupio na ročište 14. rujna 2017.</w:t>
      </w:r>
    </w:p>
    <w:p w:rsidRDefault="004C285E" w:rsidP="004C285E" w:rsidR="004C285E" w:rsidRPr="004C28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C285E">
        <w:rPr>
          <w:rFonts w:cs="Times New Roman" w:eastAsia="Times New Roman"/>
          <w:szCs w:val="20"/>
          <w:lang w:eastAsia="hr-HR"/>
        </w:rPr>
        <w:t xml:space="preserve"> </w:t>
      </w:r>
    </w:p>
    <w:p w:rsidRDefault="004C285E" w:rsidP="004C285E" w:rsidR="004C285E" w:rsidRPr="004C28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C285E">
        <w:rPr>
          <w:rFonts w:cs="Times New Roman" w:eastAsia="Times New Roman"/>
          <w:szCs w:val="20"/>
          <w:lang w:eastAsia="hr-HR"/>
        </w:rPr>
        <w:t>Kako zakonski zastupnik dužnika nije dostavio podatke o imovini, a iz podataka koji su javno dostupni ne proizlazi da dužnik raspolaže imovinom koja bi bila dovoljna za namirenje troškova prethodnog i stečajnog postupka, sud zaključuje da dužnik nema imovinu koja bi bila dovoljna za namirenje troškova prethodnog i stečajnog postupka. Ti bi troškovi, po ocjeni suda, iznosili najmanje 10.000,00 kn, a odnosili bi se na izradu žiga, otvaranje i zatvaranje računa, knjigovodstvene poslove i zbrinjavanje arhive, telefon, uredski materijal i poštarinu, putovanje stečajnog upravitelja, nagradu i osiguranje stečajnog upravitelja.</w:t>
      </w:r>
    </w:p>
    <w:p w:rsidRDefault="004C285E" w:rsidP="004C285E" w:rsidR="004C285E" w:rsidRPr="004C28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C285E" w:rsidP="004C285E" w:rsidR="004C285E" w:rsidRPr="004C28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4C285E">
        <w:rPr>
          <w:rFonts w:cs="Times New Roman" w:eastAsia="Times New Roman"/>
          <w:szCs w:val="20"/>
          <w:lang w:eastAsia="hr-HR"/>
        </w:rPr>
        <w:t xml:space="preserve">Budući da stečajna masa nije dovoljna za namirenje troškova prethodnog i stečajnog postupka, sud smatra da su ispunjeni uvjeti za otvaranje i zaključenje stečajnog postupka te je, sukladno odredbi čl.132. st.1. SZ-a, </w:t>
      </w:r>
      <w:r w:rsidRPr="004C285E">
        <w:rPr>
          <w:rFonts w:cs="Times New Roman" w:eastAsia="Times New Roman"/>
          <w:noProof/>
          <w:szCs w:val="20"/>
          <w:lang w:eastAsia="hr-HR"/>
        </w:rPr>
        <w:t xml:space="preserve">pozvao </w:t>
      </w:r>
      <w:r w:rsidRPr="004C285E">
        <w:rPr>
          <w:rFonts w:cs="Times New Roman" w:eastAsia="Times New Roman"/>
          <w:szCs w:val="20"/>
          <w:lang w:eastAsia="hr-HR"/>
        </w:rPr>
        <w:t>osobe koje imaju interes za provedbom stečajnog postupka da u roku od 15 dana uplate predujam za namirenje troškova stečajnog postupka u iznosu od 10.000,00 kn, uz upozorenje da će, ukoliko predujam ne bude plaćen u roku od 15 dana, donijeti rješenje o otvaranju i zaključenju stečajnog postupka nad dužnikom.</w:t>
      </w:r>
    </w:p>
    <w:p w:rsidRDefault="004C285E" w:rsidP="004C285E" w:rsidR="004C285E" w:rsidRPr="004C285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4C285E" w:rsidP="004C285E" w:rsidR="004C285E" w:rsidRPr="004C285E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4C285E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4C285E" w:rsidP="004C285E" w:rsidR="004C285E" w:rsidRPr="004C28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C285E" w:rsidP="004C285E" w:rsidR="004C285E" w:rsidRPr="004C285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4C285E">
        <w:rPr>
          <w:rFonts w:cs="Times New Roman" w:eastAsia="Times New Roman"/>
          <w:szCs w:val="20"/>
          <w:lang w:eastAsia="hr-HR"/>
        </w:rPr>
        <w:t>U Bjelovaru, 5. prosinca 2017.</w:t>
      </w:r>
    </w:p>
    <w:p w:rsidRDefault="004C285E" w:rsidP="004C285E" w:rsidR="004C285E" w:rsidRPr="004C28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C285E" w:rsidP="004C285E" w:rsidR="004C285E" w:rsidRPr="004C285E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  <w:r w:rsidRPr="004C285E">
        <w:rPr>
          <w:rFonts w:cs="Times New Roman" w:eastAsia="Times New Roman"/>
          <w:szCs w:val="20"/>
          <w:lang w:eastAsia="hr-HR"/>
        </w:rPr>
        <w:t xml:space="preserve">   STEČAJNI SUDAC</w:t>
      </w:r>
    </w:p>
    <w:p w:rsidRDefault="004C285E" w:rsidP="004C285E" w:rsidR="004C285E" w:rsidRPr="004C285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  <w:r w:rsidRPr="004C285E">
        <w:rPr>
          <w:rFonts w:cs="Times New Roman" w:eastAsia="Times New Roman"/>
          <w:szCs w:val="20"/>
          <w:lang w:eastAsia="hr-HR"/>
        </w:rPr>
        <w:t>MARIJA PETRINA KUBICA v.r.</w:t>
      </w:r>
    </w:p>
    <w:p w:rsidRDefault="004C285E" w:rsidP="004C285E" w:rsidR="004C285E" w:rsidRPr="004C285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4C285E" w:rsidP="004C285E" w:rsidR="004C285E" w:rsidRPr="004C285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4C285E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4C285E" w:rsidP="004C285E" w:rsidR="004C285E" w:rsidRPr="004C285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4C285E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4C285E" w:rsidP="004C285E" w:rsidR="004C285E" w:rsidRPr="004C285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4C285E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4C285E" w:rsidP="004C285E" w:rsidR="004C285E" w:rsidRPr="004C28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C285E" w:rsidP="004C285E" w:rsidR="004C285E" w:rsidRPr="004C28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C285E" w:rsidP="004C285E" w:rsidR="004C285E" w:rsidRPr="004C285E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szCs w:val="20"/>
          <w:lang w:eastAsia="hr-HR"/>
        </w:rPr>
      </w:pPr>
    </w:p>
    <w:p w:rsidRDefault="004C285E" w:rsidP="004C285E" w:rsidR="004C285E" w:rsidRPr="004C28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C285E" w:rsidP="004C285E" w:rsidR="004C285E" w:rsidRPr="004C28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4C285E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4C285E" w:rsidP="004C285E" w:rsidR="004C285E" w:rsidRPr="004C28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4C285E" w:rsidP="004C285E" w:rsidR="004C285E" w:rsidRPr="004C285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285E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9779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St-232/2017-7</izvorni_sadrzaj>
    <derivirana_varijabla naziv="DomainObject.Oznaka_1">St-232/2017-7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St-232/2017</izvorni_sadrzaj>
    <derivirana_varijabla naziv="DomainObject.Predmet.OznakaBroj_1">St-232/2017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JACKPOT društvo s ograničenom odgovornošću za usluge zastupanog po punomoćniku Petar Oravec</izvorni_sadrzaj>
    <derivirana_varijabla naziv="DomainObject.Predmet.ProtustrankaFormated_1">  JACKPOT društvo s ograničenom odgovornošću za usluge zastupanog po punomoćniku Petar Oravec</derivirana_varijabla>
  </DomainObject.Predmet.ProtustrankaFormated>
  <DomainObject.Predmet.ProtustrankaFormatedOIB>
    <izvorni_sadrzaj>  JACKPOT društvo s ograničenom odgovornošću za usluge, OIB 76052342348 zastupanog po punomoćniku Petar Oravec</izvorni_sadrzaj>
    <derivirana_varijabla naziv="DomainObject.Predmet.ProtustrankaFormatedOIB_1">  JACKPOT društvo s ograničenom odgovornošću za usluge, OIB 76052342348 zastupanog po punomoćniku Petar Oravec</derivirana_varijabla>
  </DomainObject.Predmet.ProtustrankaFormatedOIB>
  <DomainObject.Predmet.ProtustrankaFormatedWithAdress>
    <izvorni_sadrzaj> JACKPOT društvo s ograničenom odgovornošću za usluge, Kralja Zvonimira 167/A, 33515 Orahovica zastupanog po punomoćniku Petar Oravec</izvorni_sadrzaj>
    <derivirana_varijabla naziv="DomainObject.Predmet.ProtustrankaFormatedWithAdress_1"> JACKPOT društvo s ograničenom odgovornošću za usluge, Kralja Zvonimira 167/A, 33515 Orahovica zastupanog po punomoćniku Petar Oravec</derivirana_varijabla>
  </DomainObject.Predmet.ProtustrankaFormatedWithAdress>
  <DomainObject.Predmet.ProtustrankaFormatedWithAdressOIB>
    <izvorni_sadrzaj> JACKPOT društvo s ograničenom odgovornošću za usluge, OIB 76052342348, Kralja Zvonimira 167/A, 33515 Orahovica zastupanog po punomoćniku Petar Oravec</izvorni_sadrzaj>
    <derivirana_varijabla naziv="DomainObject.Predmet.ProtustrankaFormatedWithAdressOIB_1"> JACKPOT društvo s ograničenom odgovornošću za usluge, OIB 76052342348, Kralja Zvonimira 167/A, 33515 Orahovica zastupanog po punomoćniku Petar Oravec</derivirana_varijabla>
  </DomainObject.Predmet.ProtustrankaFormatedWithAdressOIB>
  <DomainObject.Predmet.ProtustrankaWithAdress>
    <izvorni_sadrzaj>JACKPOT društvo s ograničenom odgovornošću za usluge Kralja Zvonimira 167/A, 33515 Orahovica</izvorni_sadrzaj>
    <derivirana_varijabla naziv="DomainObject.Predmet.ProtustrankaWithAdress_1">JACKPOT društvo s ograničenom odgovornošću za usluge Kralja Zvonimira 167/A, 33515 Orahovica</derivirana_varijabla>
  </DomainObject.Predmet.ProtustrankaWithAdress>
  <DomainObject.Predmet.ProtustrankaWithAdressOIB>
    <izvorni_sadrzaj>JACKPOT društvo s ograničenom odgovornošću za usluge, OIB 76052342348, Kralja Zvonimira 167/A, 33515 Orahovica</izvorni_sadrzaj>
    <derivirana_varijabla naziv="DomainObject.Predmet.ProtustrankaWithAdressOIB_1">JACKPOT društvo s ograničenom odgovornošću za usluge, OIB 76052342348, Kralja Zvonimira 167/A, 33515 Orahovica</derivirana_varijabla>
  </DomainObject.Predmet.ProtustrankaWithAdressOIB>
  <DomainObject.Predmet.ProtustrankaNazivFormated>
    <izvorni_sadrzaj>JACKPOT društvo s ograničenom odgovornošću za usluge</izvorni_sadrzaj>
    <derivirana_varijabla naziv="DomainObject.Predmet.ProtustrankaNazivFormated_1">JACKPOT društvo s ograničenom odgovornošću za usluge</derivirana_varijabla>
  </DomainObject.Predmet.ProtustrankaNazivFormated>
  <DomainObject.Predmet.ProtustrankaNazivFormatedOIB>
    <izvorni_sadrzaj>JACKPOT društvo s ograničenom odgovornošću za usluge, OIB 76052342348</izvorni_sadrzaj>
    <derivirana_varijabla naziv="DomainObject.Predmet.ProtustrankaNazivFormatedOIB_1">JACKPOT društvo s ograničenom odgovornošću za usluge, OIB 76052342348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JACKPOT društvo s ograničenom odgovornošću za usluge zastupanog po punomoćniku Petar Oravec</item>
    </izvorni_sadrzaj>
    <derivirana_varijabla naziv="DomainObject.Predmet.ProtuStrankaListFormated_1">
      <item>JACKPOT društvo s ograničenom odgovornošću za usluge zastupanog po punomoćniku Petar Oravec</item>
    </derivirana_varijabla>
  </DomainObject.Predmet.ProtuStrankaListFormated>
  <DomainObject.Predmet.ProtuStrankaListFormatedOIB>
    <izvorni_sadrzaj>
      <item>JACKPOT društvo s ograničenom odgovornošću za usluge, OIB 76052342348 zastupanog po punomoćniku Petar Oravec</item>
    </izvorni_sadrzaj>
    <derivirana_varijabla naziv="DomainObject.Predmet.ProtuStrankaListFormatedOIB_1">
      <item>JACKPOT društvo s ograničenom odgovornošću za usluge, OIB 76052342348 zastupanog po punomoćniku Petar Oravec</item>
    </derivirana_varijabla>
  </DomainObject.Predmet.ProtuStrankaListFormatedOIB>
  <DomainObject.Predmet.ProtuStrankaListFormatedWithAdress>
    <izvorni_sadrzaj>
      <item>JACKPOT društvo s ograničenom odgovornošću za usluge, Kralja Zvonimira 167/A, 33515 Orahovica zastupanog po punomoćniku Petar Oravec</item>
    </izvorni_sadrzaj>
    <derivirana_varijabla naziv="DomainObject.Predmet.ProtuStrankaListFormatedWithAdress_1">
      <item>JACKPOT društvo s ograničenom odgovornošću za usluge, Kralja Zvonimira 167/A, 33515 Orahovica zastupanog po punomoćniku Petar Oravec</item>
    </derivirana_varijabla>
  </DomainObject.Predmet.ProtuStrankaListFormatedWithAdress>
  <DomainObject.Predmet.ProtuStrankaListFormatedWithAdressOIB>
    <izvorni_sadrzaj>
      <item>JACKPOT društvo s ograničenom odgovornošću za usluge, OIB 76052342348, Kralja Zvonimira 167/A, 33515 Orahovica zastupanog po punomoćniku Petar Oravec</item>
    </izvorni_sadrzaj>
    <derivirana_varijabla naziv="DomainObject.Predmet.ProtuStrankaListFormatedWithAdressOIB_1">
      <item>JACKPOT društvo s ograničenom odgovornošću za usluge, OIB 76052342348, Kralja Zvonimira 167/A, 33515 Orahovica zastupanog po punomoćniku Petar Oravec</item>
    </derivirana_varijabla>
  </DomainObject.Predmet.ProtuStrankaListFormatedWithAdressOIB>
  <DomainObject.Predmet.ProtuStrankaListNazivFormated>
    <izvorni_sadrzaj>
      <item>JACKPOT društvo s ograničenom odgovornošću za usluge</item>
    </izvorni_sadrzaj>
    <derivirana_varijabla naziv="DomainObject.Predmet.ProtuStrankaListNazivFormated_1">
      <item>JACKPOT društvo s ograničenom odgovornošću za usluge</item>
    </derivirana_varijabla>
  </DomainObject.Predmet.ProtuStrankaListNazivFormated>
  <DomainObject.Predmet.ProtuStrankaListNazivFormatedOIB>
    <izvorni_sadrzaj>
      <item>JACKPOT društvo s ograničenom odgovornošću za usluge, OIB 76052342348</item>
    </izvorni_sadrzaj>
    <derivirana_varijabla naziv="DomainObject.Predmet.ProtuStrankaListNazivFormatedOIB_1">
      <item>JACKPOT društvo s ograničenom odgovornošću za usluge, OIB 76052342348</item>
    </derivirana_varijabla>
  </DomainObject.Predmet.ProtuStrankaListNazivFormatedOIB>
  <DomainObject.Predmet.OstaliListFormated>
    <izvorni_sadrzaj>
      <item>Petar Oravec punomoćnik sudionika u postupku JACKPOT društvo s ograničenom odgovornošću za usluge</item>
    </izvorni_sadrzaj>
    <derivirana_varijabla naziv="DomainObject.Predmet.OstaliListFormated_1">
      <item>Petar Oravec punomoćnik sudionika u postupku JACKPOT društvo s ograničenom odgovornošću za usluge</item>
    </derivirana_varijabla>
  </DomainObject.Predmet.OstaliListFormated>
  <DomainObject.Predmet.OstaliListFormatedOIB>
    <izvorni_sadrzaj>
      <item>Petar Oravec, OIB 26390715769 punomoćnik sudionika u postupku JACKPOT društvo s ograničenom odgovornošću za usluge</item>
    </izvorni_sadrzaj>
    <derivirana_varijabla naziv="DomainObject.Predmet.OstaliListFormatedOIB_1">
      <item>Petar Oravec, OIB 26390715769 punomoćnik sudionika u postupku JACKPOT društvo s ograničenom odgovornošću za usluge</item>
    </derivirana_varijabla>
  </DomainObject.Predmet.OstaliListFormatedOIB>
  <DomainObject.Predmet.OstaliListFormatedWithAdress>
    <izvorni_sadrzaj>
      <item>Petar Oravec, Kralja Zvonimira 171, 33515 Orahovica punomoćnik sudionika u postupku JACKPOT društvo s ograničenom odgovornošću za usluge</item>
    </izvorni_sadrzaj>
    <derivirana_varijabla naziv="DomainObject.Predmet.OstaliListFormatedWithAdress_1">
      <item>Petar Oravec, Kralja Zvonimira 171, 33515 Orahovica punomoćnik sudionika u postupku JACKPOT društvo s ograničenom odgovornošću za usluge</item>
    </derivirana_varijabla>
  </DomainObject.Predmet.OstaliListFormatedWithAdress>
  <DomainObject.Predmet.OstaliListFormatedWithAdressOIB>
    <izvorni_sadrzaj>
      <item>Petar Oravec, OIB 26390715769, Kralja Zvonimira 171, 33515 Orahovica punomoćnik sudionika u postupku JACKPOT društvo s ograničenom odgovornošću za usluge</item>
    </izvorni_sadrzaj>
    <derivirana_varijabla naziv="DomainObject.Predmet.OstaliListFormatedWithAdressOIB_1">
      <item>Petar Oravec, OIB 26390715769, Kralja Zvonimira 171, 33515 Orahovica punomoćnik sudionika u postupku JACKPOT društvo s ograničenom odgovornošću za usluge</item>
    </derivirana_varijabla>
  </DomainObject.Predmet.OstaliListFormatedWithAdressOIB>
  <DomainObject.Predmet.OstaliListNazivFormated>
    <izvorni_sadrzaj>
      <item>Petar Oravec</item>
    </izvorni_sadrzaj>
    <derivirana_varijabla naziv="DomainObject.Predmet.OstaliListNazivFormated_1">
      <item>Petar Oravec</item>
    </derivirana_varijabla>
  </DomainObject.Predmet.OstaliListNazivFormated>
  <DomainObject.Predmet.OstaliListNazivFormatedOIB>
    <izvorni_sadrzaj>
      <item>Petar Oravec, OIB 26390715769</item>
    </izvorni_sadrzaj>
    <derivirana_varijabla naziv="DomainObject.Predmet.OstaliListNazivFormatedOIB_1">
      <item>Petar Oravec, OIB 26390715769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St-232/2017-7</izvorni_sadrzaj>
    <derivirana_varijabla naziv="DomainObject.PoslovniBrojDokumenta_1">St-232/2017-7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JACKPOT društvo s ograničenom odgovornošću za usluge</izvorni_sadrzaj>
    <derivirana_varijabla naziv="DomainObject.Predmet.ProtustrankaIDrugi_1">JACKPOT društvo s ograničenom odgovornošću za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JACKPOT društvo s ograničenom odgovornošću za usluge, OIB 76052342348, Kralja Zvonimira 167/A, 33515 Orahovica</izvorni_sadrzaj>
    <derivirana_varijabla naziv="DomainObject.Predmet.ProtustrankaIDrugiAdressOIB_1">JACKPOT društvo s ograničenom odgovornošću za usluge, OIB 76052342348, Kralja Zvonimira 167/A, 33515 Orahovica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JACKPOT društvo s ograničenom odgovornošću za usluge</item>
      <item>Petar Oravec</item>
    </izvorni_sadrzaj>
    <derivirana_varijabla naziv="DomainObject.Predmet.SudioniciListNaziv_1">
      <item>FINA, RC ZAGREB, Podružnica BJELOVAR</item>
      <item>JACKPOT društvo s ograničenom odgovornošću za usluge</item>
      <item>Petar Oravec</item>
    </derivirana_varijabla>
  </DomainObject.Predmet.SudioniciListNaziv>
  <DomainObject.Predmet.SudioniciListAdressOIB>
    <izvorni_sadrzaj>
      <item>FINA, RC ZAGREB, Podružnica BJELOVAR, OIB 85821130368, F. Supila 4,43000 Bjelovar</item>
      <item>JACKPOT društvo s ograničenom odgovornošću za usluge, OIB 76052342348, Kralja Zvonimira 167/A,33515 Orahovica</item>
      <item>Petar Oravec, OIB 26390715769, Kralja Zvonimira 171,33515 Orahovica</item>
    </izvorni_sadrzaj>
    <derivirana_varijabla naziv="DomainObject.Predmet.SudioniciListAdressOIB_1">
      <item>FINA, RC ZAGREB, Podružnica BJELOVAR, OIB 85821130368, F. Supila 4,43000 Bjelovar</item>
      <item>JACKPOT društvo s ograničenom odgovornošću za usluge, OIB 76052342348, Kralja Zvonimira 167/A,33515 Orahovica</item>
      <item>Petar Oravec, OIB 26390715769, Kralja Zvonimira 171,33515 Orahovica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AD6E2A-9410-4611-8B2E-49D7497463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652</properties:Words>
  <properties:Characters>3638</properties:Characters>
  <properties:Lines>87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2017-12-05T13:05:00Z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St-232/2017-7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