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56e7" w14:paraId="9a856e7" w:rsidRDefault="00A656A7" w:rsidP="00A656A7" w:rsidR="00A656A7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A656A7" w:rsidP="00A656A7" w:rsidR="00A656A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656A7" w:rsidP="00A656A7" w:rsidR="00A656A7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656A7" w:rsidP="00A656A7" w:rsidR="00A656A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A656A7" w:rsidP="00A656A7" w:rsidR="00A656A7">
      <w:pPr>
        <w:rPr>
          <w:rFonts w:cs="Times New Roman"/>
        </w:rPr>
      </w:pPr>
    </w:p>
    <w:p w:rsidRDefault="00A656A7" w:rsidP="00A656A7" w:rsidR="00A656A7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A656A7" w:rsidP="00A656A7" w:rsidR="00A656A7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A656A7" w:rsidP="00A656A7" w:rsidR="00A656A7">
      <w:pPr>
        <w:jc w:val="center"/>
        <w:rPr>
          <w:rFonts w:cs="Times New Roman"/>
        </w:rPr>
      </w:pPr>
    </w:p>
    <w:p w:rsidRDefault="00A656A7" w:rsidP="00A656A7" w:rsidR="00A656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MediMas</w:t>
      </w:r>
      <w:proofErr w:type="spellEnd"/>
      <w:r>
        <w:rPr>
          <w:rFonts w:cs="Times New Roman"/>
        </w:rPr>
        <w:t xml:space="preserve"> j.d.o.o., OIB: 73358008867 sa sjedištem u Vladimira Nazora 8, 42230 Ludbreg, 14. ožujka 2017</w:t>
      </w:r>
      <w:r>
        <w:rPr>
          <w:rFonts w:cs="Times New Roman"/>
        </w:rPr>
        <w:t>.</w:t>
      </w:r>
    </w:p>
    <w:p w:rsidRDefault="00A656A7" w:rsidP="00A656A7" w:rsidR="00A656A7">
      <w:pPr>
        <w:spacing w:after="0"/>
        <w:ind w:firstLine="708"/>
        <w:jc w:val="both"/>
        <w:rPr>
          <w:rFonts w:cs="Times New Roman"/>
        </w:rPr>
      </w:pPr>
    </w:p>
    <w:p w:rsidRDefault="00A656A7" w:rsidP="00A656A7" w:rsidR="00A656A7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A656A7" w:rsidP="00A656A7" w:rsidR="00A656A7">
      <w:pPr>
        <w:spacing w:after="0"/>
        <w:jc w:val="center"/>
        <w:rPr>
          <w:rFonts w:cs="Times New Roman"/>
        </w:rPr>
      </w:pPr>
    </w:p>
    <w:p w:rsidRDefault="00A656A7" w:rsidP="00A656A7" w:rsidR="00A656A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</w:t>
      </w:r>
      <w:proofErr w:type="spellStart"/>
      <w:r>
        <w:rPr>
          <w:rFonts w:cs="Times New Roman"/>
        </w:rPr>
        <w:t>MediMas</w:t>
      </w:r>
      <w:proofErr w:type="spellEnd"/>
      <w:r>
        <w:rPr>
          <w:rFonts w:cs="Times New Roman"/>
        </w:rPr>
        <w:t xml:space="preserve"> j.d.o.o., OIB: 73358008867 sa sjedištem u Vladimira Nazora 8, 42230 Ludbreg.</w:t>
      </w:r>
    </w:p>
    <w:p w:rsidRDefault="00A656A7" w:rsidP="00A656A7" w:rsidR="00A656A7">
      <w:pPr>
        <w:pStyle w:val="Odlomakpopisa"/>
        <w:ind w:left="1080"/>
        <w:rPr>
          <w:rFonts w:cs="Times New Roman"/>
        </w:rPr>
      </w:pPr>
    </w:p>
    <w:p w:rsidRDefault="00A656A7" w:rsidP="00A656A7" w:rsidR="00A656A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A656A7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Snježana </w:t>
      </w:r>
      <w:proofErr w:type="spellStart"/>
      <w:r>
        <w:rPr>
          <w:rFonts w:cs="Times New Roman"/>
        </w:rPr>
        <w:t>Drenški</w:t>
      </w:r>
      <w:proofErr w:type="spellEnd"/>
      <w:r>
        <w:rPr>
          <w:rFonts w:cs="Times New Roman"/>
        </w:rPr>
        <w:t>, Sunčani put 8, Samobor, OIB: 91456479037.</w:t>
      </w:r>
    </w:p>
    <w:p w:rsidRDefault="00A656A7" w:rsidP="00A656A7" w:rsidR="00A656A7" w:rsidRPr="00A656A7">
      <w:pPr>
        <w:pStyle w:val="ListaeSPIS"/>
        <w:numPr>
          <w:ilvl w:val="0"/>
          <w:numId w:val="0"/>
        </w:numPr>
        <w:spacing w:after="0"/>
        <w:ind w:left="624"/>
      </w:pPr>
    </w:p>
    <w:p w:rsidRDefault="00A656A7" w:rsidP="00A656A7" w:rsidR="00A656A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A656A7" w:rsidP="00A656A7" w:rsidR="00A656A7">
      <w:pPr>
        <w:pStyle w:val="Odlomakpopisa"/>
        <w:ind w:left="1080"/>
        <w:rPr>
          <w:rFonts w:cs="Times New Roman"/>
        </w:rPr>
      </w:pPr>
    </w:p>
    <w:p w:rsidRDefault="00A656A7" w:rsidP="00A656A7" w:rsidR="00A656A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A656A7" w:rsidP="00A656A7" w:rsidR="00A656A7">
      <w:pPr>
        <w:jc w:val="center"/>
        <w:rPr>
          <w:rFonts w:cs="Times New Roman"/>
        </w:rPr>
      </w:pPr>
    </w:p>
    <w:p w:rsidRDefault="00A656A7" w:rsidP="00A656A7" w:rsidR="00A656A7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656A7" w:rsidP="00A656A7" w:rsidR="00A656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30. prosinca</w:t>
      </w:r>
      <w:r>
        <w:rPr>
          <w:rFonts w:cs="Times New Roman"/>
        </w:rPr>
        <w:t xml:space="preserve">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656A7" w:rsidP="00A656A7" w:rsidR="00A656A7">
      <w:pPr>
        <w:spacing w:after="0"/>
        <w:rPr>
          <w:rFonts w:cs="Times New Roman"/>
        </w:rPr>
      </w:pPr>
    </w:p>
    <w:p w:rsidRDefault="00A656A7" w:rsidP="00A656A7" w:rsidR="00A656A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656A7" w:rsidP="00A656A7" w:rsidR="00A656A7">
      <w:pPr>
        <w:jc w:val="both"/>
        <w:rPr>
          <w:rFonts w:cs="Times New Roman"/>
        </w:rPr>
      </w:pPr>
    </w:p>
    <w:p w:rsidRDefault="00A656A7" w:rsidP="00A656A7" w:rsidR="00A656A7">
      <w:pPr>
        <w:jc w:val="center"/>
        <w:rPr>
          <w:rFonts w:cs="Times New Roman"/>
        </w:rPr>
      </w:pPr>
      <w:r>
        <w:rPr>
          <w:rFonts w:cs="Times New Roman"/>
        </w:rPr>
        <w:t>U Varaždin, 14. ožujka 2017</w:t>
      </w:r>
      <w:r>
        <w:rPr>
          <w:rFonts w:cs="Times New Roman"/>
        </w:rPr>
        <w:t>.</w:t>
      </w:r>
    </w:p>
    <w:p w:rsidRDefault="00A656A7" w:rsidP="00A656A7" w:rsidR="00A656A7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A656A7" w:rsidP="00A656A7" w:rsidR="00A656A7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A656A7" w:rsidP="00A656A7" w:rsidR="00C31B47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C31B47">
        <w:rPr>
          <w:rFonts w:cs="Times New Roman"/>
        </w:rPr>
        <w:t>, v.r.</w:t>
      </w:r>
    </w:p>
    <w:p w:rsidRDefault="00A656A7" w:rsidP="00A656A7" w:rsidR="00A656A7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A656A7" w:rsidP="00A656A7" w:rsidR="00A656A7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A656A7" w:rsidP="00A656A7" w:rsidR="00A656A7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A656A7" w:rsidP="00A656A7" w:rsidR="00A656A7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656A7" w:rsidP="00A656A7" w:rsidR="00A656A7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A656A7" w:rsidP="00A656A7" w:rsidR="00A656A7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A656A7" w:rsidP="00A656A7" w:rsidR="00A656A7">
      <w:pPr>
        <w:spacing w:after="0"/>
        <w:jc w:val="both"/>
        <w:rPr>
          <w:rFonts w:cs="Times New Roman"/>
        </w:rPr>
      </w:pPr>
    </w:p>
    <w:p w:rsidRDefault="00A656A7" w:rsidP="00A656A7" w:rsidR="00A656A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656A7" w:rsidP="00A656A7" w:rsidR="00A656A7">
      <w:pPr>
        <w:spacing w:after="0"/>
        <w:rPr>
          <w:rFonts w:cs="Times New Roman"/>
        </w:rPr>
      </w:pPr>
    </w:p>
    <w:p w:rsidRDefault="00A656A7" w:rsidP="00A656A7" w:rsidR="00A656A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</w:t>
      </w:r>
      <w:r>
        <w:rPr>
          <w:rFonts w:cs="Times New Roman"/>
        </w:rPr>
        <w:t>družnica Varaždin, A. Cesarca 2</w:t>
      </w:r>
    </w:p>
    <w:p w:rsidRDefault="00A656A7" w:rsidP="00A656A7" w:rsidR="00A656A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</w:t>
      </w:r>
      <w:proofErr w:type="spellStart"/>
      <w:r>
        <w:rPr>
          <w:rFonts w:cs="Times New Roman"/>
        </w:rPr>
        <w:t>MediMas</w:t>
      </w:r>
      <w:proofErr w:type="spellEnd"/>
      <w:r>
        <w:rPr>
          <w:rFonts w:cs="Times New Roman"/>
        </w:rPr>
        <w:t xml:space="preserve"> j.d.o.o., Vladimira Nazora 8, 42230 Ludbreg</w:t>
      </w:r>
    </w:p>
    <w:p w:rsidRDefault="00A656A7" w:rsidP="00A656A7" w:rsidR="00A656A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A656A7">
        <w:rPr>
          <w:rFonts w:cs="Times New Roman"/>
        </w:rPr>
        <w:t xml:space="preserve">Direktor dužnika, </w:t>
      </w:r>
      <w:r>
        <w:rPr>
          <w:rFonts w:cs="Times New Roman"/>
        </w:rPr>
        <w:t xml:space="preserve">Andreja </w:t>
      </w:r>
      <w:proofErr w:type="spellStart"/>
      <w:r>
        <w:rPr>
          <w:rFonts w:cs="Times New Roman"/>
        </w:rPr>
        <w:t>Šestak</w:t>
      </w:r>
      <w:proofErr w:type="spellEnd"/>
      <w:r>
        <w:rPr>
          <w:rFonts w:cs="Times New Roman"/>
        </w:rPr>
        <w:t>, Vladimira Nazora 8, 42230 Ludbreg</w:t>
      </w:r>
    </w:p>
    <w:p w:rsidRDefault="00A656A7" w:rsidP="00A656A7" w:rsidR="00A656A7" w:rsidRPr="00A656A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A656A7">
        <w:rPr>
          <w:rFonts w:cs="Times New Roman"/>
        </w:rPr>
        <w:t xml:space="preserve">Stečajni upravitelj, </w:t>
      </w:r>
      <w:r>
        <w:rPr>
          <w:rFonts w:cs="Times New Roman"/>
        </w:rPr>
        <w:t xml:space="preserve">Snježana </w:t>
      </w:r>
      <w:proofErr w:type="spellStart"/>
      <w:r>
        <w:rPr>
          <w:rFonts w:cs="Times New Roman"/>
        </w:rPr>
        <w:t>Drenški</w:t>
      </w:r>
      <w:proofErr w:type="spellEnd"/>
      <w:r>
        <w:rPr>
          <w:rFonts w:cs="Times New Roman"/>
        </w:rPr>
        <w:t>, Sunčani put 8, Samobor</w:t>
      </w:r>
    </w:p>
    <w:p w:rsidRDefault="00A656A7" w:rsidP="00A656A7" w:rsidR="00A656A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>
        <w:rPr>
          <w:rFonts w:cs="Times New Roman"/>
        </w:rPr>
        <w:t>vni odjel, Varaždin, B. Radić 2</w:t>
      </w:r>
    </w:p>
    <w:p w:rsidRDefault="00A656A7" w:rsidP="00A656A7" w:rsidR="00A656A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uprava, Područni ured Sjeverna</w:t>
      </w:r>
      <w:r>
        <w:rPr>
          <w:rFonts w:cs="Times New Roman"/>
        </w:rPr>
        <w:t xml:space="preserve"> Hrvatska, 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</w:t>
      </w:r>
    </w:p>
    <w:p w:rsidRDefault="00A656A7" w:rsidP="00A656A7" w:rsidR="00A656A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Sudski registar, </w:t>
      </w:r>
      <w:r>
        <w:rPr>
          <w:rFonts w:cs="Times New Roman"/>
        </w:rPr>
        <w:t>odmah i nakon pravomoćnosti</w:t>
      </w:r>
    </w:p>
    <w:p w:rsidRDefault="00A656A7" w:rsidP="00DA0242" w:rsidR="00DA0242" w:rsidRPr="00A656A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sectPr w:rsidSect="0032366B" w:rsidR="00DA0242" w:rsidRPr="00A656A7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89C" w:rsidP="00537B78" w:rsidR="00C0389C">
      <w:r>
        <w:separator/>
      </w:r>
    </w:p>
  </w:endnote>
  <w:endnote w:id="0" w:type="continuationSeparator">
    <w:p w:rsidRDefault="00C0389C" w:rsidP="00537B78" w:rsidR="00C03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89C" w:rsidP="00537B78" w:rsidR="00C0389C">
      <w:r>
        <w:separator/>
      </w:r>
    </w:p>
  </w:footnote>
  <w:footnote w:id="0" w:type="continuationSeparator">
    <w:p w:rsidRDefault="00C0389C" w:rsidP="00537B78" w:rsidR="00C03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A7" w:rsidR="008333A9">
    <w:pPr>
      <w:pStyle w:val="Zaglavlje"/>
    </w:pPr>
    <w:r>
      <w:rPr>
        <w:rStyle w:val="PozadinaSvijetloCrvena"/>
        <w:shd w:fill="auto" w:color="auto" w:val="clear"/>
      </w:rPr>
      <w:t>Poslovni broj: 5 St-1176/16-4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6A7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89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B47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00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St-1176/2016-4</izvorni_sadrzaj>
    <derivirana_varijabla naziv="DomainObject.Oznaka_1">St-1176/2016-4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St-1176/2016</izvorni_sadrzaj>
    <derivirana_varijabla naziv="DomainObject.Predmet.OznakaBroj_1">St-1176/2016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MediMas jednostavno društvo s ograničenom odgovornošću za njegu i uljepšavanje tijela</izvorni_sadrzaj>
    <derivirana_varijabla naziv="DomainObject.Predmet.ProtustrankaFormated_1">  MediMas jednostavno društvo s ograničenom odgovornošću za njegu i uljepšavanje tijela</derivirana_varijabla>
  </DomainObject.Predmet.ProtustrankaFormated>
  <DomainObject.Predmet.ProtustrankaFormatedOIB>
    <izvorni_sadrzaj>  MediMas jednostavno društvo s ograničenom odgovornošću za njegu i uljepšavanje tijela, OIB 73358008867</izvorni_sadrzaj>
    <derivirana_varijabla naziv="DomainObject.Predmet.ProtustrankaFormatedOIB_1">  MediMas jednostavno društvo s ograničenom odgovornošću za njegu i uljepšavanje tijela, OIB 73358008867</derivirana_varijabla>
  </DomainObject.Predmet.ProtustrankaFormatedOIB>
  <DomainObject.Predmet.ProtustrankaFormatedWithAdress>
    <izvorni_sadrzaj> MediMas jednostavno društvo s ograničenom odgovornošću za njegu i uljepšavanje tijela, Vladimira Nazora 8, 42230 Ludbreg</izvorni_sadrzaj>
    <derivirana_varijabla naziv="DomainObject.Predmet.ProtustrankaFormatedWithAdress_1"> MediMas jednostavno društvo s ograničenom odgovornošću za njegu i uljepšavanje tijela, Vladimira Nazora 8, 42230 Ludbreg</derivirana_varijabla>
  </DomainObject.Predmet.ProtustrankaFormatedWithAdress>
  <DomainObject.Predmet.ProtustrankaFormatedWithAdressOIB>
    <izvorni_sadrzaj> MediMas jednostavno društvo s ograničenom odgovornošću za njegu i uljepšavanje tijela, OIB 73358008867, Vladimira Nazora 8, 42230 Ludbreg</izvorni_sadrzaj>
    <derivirana_varijabla naziv="DomainObject.Predmet.ProtustrankaFormatedWithAdressOIB_1"> MediMas jednostavno društvo s ograničenom odgovornošću za njegu i uljepšavanje tijela, OIB 73358008867, Vladimira Nazora 8, 42230 Ludbreg</derivirana_varijabla>
  </DomainObject.Predmet.ProtustrankaFormatedWithAdressOIB>
  <DomainObject.Predmet.ProtustrankaWithAdress>
    <izvorni_sadrzaj>MediMas jednostavno društvo s ograničenom odgovornošću za njegu i uljepšavanje tijela Vladimira Nazora 8, 42230 Ludbreg</izvorni_sadrzaj>
    <derivirana_varijabla naziv="DomainObject.Predmet.ProtustrankaWithAdress_1">MediMas jednostavno društvo s ograničenom odgovornošću za njegu i uljepšavanje tijela Vladimira Nazora 8, 42230 Ludbreg</derivirana_varijabla>
  </DomainObject.Predmet.ProtustrankaWithAdress>
  <DomainObject.Predmet.ProtustrankaWithAdressOIB>
    <izvorni_sadrzaj>MediMas jednostavno društvo s ograničenom odgovornošću za njegu i uljepšavanje tijela, OIB 73358008867, Vladimira Nazora 8, 42230 Ludbreg</izvorni_sadrzaj>
    <derivirana_varijabla naziv="DomainObject.Predmet.ProtustrankaWithAdressOIB_1">MediMas jednostavno društvo s ograničenom odgovornošću za njegu i uljepšavanje tijela, OIB 73358008867, Vladimira Nazora 8, 42230 Ludbreg</derivirana_varijabla>
  </DomainObject.Predmet.ProtustrankaWithAdressOIB>
  <DomainObject.Predmet.ProtustrankaNazivFormated>
    <izvorni_sadrzaj>MediMas jednostavno društvo s ograničenom odgovornošću za njegu i uljepšavanje tijela</izvorni_sadrzaj>
    <derivirana_varijabla naziv="DomainObject.Predmet.ProtustrankaNazivFormated_1">MediMas jednostavno društvo s ograničenom odgovornošću za njegu i uljepšavanje tijela</derivirana_varijabla>
  </DomainObject.Predmet.ProtustrankaNazivFormated>
  <DomainObject.Predmet.ProtustrankaNazivFormatedOIB>
    <izvorni_sadrzaj>MediMas jednostavno društvo s ograničenom odgovornošću za njegu i uljepšavanje tijela, OIB 73358008867</izvorni_sadrzaj>
    <derivirana_varijabla naziv="DomainObject.Predmet.ProtustrankaNazivFormatedOIB_1">MediMas jednostavno društvo s ograničenom odgovornošću za njegu i uljepšavanje tijela, OIB 73358008867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8121.93</izvorni_sadrzaj>
    <derivirana_varijabla naziv="DomainObject.Predmet.TrenutnaVrijednost_1">8121.93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MediMas jednostavno društvo s ograničenom odgovornošću za njegu i uljepšavanje tijela</item>
    </izvorni_sadrzaj>
    <derivirana_varijabla naziv="DomainObject.Predmet.ProtuStrankaListFormated_1">
      <item>MediMas jednostavno društvo s ograničenom odgovornošću za njegu i uljepšavanje tijela</item>
    </derivirana_varijabla>
  </DomainObject.Predmet.ProtuStrankaListFormated>
  <DomainObject.Predmet.ProtuStrankaListFormatedOIB>
    <izvorni_sadrzaj>
      <item>MediMas jednostavno društvo s ograničenom odgovornošću za njegu i uljepšavanje tijela, OIB 73358008867</item>
    </izvorni_sadrzaj>
    <derivirana_varijabla naziv="DomainObject.Predmet.ProtuStrankaListFormatedOIB_1">
      <item>MediMas jednostavno društvo s ograničenom odgovornošću za njegu i uljepšavanje tijela, OIB 73358008867</item>
    </derivirana_varijabla>
  </DomainObject.Predmet.ProtuStrankaListFormatedOIB>
  <DomainObject.Predmet.ProtuStrankaListFormatedWithAdress>
    <izvorni_sadrzaj>
      <item>MediMas jednostavno društvo s ograničenom odgovornošću za njegu i uljepšavanje tijela, Vladimira Nazora 8, 42230 Ludbreg</item>
    </izvorni_sadrzaj>
    <derivirana_varijabla naziv="DomainObject.Predmet.ProtuStrankaListFormatedWithAdress_1">
      <item>MediMas jednostavno društvo s ograničenom odgovornošću za njegu i uljepšavanje tijela, Vladimira Nazora 8, 42230 Ludbreg</item>
    </derivirana_varijabla>
  </DomainObject.Predmet.ProtuStrankaListFormatedWithAdress>
  <DomainObject.Predmet.ProtuStrankaListFormatedWithAdressOIB>
    <izvorni_sadrzaj>
      <item>MediMas jednostavno društvo s ograničenom odgovornošću za njegu i uljepšavanje tijela, OIB 73358008867, Vladimira Nazora 8, 42230 Ludbreg</item>
    </izvorni_sadrzaj>
    <derivirana_varijabla naziv="DomainObject.Predmet.ProtuStrankaListFormatedWithAdressOIB_1">
      <item>MediMas jednostavno društvo s ograničenom odgovornošću za njegu i uljepšavanje tijela, OIB 73358008867, Vladimira Nazora 8, 42230 Ludbreg</item>
    </derivirana_varijabla>
  </DomainObject.Predmet.ProtuStrankaListFormatedWithAdressOIB>
  <DomainObject.Predmet.ProtuStrankaListNazivFormated>
    <izvorni_sadrzaj>
      <item>MediMas jednostavno društvo s ograničenom odgovornošću za njegu i uljepšavanje tijela</item>
    </izvorni_sadrzaj>
    <derivirana_varijabla naziv="DomainObject.Predmet.ProtuStrankaListNazivFormated_1">
      <item>MediMas jednostavno društvo s ograničenom odgovornošću za njegu i uljepšavanje tijela</item>
    </derivirana_varijabla>
  </DomainObject.Predmet.ProtuStrankaListNazivFormated>
  <DomainObject.Predmet.ProtuStrankaListNazivFormatedOIB>
    <izvorni_sadrzaj>
      <item>MediMas jednostavno društvo s ograničenom odgovornošću za njegu i uljepšavanje tijela, OIB 73358008867</item>
    </izvorni_sadrzaj>
    <derivirana_varijabla naziv="DomainObject.Predmet.ProtuStrankaListNazivFormatedOIB_1">
      <item>MediMas jednostavno društvo s ograničenom odgovornošću za njegu i uljepšavanje tijela, OIB 73358008867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St-1176/2016-4</izvorni_sadrzaj>
    <derivirana_varijabla naziv="DomainObject.PoslovniBrojDokumenta_1">St-1176/2016-4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MediMas jednostavno društvo s ograničenom odgovornošću za njegu i uljepšavanje tijela</izvorni_sadrzaj>
    <derivirana_varijabla naziv="DomainObject.Predmet.ProtustrankaIDrugi_1">MediMas jednostavno društvo s ograničenom odgovornošću za njegu i uljepšavanje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MediMas jednostavno društvo s ograničenom odgovornošću za njegu i uljepšavanje tijela, OIB 73358008867, Vladimira Nazora 8, 42230 Ludbreg</izvorni_sadrzaj>
    <derivirana_varijabla naziv="DomainObject.Predmet.ProtustrankaIDrugiAdressOIB_1">MediMas jednostavno društvo s ograničenom odgovornošću za njegu i uljepšavanje tijela, OIB 73358008867, Vladimira Nazora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MediMas jednostavno društvo s ograničenom odgovornošću za njegu i uljepšavanje tijela</item>
      <item>Sudski registar</item>
      <item>e-oglasna ploča</item>
    </izvorni_sadrzaj>
    <derivirana_varijabla naziv="DomainObject.Predmet.SudioniciListNaziv_1">
      <item>Financijska agencija</item>
      <item>MediMas jednostavno društvo s ograničenom odgovornošću za njegu i uljepšavanje tijela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MediMas jednostavno društvo s ograničenom odgovornošću za njegu i uljepšavanje tijela, OIB 73358008867, Vladimira Nazora 8,42230 Ludbreg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MediMas jednostavno društvo s ograničenom odgovornošću za njegu i uljepšavanje tijela, OIB 73358008867, Vladimira Nazora 8,42230 Ludbreg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AF3AC-DAE9-47EE-82F9-9516577A5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2575</properties:Characters>
  <properties:Lines>71</properties:Lines>
  <properties:Paragraphs>29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2017-03-14T13:55:00Z</cp:lastPrinted>
  <dcterms:modified xmlns:xsi="http://www.w3.org/2001/XMLSchema-instance" xsi:type="dcterms:W3CDTF">2017-03-14T13:55:00Z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