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0874" w14:paraId="ac9087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</w:t>
      </w:r>
      <w:r w:rsidR="0059441D">
        <w:t>8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9441D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ŽIVOT IZNOVA j.d.o.o., OIB: 18649420434, MBS:  </w:t>
      </w:r>
      <w:r w:rsidRPr="00865C64">
        <w:rPr>
          <w:lang w:val="pt-BR"/>
        </w:rPr>
        <w:t>080869059</w:t>
      </w:r>
      <w:r>
        <w:rPr>
          <w:lang w:val="pt-BR"/>
        </w:rPr>
        <w:t>, Zagreb, Palmotićeva 82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59441D">
        <w:rPr>
          <w:lang w:val="pt-BR"/>
        </w:rPr>
        <w:t xml:space="preserve">ŽIVOT IZNOVA j.d.o.o., OIB: 18649420434, MBS:  </w:t>
      </w:r>
      <w:r w:rsidR="0059441D" w:rsidRPr="00865C64">
        <w:rPr>
          <w:lang w:val="pt-BR"/>
        </w:rPr>
        <w:t>080869059</w:t>
      </w:r>
      <w:r w:rsidR="0059441D">
        <w:rPr>
          <w:lang w:val="pt-BR"/>
        </w:rPr>
        <w:t xml:space="preserve">, Zagreb, Palmotićeva 82,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</w:t>
      </w:r>
      <w:r w:rsidR="0059441D">
        <w:t>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59441D">
        <w:rPr>
          <w:lang w:val="pt-BR"/>
        </w:rPr>
        <w:t xml:space="preserve">ŽIVOT IZNOVA j.d.o.o., OIB: 18649420434, MBS:  </w:t>
      </w:r>
      <w:r w:rsidR="0059441D" w:rsidRPr="00865C64">
        <w:rPr>
          <w:lang w:val="pt-BR"/>
        </w:rPr>
        <w:t>080869059</w:t>
      </w:r>
      <w:r w:rsidR="0059441D">
        <w:rPr>
          <w:lang w:val="pt-BR"/>
        </w:rPr>
        <w:t>, Zagreb, Palmotićeva 82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9441D">
        <w:t>195</w:t>
      </w:r>
      <w:r w:rsidRPr="00BC2D3A">
        <w:t xml:space="preserve"> dana, u ukupnom iznosu od </w:t>
      </w:r>
      <w:r w:rsidR="0059441D">
        <w:rPr>
          <w:lang w:val="pl-PL"/>
        </w:rPr>
        <w:t>26.178,50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2C5188" w:rsidR="009B1748" w:rsidRPr="0089526A">
      <w:pPr>
        <w:ind w:firstLine="720"/>
        <w:jc w:val="both"/>
      </w:pPr>
      <w:r>
        <w:t xml:space="preserve">Sud je rješenjem od </w:t>
      </w:r>
      <w:r w:rsidR="008D7C65">
        <w:t>7.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2C5188">
        <w:t xml:space="preserve">Zakonski zastupnik dužnika </w:t>
      </w:r>
      <w:r w:rsidR="0059441D">
        <w:t xml:space="preserve">nije </w:t>
      </w:r>
      <w:r w:rsidR="002C5188" w:rsidRPr="004E4C07">
        <w:t xml:space="preserve">pristupio </w:t>
      </w:r>
      <w:r w:rsidR="0059441D">
        <w:t xml:space="preserve">na navedeno ročište. </w:t>
      </w:r>
      <w:r w:rsidR="003D0115">
        <w:t xml:space="preserve">U konkretnom slučaju, </w:t>
      </w:r>
      <w:r w:rsidR="003D0115"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948F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948F7" w:rsidP="004F5146" w:rsidR="001948F7">
      <w:pPr>
        <w:jc w:val="right"/>
      </w:pPr>
      <w:r>
        <w:t>za točnost otpravka-ovlašteni službenik</w:t>
      </w:r>
    </w:p>
    <w:p w:rsidRDefault="001948F7" w:rsidP="004F5146" w:rsidR="001948F7">
      <w:pPr>
        <w:jc w:val="right"/>
      </w:pPr>
      <w:r>
        <w:t xml:space="preserve">Mirjana Gašparić </w:t>
      </w:r>
    </w:p>
    <w:p w:rsidRDefault="00856259" w:rsidP="001948F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948F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</w:t>
        </w:r>
        <w:r w:rsidR="00A14BB3">
          <w:rPr>
            <w:sz w:val="24"/>
          </w:rPr>
          <w:t>8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48F7"/>
    <w:rsid w:val="00195EC5"/>
    <w:rsid w:val="0019700C"/>
    <w:rsid w:val="001A762F"/>
    <w:rsid w:val="001B18D0"/>
    <w:rsid w:val="001B7713"/>
    <w:rsid w:val="001D0FC3"/>
    <w:rsid w:val="001D144D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C5188"/>
    <w:rsid w:val="002D5087"/>
    <w:rsid w:val="002D60CE"/>
    <w:rsid w:val="00341F35"/>
    <w:rsid w:val="003459CC"/>
    <w:rsid w:val="003541A8"/>
    <w:rsid w:val="00382621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9441D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91989"/>
    <w:rsid w:val="008B669A"/>
    <w:rsid w:val="008B7789"/>
    <w:rsid w:val="008B7EC3"/>
    <w:rsid w:val="008D7C65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E3CAA"/>
    <w:rsid w:val="009F490F"/>
    <w:rsid w:val="00A0793E"/>
    <w:rsid w:val="00A10317"/>
    <w:rsid w:val="00A14BB3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11438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76E6B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8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8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8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8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8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8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8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8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St-2288/2016</izvorni_sadrzaj>
    <derivirana_varijabla naziv="DomainObject.Predmet.OznakaBroj_1">St-2288/2016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IZNOVA d.o.o. za ugostiteljstvo i trgovinu zastupanog po punomoćniku Rosanda Turić</izvorni_sadrzaj>
    <derivirana_varijabla naziv="DomainObject.Predmet.ProtustrankaFormated_1">  ŽIVOT IZNOVA d.o.o. za ugostiteljstvo i trgovinu zastupanog po punomoćniku Rosanda Turić</derivirana_varijabla>
  </DomainObject.Predmet.ProtustrankaFormated>
  <DomainObject.Predmet.ProtustrankaFormatedOIB>
    <izvorni_sadrzaj>  ŽIVOT IZNOVA d.o.o. za ugostiteljstvo i trgovinu, OIB 18649420434 zastupanog po punomoćniku Rosanda Turić</izvorni_sadrzaj>
    <derivirana_varijabla naziv="DomainObject.Predmet.ProtustrankaFormatedOIB_1">  ŽIVOT IZNOVA d.o.o. za ugostiteljstvo i trgovinu, OIB 18649420434 zastupanog po punomoćniku Rosanda Turić</derivirana_varijabla>
  </DomainObject.Predmet.ProtustrankaFormatedOIB>
  <DomainObject.Predmet.ProtustrankaFormatedWithAdress>
    <izvorni_sadrzaj> ŽIVOT IZNOVA d.o.o. za ugostiteljstvo i trgovinu, Palmotićeva 82, 10000 Zagreb zastupanog po punomoćniku Rosanda Turić</izvorni_sadrzaj>
    <derivirana_varijabla naziv="DomainObject.Predmet.ProtustrankaFormatedWithAdress_1"> ŽIVOT IZNOVA d.o.o. za ugostiteljstvo i trgovinu, Palmotićeva 82, 10000 Zagreb zastupanog po punomoćniku Rosanda Turić</derivirana_varijabla>
  </DomainObject.Predmet.ProtustrankaFormatedWithAdress>
  <DomainObject.Predmet.ProtustrankaFormatedWithAdressOIB>
    <izvorni_sadrzaj> ŽIVOT IZNOVA d.o.o. za ugostiteljstvo i trgovinu, OIB 18649420434, Palmotićeva 82, 10000 Zagreb zastupanog po punomoćniku Rosanda Turić</izvorni_sadrzaj>
    <derivirana_varijabla naziv="DomainObject.Predmet.ProtustrankaFormatedWithAdressOIB_1"> ŽIVOT IZNOVA d.o.o. za ugostiteljstvo i trgovinu, OIB 18649420434, Palmotićeva 82, 10000 Zagreb zastupanog po punomoćniku Rosanda Turić</derivirana_varijabla>
  </DomainObject.Predmet.ProtustrankaFormatedWithAdressOIB>
  <DomainObject.Predmet.ProtustrankaWithAdress>
    <izvorni_sadrzaj>ŽIVOT IZNOVA d.o.o. za ugostiteljstvo i trgovinu Palmotićeva 82, 10000 Zagreb</izvorni_sadrzaj>
    <derivirana_varijabla naziv="DomainObject.Predmet.ProtustrankaWithAdress_1">ŽIVOT IZNOVA d.o.o. za ugostiteljstvo i trgovinu Palmotićeva 82, 10000 Zagreb</derivirana_varijabla>
  </DomainObject.Predmet.ProtustrankaWithAdress>
  <DomainObject.Predmet.ProtustrankaWithAdressOIB>
    <izvorni_sadrzaj>ŽIVOT IZNOVA d.o.o. za ugostiteljstvo i trgovinu, OIB 18649420434, Palmotićeva 82, 10000 Zagreb</izvorni_sadrzaj>
    <derivirana_varijabla naziv="DomainObject.Predmet.ProtustrankaWithAdressOIB_1">ŽIVOT IZNOVA d.o.o. za ugostiteljstvo i trgovinu, OIB 18649420434, Palmotićeva 82, 10000 Zagreb</derivirana_varijabla>
  </DomainObject.Predmet.ProtustrankaWithAdressOIB>
  <DomainObject.Predmet.ProtustrankaNazivFormated>
    <izvorni_sadrzaj>ŽIVOT IZNOVA d.o.o. za ugostiteljstvo i trgovinu</izvorni_sadrzaj>
    <derivirana_varijabla naziv="DomainObject.Predmet.ProtustrankaNazivFormated_1">ŽIVOT IZNOVA d.o.o. za ugostiteljstvo i trgovinu</derivirana_varijabla>
  </DomainObject.Predmet.ProtustrankaNazivFormated>
  <DomainObject.Predmet.ProtustrankaNazivFormatedOIB>
    <izvorni_sadrzaj>ŽIVOT IZNOVA d.o.o. za ugostiteljstvo i trgovinu, OIB 18649420434</izvorni_sadrzaj>
    <derivirana_varijabla naziv="DomainObject.Predmet.ProtustrankaNazivFormatedOIB_1">ŽIVOT IZNOVA d.o.o. za ugostiteljstvo i trgovinu, OIB 18649420434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IZNOVA d.o.o. za ugostiteljstvo i trgovinu zastupanog po punomoćniku Rosanda Turić</item>
    </izvorni_sadrzaj>
    <derivirana_varijabla naziv="DomainObject.Predmet.ProtuStrankaListFormated_1">
      <item>ŽIVOT IZNOVA d.o.o. za ugostiteljstvo i trgovinu zastupanog po punomoćniku Rosanda Turić</item>
    </derivirana_varijabla>
  </DomainObject.Predmet.ProtuStrankaListFormated>
  <DomainObject.Predmet.ProtuStrankaListFormatedOIB>
    <izvorni_sadrzaj>
      <item>ŽIVOT IZNOVA d.o.o. za ugostiteljstvo i trgovinu, OIB 18649420434 zastupanog po punomoćniku Rosanda Turić</item>
    </izvorni_sadrzaj>
    <derivirana_varijabla naziv="DomainObject.Predmet.ProtuStrankaListFormatedOIB_1">
      <item>ŽIVOT IZNOVA d.o.o. za ugostiteljstvo i trgovinu, OIB 18649420434 zastupanog po punomoćniku Rosanda Turić</item>
    </derivirana_varijabla>
  </DomainObject.Predmet.ProtuStrankaListFormatedOIB>
  <DomainObject.Predmet.ProtuStrankaListFormatedWithAdress>
    <izvorni_sadrzaj>
      <item>ŽIVOT IZNOVA d.o.o. za ugostiteljstvo i trgovinu, Palmotićeva 82, 10000 Zagreb zastupanog po punomoćniku Rosanda Turić</item>
    </izvorni_sadrzaj>
    <derivirana_varijabla naziv="DomainObject.Predmet.ProtuStrankaListFormatedWithAdress_1">
      <item>ŽIVOT IZNOVA d.o.o. za ugostiteljstvo i trgovinu, Palmotićeva 82, 10000 Zagreb zastupanog po punomoćniku Rosanda Turić</item>
    </derivirana_varijabla>
  </DomainObject.Predmet.ProtuStrankaListFormatedWithAdress>
  <DomainObject.Predmet.ProtuStrankaListFormatedWithAdressOIB>
    <izvorni_sadrzaj>
      <item>ŽIVOT IZNOVA d.o.o. za ugostiteljstvo i trgovinu, OIB 18649420434, Palmotićeva 82, 10000 Zagreb zastupanog po punomoćniku Rosanda Turić</item>
    </izvorni_sadrzaj>
    <derivirana_varijabla naziv="DomainObject.Predmet.ProtuStrankaListFormatedWithAdressOIB_1">
      <item>ŽIVOT IZNOVA d.o.o. za ugostiteljstvo i trgovinu, OIB 18649420434, Palmotićeva 82, 10000 Zagreb zastupanog po punomoćniku Rosanda Turić</item>
    </derivirana_varijabla>
  </DomainObject.Predmet.ProtuStrankaListFormatedWithAdressOIB>
  <DomainObject.Predmet.ProtuStrankaListNazivFormated>
    <izvorni_sadrzaj>
      <item>ŽIVOT IZNOVA d.o.o. za ugostiteljstvo i trgovinu</item>
    </izvorni_sadrzaj>
    <derivirana_varijabla naziv="DomainObject.Predmet.ProtuStrankaListNazivFormated_1">
      <item>ŽIVOT IZNOVA d.o.o. za ugostiteljstvo i trgovinu</item>
    </derivirana_varijabla>
  </DomainObject.Predmet.ProtuStrankaListNazivFormated>
  <DomainObject.Predmet.ProtuStrankaListNazivFormatedOIB>
    <izvorni_sadrzaj>
      <item>ŽIVOT IZNOVA d.o.o. za ugostiteljstvo i trgovinu, OIB 18649420434</item>
    </izvorni_sadrzaj>
    <derivirana_varijabla naziv="DomainObject.Predmet.ProtuStrankaListNazivFormatedOIB_1">
      <item>ŽIVOT IZNOVA d.o.o. za ugostiteljstvo i trgovinu, OIB 18649420434</item>
    </derivirana_varijabla>
  </DomainObject.Predmet.ProtuStrankaListNazivFormatedOIB>
  <DomainObject.Predmet.OstaliListFormated>
    <izvorni_sadrzaj>
      <item>Rosanda Turić punomoćnik sudionika u postupku ŽIVOT IZNOVA d.o.o. za ugostiteljstvo i trgovinu</item>
    </izvorni_sadrzaj>
    <derivirana_varijabla naziv="DomainObject.Predmet.OstaliListFormated_1">
      <item>Rosanda Turić punomoćnik sudionika u postupku ŽIVOT IZNOVA d.o.o. za ugostiteljstvo i trgovinu</item>
    </derivirana_varijabla>
  </DomainObject.Predmet.OstaliListFormated>
  <DomainObject.Predmet.OstaliListFormatedOIB>
    <izvorni_sadrzaj>
      <item>Rosanda Turić, OIB 18250245477 punomoćnik sudionika u postupku ŽIVOT IZNOVA d.o.o. za ugostiteljstvo i trgovinu</item>
    </izvorni_sadrzaj>
    <derivirana_varijabla naziv="DomainObject.Predmet.OstaliListFormatedOIB_1">
      <item>Rosanda Turić, OIB 18250245477 punomoćnik sudionika u postupku ŽIVOT IZNOVA d.o.o. za ugostiteljstvo i trgovinu</item>
    </derivirana_varijabla>
  </DomainObject.Predmet.OstaliListFormatedOIB>
  <DomainObject.Predmet.OstaliListFormatedWithAdress>
    <izvorni_sadrzaj>
      <item>Rosanda Turić, Tina Ujevića 6, 21276 Vrgorac punomoćnik sudionika u postupku ŽIVOT IZNOVA d.o.o. za ugostiteljstvo i trgovinu</item>
    </izvorni_sadrzaj>
    <derivirana_varijabla naziv="DomainObject.Predmet.OstaliListFormatedWithAdress_1">
      <item>Rosanda Turić, Tina Ujevića 6, 21276 Vrgorac punomoćnik sudionika u postupku ŽIVOT IZNOVA d.o.o. za ugostiteljstvo i trgovinu</item>
    </derivirana_varijabla>
  </DomainObject.Predmet.OstaliListFormatedWithAdress>
  <DomainObject.Predmet.OstaliListFormatedWithAdressOIB>
    <izvorni_sadrzaj>
      <item>Rosanda Turić, OIB 18250245477, Tina Ujevića 6, 21276 Vrgorac punomoćnik sudionika u postupku ŽIVOT IZNOVA d.o.o. za ugostiteljstvo i trgovinu</item>
    </izvorni_sadrzaj>
    <derivirana_varijabla naziv="DomainObject.Predmet.OstaliListFormatedWithAdressOIB_1">
      <item>Rosanda Turić, OIB 18250245477, Tina Ujevića 6, 21276 Vrgorac punomoćnik sudionika u postupku ŽIVOT IZNOVA d.o.o. za ugostiteljstvo i trgovinu</item>
    </derivirana_varijabla>
  </DomainObject.Predmet.OstaliListFormatedWithAdressOIB>
  <DomainObject.Predmet.OstaliListNazivFormated>
    <izvorni_sadrzaj>
      <item>Rosanda Turić</item>
    </izvorni_sadrzaj>
    <derivirana_varijabla naziv="DomainObject.Predmet.OstaliListNazivFormated_1">
      <item>Rosanda Turić</item>
    </derivirana_varijabla>
  </DomainObject.Predmet.OstaliListNazivFormated>
  <DomainObject.Predmet.OstaliListNazivFormatedOIB>
    <izvorni_sadrzaj>
      <item>Rosanda Turić, OIB 18250245477</item>
    </izvorni_sadrzaj>
    <derivirana_varijabla naziv="DomainObject.Predmet.OstaliListNazivFormatedOIB_1">
      <item>Rosanda Turić, OIB 18250245477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IZNOVA d.o.o. za ugostiteljstvo i trgovinu</izvorni_sadrzaj>
    <derivirana_varijabla naziv="DomainObject.Predmet.ProtustrankaIDrugi_1">ŽIVOT IZNOVA 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IZNOVA d.o.o. za ugostiteljstvo i trgovinu, OIB 18649420434, Palmotićeva 82, 10000 Zagreb</izvorni_sadrzaj>
    <derivirana_varijabla naziv="DomainObject.Predmet.ProtustrankaIDrugiAdressOIB_1">ŽIVOT IZNOVA d.o.o. za ugostiteljstvo i trgovinu, OIB 18649420434,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IZNOVA d.o.o. za ugostiteljstvo i trgovinu</item>
      <item>Rosanda Turić</item>
    </izvorni_sadrzaj>
    <derivirana_varijabla naziv="DomainObject.Predmet.SudioniciListNaziv_1">
      <item>FINA Regionalni centar Zagreb</item>
      <item>ŽIVOT IZNOVA d.o.o. za ugostiteljstvo i trgovinu</item>
      <item>Rosanda Turić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IZNOVA d.o.o. za ugostiteljstvo i trgovinu, OIB 18649420434, Palmotićeva 82,10000 Zagreb</item>
      <item>Rosanda Turić, OIB 18250245477, Tina Ujevića 6,21276 Vrgorac</item>
    </izvorni_sadrzaj>
    <derivirana_varijabla naziv="DomainObject.Predmet.SudioniciListAdressOIB_1">
      <item>FINA Regionalni centar Zagreb, OIB 85821130368, Trg svibanjskih žrtava 1995. br. 1,10000 Zagreb</item>
      <item>ŽIVOT IZNOVA d.o.o. za ugostiteljstvo i trgovinu, OIB 18649420434, Palmotićeva 82,10000 Zagreb</item>
      <item>Rosanda Turić, OIB 18250245477, Tina Ujevića 6,21276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18649420434</item>
      <item>, OIB 18250245477</item>
    </izvorni_sadrzaj>
    <derivirana_varijabla naziv="DomainObject.Predmet.SudioniciListNazivOIB_1">
      <item>, OIB 85821130368</item>
      <item>, OIB 18649420434</item>
      <item>, OIB 18250245477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E2299-C8D1-4E84-84F2-59BD71F19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715</properties:Words>
  <properties:Characters>4037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2017-09-11T12:05:00Z</dcterms:created>
  <dc:creator>gzubak</dc:creator>
  <cp:lastModifiedBy>Mirjana Gašparić</cp:lastModifiedBy>
  <cp:lastPrinted>2017-09-11T12:09:00Z</cp:lastPrinted>
  <dcterms:modified xmlns:xsi="http://www.w3.org/2001/XMLSchema-instance" xsi:type="dcterms:W3CDTF">2017-09-11T12:09:00Z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