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0dce" w14:paraId="1ae0dce" w:rsidRDefault="00EA002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0024" w:rsidP="00EA0024" w:rsidR="00AE649C">
      <w:pPr>
        <w:pStyle w:val="Bezproreda"/>
      </w:pPr>
      <w:r>
        <w:t xml:space="preserve">    Republika Hrvatska</w:t>
      </w:r>
    </w:p>
    <w:p w:rsidRDefault="00EA0024" w:rsidP="00EA0024" w:rsidR="00EA0024">
      <w:pPr>
        <w:pStyle w:val="Bezproreda"/>
      </w:pPr>
      <w:r>
        <w:t>Trgovački sud u Bjelovaru</w:t>
      </w:r>
    </w:p>
    <w:p w:rsidRDefault="00EA0024" w:rsidP="00EA0024" w:rsidR="00EA0024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EA0024" w:rsidP="00EA0024" w:rsidR="00EA0024">
      <w:pPr>
        <w:pStyle w:val="Bezproreda"/>
      </w:pPr>
    </w:p>
    <w:p w:rsidRDefault="00EA0024" w:rsidP="00EA0024" w:rsidR="00EA002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St-403/2019-2</w:t>
      </w:r>
    </w:p>
    <w:p w:rsidRDefault="00EA0024" w:rsidP="00EA0024" w:rsidR="00EA002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A0024" w:rsidP="00EA0024" w:rsidR="00EA002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A0024" w:rsidP="00EA0024" w:rsidR="00EA0024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EA0024" w:rsidP="00EA0024" w:rsidR="00EA0024">
      <w:pPr>
        <w:pStyle w:val="Bezproreda"/>
        <w:jc w:val="center"/>
        <w:rPr>
          <w:noProof/>
        </w:rPr>
      </w:pPr>
    </w:p>
    <w:p w:rsidRDefault="00EA0024" w:rsidP="00EA0024" w:rsidR="00EA0024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EA0024" w:rsidP="00EA0024" w:rsidR="00EA0024">
      <w:pPr>
        <w:pStyle w:val="Bezproreda"/>
        <w:jc w:val="center"/>
        <w:rPr>
          <w:b/>
          <w:noProof/>
        </w:rPr>
      </w:pPr>
    </w:p>
    <w:p w:rsidRDefault="00EA0024" w:rsidP="00EA0024" w:rsidR="00EA0024">
      <w:pPr>
        <w:pStyle w:val="Bezproreda"/>
        <w:jc w:val="both"/>
        <w:rPr>
          <w:b/>
          <w:noProof/>
        </w:rPr>
      </w:pPr>
    </w:p>
    <w:p w:rsidRDefault="00EA0024" w:rsidP="00EA0024" w:rsidR="00EA002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FIMARDO 1978 j.d.o.o. za trgovinu i usluge, turistička agencija Zagreb, </w:t>
      </w:r>
      <w:proofErr w:type="spellStart"/>
      <w:r>
        <w:t>Turinina</w:t>
      </w:r>
      <w:proofErr w:type="spellEnd"/>
      <w:r>
        <w:t xml:space="preserve"> 9, OIB: 21832304592,  2. svibnja  </w:t>
      </w:r>
      <w:r>
        <w:rPr>
          <w:noProof/>
        </w:rPr>
        <w:t xml:space="preserve">2019. </w:t>
      </w:r>
    </w:p>
    <w:p w:rsidRDefault="00EA0024" w:rsidP="00EA0024" w:rsidR="00EA0024">
      <w:pPr>
        <w:pStyle w:val="Bezproreda"/>
        <w:jc w:val="both"/>
        <w:rPr>
          <w:noProof/>
        </w:rPr>
      </w:pPr>
    </w:p>
    <w:p w:rsidRDefault="00EA0024" w:rsidP="00EA0024" w:rsidR="00EA0024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EA0024" w:rsidP="00EA0024" w:rsidR="00EA0024">
      <w:pPr>
        <w:pStyle w:val="Bezproreda"/>
        <w:jc w:val="both"/>
        <w:rPr>
          <w:b/>
          <w:noProof/>
        </w:rPr>
      </w:pPr>
    </w:p>
    <w:p w:rsidRDefault="00EA0024" w:rsidP="00EA0024" w:rsidR="00EA0024">
      <w:pPr>
        <w:pStyle w:val="Bezproreda"/>
        <w:ind w:firstLine="708"/>
        <w:jc w:val="both"/>
      </w:pPr>
      <w:r>
        <w:t xml:space="preserve">1.Pokreće se postupak radi očitovanja na prijedlog za otvaranje stečajnog postupka  nad dužnikom FIMARDO 1978 j.d.o.o. za trgovinu i usluge, turistička agencija Zagreb, </w:t>
      </w:r>
      <w:proofErr w:type="spellStart"/>
      <w:r>
        <w:t>Turinina</w:t>
      </w:r>
      <w:proofErr w:type="spellEnd"/>
      <w:r>
        <w:t xml:space="preserve"> 9, OIB: 21832304592.</w:t>
      </w:r>
    </w:p>
    <w:p w:rsidRDefault="00EA0024" w:rsidP="00EA0024" w:rsidR="00EA0024">
      <w:pPr>
        <w:pStyle w:val="Bezproreda"/>
        <w:ind w:firstLine="708"/>
        <w:jc w:val="both"/>
      </w:pPr>
    </w:p>
    <w:p w:rsidRDefault="00EA0024" w:rsidP="00EA0024" w:rsidR="00EA0024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EA0024" w:rsidP="00EA0024" w:rsidR="00EA0024">
      <w:pPr>
        <w:pStyle w:val="Bezproreda"/>
        <w:jc w:val="both"/>
      </w:pPr>
    </w:p>
    <w:p w:rsidRDefault="00EA0024" w:rsidP="00EA0024" w:rsidR="00EA0024">
      <w:pPr>
        <w:pStyle w:val="Bezproreda"/>
        <w:jc w:val="center"/>
      </w:pPr>
      <w:r>
        <w:t>30. svibnja 2019. u 9,00 sati</w:t>
      </w:r>
    </w:p>
    <w:p w:rsidRDefault="00EA0024" w:rsidP="00EA0024" w:rsidR="00EA0024">
      <w:pPr>
        <w:pStyle w:val="Bezproreda"/>
        <w:jc w:val="both"/>
        <w:rPr>
          <w:b/>
        </w:rPr>
      </w:pPr>
    </w:p>
    <w:p w:rsidRDefault="00EA0024" w:rsidP="00EA0024" w:rsidR="00EA0024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EA0024" w:rsidP="00EA0024" w:rsidR="00EA0024">
      <w:pPr>
        <w:pStyle w:val="Bezproreda"/>
        <w:jc w:val="both"/>
      </w:pPr>
    </w:p>
    <w:p w:rsidRDefault="00EA0024" w:rsidP="00EA0024" w:rsidR="00EA0024">
      <w:pPr>
        <w:pStyle w:val="Bezproreda"/>
        <w:jc w:val="both"/>
      </w:pPr>
      <w:r>
        <w:t xml:space="preserve">- Financijska agencija </w:t>
      </w:r>
    </w:p>
    <w:p w:rsidRDefault="00EA0024" w:rsidP="00EA0024" w:rsidR="00EA0024">
      <w:pPr>
        <w:pStyle w:val="Bezproreda"/>
        <w:jc w:val="both"/>
      </w:pPr>
      <w:r>
        <w:t xml:space="preserve">- zakonski zastupnik dužnika Vladimir </w:t>
      </w:r>
      <w:proofErr w:type="spellStart"/>
      <w:r>
        <w:t>Gott</w:t>
      </w:r>
      <w:proofErr w:type="spellEnd"/>
    </w:p>
    <w:p w:rsidRDefault="00EA0024" w:rsidP="00EA0024" w:rsidR="00EA0024">
      <w:pPr>
        <w:pStyle w:val="Bezproreda"/>
        <w:jc w:val="both"/>
      </w:pPr>
    </w:p>
    <w:p w:rsidRDefault="00EA0024" w:rsidP="00EA0024" w:rsidR="00EA0024">
      <w:pPr>
        <w:pStyle w:val="Bezproreda"/>
        <w:jc w:val="both"/>
      </w:pPr>
      <w:r>
        <w:t xml:space="preserve">3. Nalaže se zakonskom zastupniku dužnika Vladimiru </w:t>
      </w:r>
      <w:proofErr w:type="spellStart"/>
      <w:r>
        <w:t>Gott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EA0024" w:rsidP="00EA0024" w:rsidR="00EA0024">
      <w:pPr>
        <w:pStyle w:val="Bezproreda"/>
        <w:jc w:val="both"/>
      </w:pPr>
    </w:p>
    <w:p w:rsidRDefault="00EA0024" w:rsidP="00EA0024" w:rsidR="00EA0024">
      <w:pPr>
        <w:pStyle w:val="Bezproreda"/>
        <w:jc w:val="both"/>
      </w:pPr>
    </w:p>
    <w:p w:rsidRDefault="00EA0024" w:rsidP="00EA0024" w:rsidR="00EA0024">
      <w:pPr>
        <w:pStyle w:val="Bezproreda"/>
        <w:jc w:val="center"/>
      </w:pPr>
      <w:r>
        <w:t>Obrazloženje</w:t>
      </w:r>
    </w:p>
    <w:p w:rsidRDefault="00EA0024" w:rsidP="00EA0024" w:rsidR="00EA0024">
      <w:pPr>
        <w:pStyle w:val="Bezproreda"/>
        <w:jc w:val="center"/>
      </w:pPr>
    </w:p>
    <w:p w:rsidRDefault="00EA0024" w:rsidP="00EA0024" w:rsidR="00EA002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22. listopada 2018.  podnijela prijedlog za otvaranje stečajnog postupka nad dužnikom </w:t>
      </w:r>
      <w:r>
        <w:t xml:space="preserve">FIMARDO 1978 j.d.o.o. za trgovinu i usluge, turistička agencija Zagreb, </w:t>
      </w:r>
      <w:proofErr w:type="spellStart"/>
      <w:r>
        <w:t>Turinina</w:t>
      </w:r>
      <w:proofErr w:type="spellEnd"/>
      <w:r>
        <w:t xml:space="preserve"> 9, OIB: 21832304592. </w:t>
      </w:r>
      <w:r>
        <w:rPr>
          <w:noProof/>
        </w:rPr>
        <w:t>U</w:t>
      </w:r>
      <w:r>
        <w:t xml:space="preserve"> prijedlogu navodi da na dan 18. listopada 2018. dužnik u </w:t>
      </w:r>
      <w:r>
        <w:lastRenderedPageBreak/>
        <w:t xml:space="preserve">Očevidniku redoslijeda osnova za plaćanje ima evidentirane neizvršene osnove za plaćanje u neprekinutom razdoblju od 120 dana, u ukupnom iznosu od 84.135,50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EA0024" w:rsidP="00EA0024" w:rsidR="00EA0024">
      <w:pPr>
        <w:pStyle w:val="Bezproreda"/>
        <w:jc w:val="both"/>
      </w:pPr>
    </w:p>
    <w:p w:rsidRDefault="00EA0024" w:rsidP="00EA0024" w:rsidR="00EA0024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18. listopada 2018. godine ima evidentirane neizvršene osnove za plaćanje u neprekinutom razdoblju od 120 dana i 1 zaposlenog.</w:t>
      </w:r>
    </w:p>
    <w:p w:rsidRDefault="00EA0024" w:rsidP="00EA0024" w:rsidR="00EA0024">
      <w:pPr>
        <w:pStyle w:val="Bezproreda"/>
        <w:jc w:val="both"/>
      </w:pPr>
    </w:p>
    <w:p w:rsidRDefault="00EA0024" w:rsidP="00EA0024" w:rsidR="00EA0024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EA0024" w:rsidP="00EA0024" w:rsidR="00EA0024">
      <w:pPr>
        <w:pStyle w:val="Bezproreda"/>
        <w:jc w:val="both"/>
      </w:pPr>
    </w:p>
    <w:p w:rsidRDefault="00EA0024" w:rsidP="00EA0024" w:rsidR="00EA0024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EA0024" w:rsidP="00EA0024" w:rsidR="00EA0024">
      <w:pPr>
        <w:pStyle w:val="Bezproreda"/>
        <w:jc w:val="both"/>
        <w:rPr>
          <w:i/>
          <w:u w:val="single"/>
        </w:rPr>
      </w:pPr>
    </w:p>
    <w:p w:rsidRDefault="00EA0024" w:rsidP="00EA0024" w:rsidR="00EA0024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EA0024" w:rsidP="00EA0024" w:rsidR="00EA0024">
      <w:pPr>
        <w:pStyle w:val="Bezproreda"/>
        <w:jc w:val="both"/>
      </w:pPr>
    </w:p>
    <w:p w:rsidRDefault="00EA0024" w:rsidP="00EA0024" w:rsidR="00EA0024">
      <w:pPr>
        <w:pStyle w:val="Bezproreda"/>
        <w:ind w:firstLine="708"/>
        <w:jc w:val="both"/>
        <w:rPr>
          <w:noProof/>
        </w:rPr>
      </w:pPr>
      <w:r>
        <w:t xml:space="preserve">U Bjelovaru 2.  svibnja </w:t>
      </w:r>
      <w:r>
        <w:rPr>
          <w:noProof/>
        </w:rPr>
        <w:t>2019.</w:t>
      </w:r>
    </w:p>
    <w:p w:rsidRDefault="00EA0024" w:rsidP="00EA0024" w:rsidR="00EA0024">
      <w:pPr>
        <w:pStyle w:val="Bezproreda"/>
        <w:jc w:val="both"/>
        <w:rPr>
          <w:noProof/>
        </w:rPr>
      </w:pPr>
    </w:p>
    <w:p w:rsidRDefault="00EA0024" w:rsidP="00EA0024" w:rsidR="00EA0024">
      <w:pPr>
        <w:pStyle w:val="Bezproreda"/>
        <w:jc w:val="center"/>
      </w:pPr>
      <w:r>
        <w:t>S u d a c</w:t>
      </w:r>
    </w:p>
    <w:p w:rsidRDefault="00EA0024" w:rsidP="00EA0024" w:rsidR="00EA0024">
      <w:pPr>
        <w:pStyle w:val="Bezproreda"/>
        <w:jc w:val="center"/>
      </w:pPr>
    </w:p>
    <w:p w:rsidRDefault="00EA0024" w:rsidP="00EA0024" w:rsidR="00EA0024">
      <w:pPr>
        <w:pStyle w:val="Bezproreda"/>
        <w:jc w:val="center"/>
      </w:pPr>
      <w:r>
        <w:t>Branka Pleskalt v.r.</w:t>
      </w:r>
    </w:p>
    <w:p w:rsidRDefault="00EA0024" w:rsidP="00EA0024" w:rsidR="00EA0024">
      <w:pPr>
        <w:pStyle w:val="Bezproreda"/>
        <w:jc w:val="center"/>
      </w:pPr>
    </w:p>
    <w:p w:rsidRDefault="00EA0024" w:rsidP="00EA0024" w:rsidR="00EA0024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EA0024" w:rsidP="00EA0024" w:rsidR="00EA0024">
      <w:pPr>
        <w:pStyle w:val="Bezproreda"/>
        <w:jc w:val="center"/>
      </w:pPr>
      <w:r>
        <w:t>Vesna Dragišić</w:t>
      </w:r>
    </w:p>
    <w:p w:rsidRDefault="00EA0024" w:rsidP="00EA0024" w:rsidR="00EA0024">
      <w:pPr>
        <w:pStyle w:val="Bezproreda"/>
        <w:jc w:val="center"/>
      </w:pPr>
    </w:p>
    <w:p w:rsidRDefault="00EA0024" w:rsidP="00EA0024" w:rsidR="00EA0024">
      <w:pPr>
        <w:pStyle w:val="Bezproreda"/>
        <w:jc w:val="both"/>
      </w:pPr>
      <w:r>
        <w:t xml:space="preserve">  </w:t>
      </w:r>
    </w:p>
    <w:p w:rsidRDefault="00EA0024" w:rsidP="00EA0024" w:rsidR="00EA0024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EA0024" w:rsidP="00EA0024" w:rsidR="00EA0024">
      <w:pPr>
        <w:pStyle w:val="Bezproreda"/>
        <w:rPr>
          <w:noProof/>
        </w:rPr>
      </w:pPr>
    </w:p>
    <w:p w:rsidRDefault="00EA0024" w:rsidP="00EA0024" w:rsidR="00EA0024">
      <w:pPr>
        <w:pStyle w:val="Bezproreda"/>
        <w:rPr>
          <w:lang w:eastAsia="en-US"/>
        </w:rPr>
      </w:pPr>
    </w:p>
    <w:p w:rsidRDefault="00EA0024" w:rsidP="00EA0024" w:rsidR="00EA0024">
      <w:pPr>
        <w:pStyle w:val="Bezproreda"/>
      </w:pPr>
    </w:p>
    <w:p w:rsidRDefault="00EA0024" w:rsidP="00EA0024" w:rsidR="00EA0024"/>
    <w:p w:rsidRDefault="00EA0024" w:rsidP="00EA0024" w:rsidR="00EA002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02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6371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A002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A002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61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St-403/2019-2</izvorni_sadrzaj>
    <derivirana_varijabla naziv="DomainObject.Oznaka_1">St-403/2019-2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St-403/2019</izvorni_sadrzaj>
    <derivirana_varijabla naziv="DomainObject.Predmet.OznakaBroj_1">St-403/2019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FIMARDO 1978 j.d.o.o. za trgovinu i usluge, turistička agencija</izvorni_sadrzaj>
    <derivirana_varijabla naziv="DomainObject.Predmet.ProtustrankaFormated_1">  FIMARDO 1978 j.d.o.o. za trgovinu i usluge, turistička agencija</derivirana_varijabla>
  </DomainObject.Predmet.ProtustrankaFormated>
  <DomainObject.Predmet.ProtustrankaFormatedOIB>
    <izvorni_sadrzaj>  FIMARDO 1978 j.d.o.o. za trgovinu i usluge, turistička agencija, OIB 21832304592</izvorni_sadrzaj>
    <derivirana_varijabla naziv="DomainObject.Predmet.ProtustrankaFormatedOIB_1">  FIMARDO 1978 j.d.o.o. za trgovinu i usluge, turistička agencija, OIB 21832304592</derivirana_varijabla>
  </DomainObject.Predmet.ProtustrankaFormatedOIB>
  <DomainObject.Predmet.ProtustrankaFormatedWithAdress>
    <izvorni_sadrzaj> FIMARDO 1978 j.d.o.o. za trgovinu i usluge, turistička agencija, Turinina 9, 10000 Zagreb</izvorni_sadrzaj>
    <derivirana_varijabla naziv="DomainObject.Predmet.ProtustrankaFormatedWithAdress_1"> FIMARDO 1978 j.d.o.o. za trgovinu i usluge, turistička agencija, Turinina 9, 10000 Zagreb</derivirana_varijabla>
  </DomainObject.Predmet.ProtustrankaFormatedWithAdress>
  <DomainObject.Predmet.ProtustrankaFormatedWithAdressOIB>
    <izvorni_sadrzaj> FIMARDO 1978 j.d.o.o. za trgovinu i usluge, turistička agencija, OIB 21832304592, Turinina 9, 10000 Zagreb</izvorni_sadrzaj>
    <derivirana_varijabla naziv="DomainObject.Predmet.ProtustrankaFormatedWithAdressOIB_1"> FIMARDO 1978 j.d.o.o. za trgovinu i usluge, turistička agencija, OIB 21832304592, Turinina 9, 10000 Zagreb</derivirana_varijabla>
  </DomainObject.Predmet.ProtustrankaFormatedWithAdressOIB>
  <DomainObject.Predmet.ProtustrankaWithAdress>
    <izvorni_sadrzaj>FIMARDO 1978 j.d.o.o. za trgovinu i usluge, turistička agencija Turinina 9, 10000 Zagreb</izvorni_sadrzaj>
    <derivirana_varijabla naziv="DomainObject.Predmet.ProtustrankaWithAdress_1">FIMARDO 1978 j.d.o.o. za trgovinu i usluge, turistička agencija Turinina 9, 10000 Zagreb</derivirana_varijabla>
  </DomainObject.Predmet.ProtustrankaWithAdress>
  <DomainObject.Predmet.ProtustrankaWithAdressOIB>
    <izvorni_sadrzaj>FIMARDO 1978 j.d.o.o. za trgovinu i usluge, turistička agencija, OIB 21832304592, Turinina 9, 10000 Zagreb</izvorni_sadrzaj>
    <derivirana_varijabla naziv="DomainObject.Predmet.ProtustrankaWithAdressOIB_1">FIMARDO 1978 j.d.o.o. za trgovinu i usluge, turistička agencija, OIB 21832304592, Turinina 9, 10000 Zagreb</derivirana_varijabla>
  </DomainObject.Predmet.ProtustrankaWithAdressOIB>
  <DomainObject.Predmet.ProtustrankaNazivFormated>
    <izvorni_sadrzaj>FIMARDO 1978 j.d.o.o. za trgovinu i usluge, turistička agencija</izvorni_sadrzaj>
    <derivirana_varijabla naziv="DomainObject.Predmet.ProtustrankaNazivFormated_1">FIMARDO 1978 j.d.o.o. za trgovinu i usluge, turistička agencija</derivirana_varijabla>
  </DomainObject.Predmet.ProtustrankaNazivFormated>
  <DomainObject.Predmet.ProtustrankaNazivFormatedOIB>
    <izvorni_sadrzaj>FIMARDO 1978 j.d.o.o. za trgovinu i usluge, turistička agencija, OIB 21832304592</izvorni_sadrzaj>
    <derivirana_varijabla naziv="DomainObject.Predmet.ProtustrankaNazivFormatedOIB_1">FIMARDO 1978 j.d.o.o. za trgovinu i usluge, turistička agencija, OIB 21832304592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FIMARDO 1978 j.d.o.o. za trgovinu i usluge, turistička agencija</item>
    </izvorni_sadrzaj>
    <derivirana_varijabla naziv="DomainObject.Predmet.ProtuStrankaListFormated_1">
      <item>FIMARDO 1978 j.d.o.o. za trgovinu i usluge, turistička agencija</item>
    </derivirana_varijabla>
  </DomainObject.Predmet.ProtuStrankaListFormated>
  <DomainObject.Predmet.ProtuStrankaListFormatedOIB>
    <izvorni_sadrzaj>
      <item>FIMARDO 1978 j.d.o.o. za trgovinu i usluge, turistička agencija, OIB 21832304592</item>
    </izvorni_sadrzaj>
    <derivirana_varijabla naziv="DomainObject.Predmet.ProtuStrankaListFormatedOIB_1">
      <item>FIMARDO 1978 j.d.o.o. za trgovinu i usluge, turistička agencija, OIB 21832304592</item>
    </derivirana_varijabla>
  </DomainObject.Predmet.ProtuStrankaListFormatedOIB>
  <DomainObject.Predmet.ProtuStrankaListFormatedWithAdress>
    <izvorni_sadrzaj>
      <item>FIMARDO 1978 j.d.o.o. za trgovinu i usluge, turistička agencija, Turinina 9, 10000 Zagreb</item>
    </izvorni_sadrzaj>
    <derivirana_varijabla naziv="DomainObject.Predmet.ProtuStrankaListFormatedWithAdress_1">
      <item>FIMARDO 1978 j.d.o.o. za trgovinu i usluge, turistička agencija, Turinina 9, 10000 Zagreb</item>
    </derivirana_varijabla>
  </DomainObject.Predmet.ProtuStrankaListFormatedWithAdress>
  <DomainObject.Predmet.ProtuStrankaListFormatedWithAdressOIB>
    <izvorni_sadrzaj>
      <item>FIMARDO 1978 j.d.o.o. za trgovinu i usluge, turistička agencija, OIB 21832304592, Turinina 9, 10000 Zagreb</item>
    </izvorni_sadrzaj>
    <derivirana_varijabla naziv="DomainObject.Predmet.ProtuStrankaListFormatedWithAdressOIB_1">
      <item>FIMARDO 1978 j.d.o.o. za trgovinu i usluge, turistička agencija, OIB 21832304592, Turinina 9, 10000 Zagreb</item>
    </derivirana_varijabla>
  </DomainObject.Predmet.ProtuStrankaListFormatedWithAdressOIB>
  <DomainObject.Predmet.ProtuStrankaListNazivFormated>
    <izvorni_sadrzaj>
      <item>FIMARDO 1978 j.d.o.o. za trgovinu i usluge, turistička agencija</item>
    </izvorni_sadrzaj>
    <derivirana_varijabla naziv="DomainObject.Predmet.ProtuStrankaListNazivFormated_1">
      <item>FIMARDO 1978 j.d.o.o. za trgovinu i usluge, turistička agencija</item>
    </derivirana_varijabla>
  </DomainObject.Predmet.ProtuStrankaListNazivFormated>
  <DomainObject.Predmet.ProtuStrankaListNazivFormatedOIB>
    <izvorni_sadrzaj>
      <item>FIMARDO 1978 j.d.o.o. za trgovinu i usluge, turistička agencija, OIB 21832304592</item>
    </izvorni_sadrzaj>
    <derivirana_varijabla naziv="DomainObject.Predmet.ProtuStrankaListNazivFormatedOIB_1">
      <item>FIMARDO 1978 j.d.o.o. za trgovinu i usluge, turistička agencija, OIB 21832304592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St-403/2019-2</izvorni_sadrzaj>
    <derivirana_varijabla naziv="DomainObject.PoslovniBrojDokumenta_1">St-403/2019-2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FIMARDO 1978 j.d.o.o. za trgovinu i usluge, turistička agencija</izvorni_sadrzaj>
    <derivirana_varijabla naziv="DomainObject.Predmet.ProtustrankaIDrugi_1">FIMARDO 1978 j.d.o.o. za trgovinu i usluge,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FIMARDO 1978 j.d.o.o. za trgovinu i usluge, turistička agencija, OIB 21832304592, Turinina 9, 10000 Zagreb</izvorni_sadrzaj>
    <derivirana_varijabla naziv="DomainObject.Predmet.ProtustrankaIDrugiAdressOIB_1">FIMARDO 1978 j.d.o.o. za trgovinu i usluge, turistička agencija, OIB 21832304592, Turinina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FIMARDO 1978 j.d.o.o. za trgovinu i usluge, turistička agencija</item>
      <item>FINA Regionalni centar Zagreb</item>
    </izvorni_sadrzaj>
    <derivirana_varijabla naziv="DomainObject.Predmet.SudioniciListNaziv_1">
      <item>FIMARDO 1978 j.d.o.o. za trgovinu i usluge, turistička agencija</item>
      <item>FINA Regionalni centar Zagreb</item>
    </derivirana_varijabla>
  </DomainObject.Predmet.SudioniciListNaziv>
  <DomainObject.Predmet.SudioniciListAdressOIB>
    <izvorni_sadrzaj>
      <item>FIMARDO 1978 j.d.o.o. za trgovinu i usluge, turistička agencija, OIB 21832304592, Turinina 9,10000 Zagreb</item>
      <item>FINA Regionalni centar Zagreb, OIB 85821130368, Trg svibanjskih žrtava 1995. 1,10000 Zagreb</item>
    </izvorni_sadrzaj>
    <derivirana_varijabla naziv="DomainObject.Predmet.SudioniciListAdressOIB_1">
      <item>FIMARDO 1978 j.d.o.o. za trgovinu i usluge, turistička agencija, OIB 21832304592, Turinina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F307BE-823D-43B1-AA72-ADD7F261BB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2981</properties:Characters>
  <properties:Lines>89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2019-05-02T11:17:00Z</cp:lastPrinted>
  <dcterms:modified xmlns:xsi="http://www.w3.org/2001/XMLSchema-instance" xsi:type="dcterms:W3CDTF">2019-05-02T11:17:00Z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St-403/2019-2 / Odluka - Rješenje - određeno ročište radi izjašnjenja o prijedlogu za otvaranje stečajnog postupka (odluka_St-403_2019-2.docx)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