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eea4" w14:paraId="27deea4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DE4782">
        <w:t>789/16-11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795FF1">
        <w:t>Trgovački sud u Varaždinu po sutkinji toga suda Meliti Poljanec-Bubaš, kao stečajnoj sutkinji, u stečajnom predmetu povodom prijedloga predlagatelja Financijske agencije Regionalni centar Zagreb, Podružnica Varaždin, Augusta Cesarca 2, Varaždin,  za otvaranje stečajnog postupka nad dužnikom LABUD j.d.o.o., OIB 53369739643, Goričan, Murska 24</w:t>
      </w:r>
      <w:r w:rsidR="00DE4782">
        <w:t>, dana 14</w:t>
      </w:r>
      <w:r>
        <w:t xml:space="preserve">. </w:t>
      </w:r>
      <w:r w:rsidR="00DE4782">
        <w:t>listopada</w:t>
      </w:r>
      <w:r>
        <w:t xml:space="preserve"> 2016. godine</w:t>
      </w:r>
    </w:p>
    <w:p w:rsidRDefault="009A0F1B" w:rsidP="009A0F1B" w:rsidR="009A0F1B">
      <w:pPr>
        <w:spacing w:lineRule="auto" w:line="240" w:after="0"/>
      </w:pPr>
    </w:p>
    <w:p w:rsidRDefault="009A0F1B" w:rsidP="00DE4782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DE4782" w:rsidP="009A0F1B" w:rsidR="00DE4782">
      <w:pPr>
        <w:spacing w:lineRule="auto" w:line="240" w:after="0"/>
        <w:jc w:val="both"/>
        <w:rPr>
          <w:color w:val="FF0000"/>
        </w:rPr>
      </w:pPr>
    </w:p>
    <w:p w:rsidRDefault="00DE4782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795FF1">
        <w:rPr>
          <w:b/>
          <w:u w:val="single"/>
        </w:rPr>
        <w:t xml:space="preserve">. </w:t>
      </w:r>
      <w:r>
        <w:rPr>
          <w:b/>
          <w:u w:val="single"/>
        </w:rPr>
        <w:t>studeni 2016. u 09,45</w:t>
      </w:r>
      <w:r w:rsidR="009A0F1B">
        <w:rPr>
          <w:b/>
          <w:u w:val="single"/>
        </w:rPr>
        <w:t xml:space="preserve"> sati</w:t>
      </w:r>
    </w:p>
    <w:p w:rsidRDefault="009A0F1B" w:rsidP="00DE4782" w:rsidR="009A0F1B">
      <w:pPr>
        <w:spacing w:lineRule="auto" w:line="240" w:after="0"/>
        <w:rPr>
          <w:b/>
          <w:color w:val="FF0000"/>
          <w:u w:val="single"/>
        </w:rPr>
      </w:pPr>
    </w:p>
    <w:p w:rsidRDefault="00DE4782" w:rsidP="00DE4782" w:rsidR="00DE4782">
      <w:pPr>
        <w:spacing w:lineRule="auto" w:line="240" w:after="0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0D269E" w:rsidP="000D269E" w:rsidR="000D269E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795FF1" w:rsidP="00795FF1" w:rsidR="00DE4782">
      <w:pPr>
        <w:pStyle w:val="Odlomakpopisa"/>
        <w:numPr>
          <w:ilvl w:val="0"/>
          <w:numId w:val="1"/>
        </w:numPr>
        <w:spacing w:after="0"/>
      </w:pPr>
      <w:r>
        <w:t>direktorica dužnika Janja Vadlja, OIB 73390955414, Goričan, Murska 24</w:t>
      </w:r>
    </w:p>
    <w:p w:rsidRDefault="00DE4782" w:rsidP="00795FF1" w:rsidR="00795FF1">
      <w:pPr>
        <w:pStyle w:val="Odlomakpopisa"/>
        <w:numPr>
          <w:ilvl w:val="0"/>
          <w:numId w:val="1"/>
        </w:numPr>
        <w:spacing w:after="0"/>
      </w:pPr>
      <w:r>
        <w:t>dužnik LABUD j.d.o.o., OIB 53369739643, Goričan, Murska 24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DE4782">
        <w:t>10</w:t>
      </w:r>
      <w:r>
        <w:t xml:space="preserve">. </w:t>
      </w:r>
      <w:r w:rsidR="00DE4782">
        <w:t>listopada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E4782" w:rsidP="009A0F1B" w:rsidR="009A0F1B">
      <w:pPr>
        <w:spacing w:lineRule="auto" w:line="240" w:after="0"/>
        <w:jc w:val="center"/>
      </w:pPr>
      <w:r>
        <w:t>U Varaždinu, 14</w:t>
      </w:r>
      <w:r w:rsidR="009A0F1B">
        <w:t xml:space="preserve">. </w:t>
      </w:r>
      <w:r>
        <w:t>listopada</w:t>
      </w:r>
      <w:r w:rsidR="009A0F1B">
        <w:t xml:space="preserve">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E4782" w:rsidP="009A0F1B" w:rsidR="00DE478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795FF1" w:rsidP="00795FF1" w:rsidR="00795FF1">
      <w:pPr>
        <w:pStyle w:val="Odlomakpopisa"/>
        <w:numPr>
          <w:ilvl w:val="0"/>
          <w:numId w:val="1"/>
        </w:numPr>
        <w:spacing w:after="0"/>
      </w:pPr>
      <w:r>
        <w:t>predlagatelj Financijska agencija, Regionalni centar Zagreb, Podružnica Varaždin, Augusta Cesarca 2, Varaždin,</w:t>
      </w:r>
    </w:p>
    <w:p w:rsidRDefault="00795FF1" w:rsidP="00795FF1" w:rsidR="00795FF1">
      <w:pPr>
        <w:pStyle w:val="Odlomakpopisa"/>
        <w:numPr>
          <w:ilvl w:val="0"/>
          <w:numId w:val="1"/>
        </w:numPr>
        <w:spacing w:after="0"/>
      </w:pPr>
      <w:r>
        <w:t>direktorica dužnika Janja Vadlja, OIB 73390955414, Goričan, Murska 24</w:t>
      </w:r>
    </w:p>
    <w:p w:rsidRDefault="00DE4782" w:rsidP="00DE4782" w:rsidR="00DE4782">
      <w:pPr>
        <w:pStyle w:val="Odlomakpopisa"/>
        <w:numPr>
          <w:ilvl w:val="0"/>
          <w:numId w:val="1"/>
        </w:numPr>
        <w:spacing w:after="0"/>
      </w:pPr>
      <w:r>
        <w:t>dužnik LABUD j.d.o.o., OIB 53369739643, Goričan, Murska 24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606" w:rsidP="009A0F1B" w:rsidR="00ED1606">
      <w:pPr>
        <w:spacing w:lineRule="auto" w:line="240" w:after="0"/>
      </w:pPr>
      <w:r>
        <w:separator/>
      </w:r>
    </w:p>
  </w:endnote>
  <w:endnote w:id="0" w:type="continuationSeparator">
    <w:p w:rsidRDefault="00ED1606" w:rsidP="009A0F1B" w:rsidR="00ED16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606" w:rsidP="009A0F1B" w:rsidR="00ED1606">
      <w:pPr>
        <w:spacing w:lineRule="auto" w:line="240" w:after="0"/>
      </w:pPr>
      <w:r>
        <w:separator/>
      </w:r>
    </w:p>
  </w:footnote>
  <w:footnote w:id="0" w:type="continuationSeparator">
    <w:p w:rsidRDefault="00ED1606" w:rsidP="009A0F1B" w:rsidR="00ED16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8EF">
          <w:rPr>
            <w:noProof/>
          </w:rPr>
          <w:t>2</w:t>
        </w:r>
        <w:r>
          <w:fldChar w:fldCharType="end"/>
        </w:r>
      </w:p>
    </w:sdtContent>
  </w:sdt>
  <w:p w:rsidRDefault="00DE4782" w:rsidP="00DE4782" w:rsidR="00DE4782">
    <w:pPr>
      <w:pStyle w:val="Zaglavlje"/>
      <w:jc w:val="right"/>
    </w:pPr>
    <w:r>
      <w:t>Poslovni broj: 2 St-789/16-11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D269E"/>
    <w:rsid w:val="0050452D"/>
    <w:rsid w:val="00795FF1"/>
    <w:rsid w:val="00800082"/>
    <w:rsid w:val="009A0F1B"/>
    <w:rsid w:val="00AC39C5"/>
    <w:rsid w:val="00B10620"/>
    <w:rsid w:val="00B61CFC"/>
    <w:rsid w:val="00BB0293"/>
    <w:rsid w:val="00C33AE3"/>
    <w:rsid w:val="00D46112"/>
    <w:rsid w:val="00DE4782"/>
    <w:rsid w:val="00ED1606"/>
    <w:rsid w:val="00E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LABUD jednostavno društvo s ograničenom odgovornošću za trgovinu i usluge zastupanog po punomoćniku Janja Vadlja</izvorni_sadrzaj>
    <derivirana_varijabla naziv="DomainObject.Predmet.ProtustrankaFormated_1">  LABUD jednostavno društvo s ograničenom odgovornošću za trgovinu i usluge zastupanog po punomoćniku Janja Vadlja</derivirana_varijabla>
  </DomainObject.Predmet.ProtustrankaFormated>
  <DomainObject.Predmet.ProtustrankaFormatedOIB>
    <izvorni_sadrzaj>  LABUD jednostavno društvo s ograničenom odgovornošću za trgovinu i usluge, OIB 53369739643 zastupanog po punomoćniku Janja Vadlja</izvorni_sadrzaj>
    <derivirana_varijabla naziv="DomainObject.Predmet.ProtustrankaFormatedOIB_1">  LABUD jednostavno društvo s ograničenom odgovornošću za trgovinu i usluge, OIB 53369739643 zastupanog po punomoćniku Janja Vadlja</derivirana_varijabla>
  </DomainObject.Predmet.ProtustrankaFormatedOIB>
  <DomainObject.Predmet.ProtustrankaFormatedWithAdress>
    <izvorni_sadrzaj> LABUD jednostavno društvo s ograničenom odgovornošću za trgovinu i usluge, Murska 24, 40320 Goričan zastupanog po punomoćniku Janja Vadlja</izvorni_sadrzaj>
    <derivirana_varijabla naziv="DomainObject.Predmet.ProtustrankaFormatedWithAdress_1"> LABUD jednostavno društvo s ograničenom odgovornošću za trgovinu i usluge, Murska 24, 40320 Goričan zastupanog po punomoćniku Janja Vadlja</derivirana_varijabla>
  </DomainObject.Predmet.ProtustrankaFormatedWithAdress>
  <DomainObject.Predmet.ProtustrankaFormatedWithAdressOIB>
    <izvorni_sadrzaj> LABUD jednostavno društvo s ograničenom odgovornošću za trgovinu i usluge, OIB 53369739643, Murska 24, 40320 Goričan zastupanog po punomoćniku Janja Vadlja</izvorni_sadrzaj>
    <derivirana_varijabla naziv="DomainObject.Predmet.ProtustrankaFormatedWithAdressOIB_1"> LABUD jednostavno društvo s ograničenom odgovornošću za trgovinu i usluge, OIB 53369739643, Murska 24, 40320 Goričan zastupanog po punomoćniku Janja Vadlja</derivirana_varijabla>
  </DomainObject.Predmet.ProtustrankaFormatedWithAdressOIB>
  <DomainObject.Predmet.ProtustrankaWithAdress>
    <izvorni_sadrzaj>LABUD jednostavno društvo s ograničenom odgovornošću za trgovinu i usluge Murska 24, 40320 Goričan</izvorni_sadrzaj>
    <derivirana_varijabla naziv="DomainObject.Predmet.ProtustrankaWithAdress_1">LABUD jednostavno društvo s ograničenom odgovornošću za trgovinu i usluge Murska 24, 40320 Goričan</derivirana_varijabla>
  </DomainObject.Predmet.ProtustrankaWithAdress>
  <DomainObject.Predmet.ProtustrankaWithAdressOIB>
    <izvorni_sadrzaj>LABUD jednostavno društvo s ograničenom odgovornošću za trgovinu i usluge, OIB 53369739643, Murska 24, 40320 Goričan</izvorni_sadrzaj>
    <derivirana_varijabla naziv="DomainObject.Predmet.ProtustrankaWithAdressOIB_1">LABUD jednostavno društvo s ograničenom odgovornošću za trgovinu i usluge, OIB 53369739643, Murska 24, 40320 Goričan</derivirana_varijabla>
  </DomainObject.Predmet.ProtustrankaWithAdressOIB>
  <DomainObject.Predmet.ProtustrankaNazivFormated>
    <izvorni_sadrzaj>LABUD jednostavno društvo s ograničenom odgovornošću za trgovinu i usluge</izvorni_sadrzaj>
    <derivirana_varijabla naziv="DomainObject.Predmet.ProtustrankaNazivFormated_1">LABUD jednostavno društvo s ograničenom odgovornošću za trgovinu i usluge</derivirana_varijabla>
  </DomainObject.Predmet.ProtustrankaNazivFormated>
  <DomainObject.Predmet.ProtustrankaNazivFormatedOIB>
    <izvorni_sadrzaj>LABUD jednostavno društvo s ograničenom odgovornošću za trgovinu i usluge, OIB 53369739643</izvorni_sadrzaj>
    <derivirana_varijabla naziv="DomainObject.Predmet.ProtustrankaNazivFormatedOIB_1">LABUD jednostavno društvo s ograničenom odgovornošću za trgovinu i usluge, OIB 53369739643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38770.10</izvorni_sadrzaj>
    <derivirana_varijabla naziv="DomainObject.Predmet.TrenutnaVrijednost_1">38770.10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LABUD jednostavno društvo s ograničenom odgovornošću za trgovinu i usluge zastupanog po punomoćniku Janja Vadlja</item>
    </izvorni_sadrzaj>
    <derivirana_varijabla naziv="DomainObject.Predmet.ProtuStrankaListFormated_1">
      <item>LABUD jednostavno društvo s ograničenom odgovornošću za trgovinu i usluge zastupanog po punomoćniku Janja Vadlja</item>
    </derivirana_varijabla>
  </DomainObject.Predmet.ProtuStrankaListFormated>
  <DomainObject.Predmet.ProtuStrankaListFormatedOIB>
    <izvorni_sadrzaj>
      <item>LABUD jednostavno društvo s ograničenom odgovornošću za trgovinu i usluge, OIB 53369739643 zastupanog po punomoćniku Janja Vadlja</item>
    </izvorni_sadrzaj>
    <derivirana_varijabla naziv="DomainObject.Predmet.ProtuStrankaListFormatedOIB_1">
      <item>LABUD jednostavno društvo s ograničenom odgovornošću za trgovinu i usluge, OIB 53369739643 zastupanog po punomoćniku Janja Vadlja</item>
    </derivirana_varijabla>
  </DomainObject.Predmet.ProtuStrankaListFormatedOIB>
  <DomainObject.Predmet.ProtuStrankaListFormatedWithAdress>
    <izvorni_sadrzaj>
      <item>LABUD jednostavno društvo s ograničenom odgovornošću za trgovinu i usluge, Murska 24, 40320 Goričan zastupanog po punomoćniku Janja Vadlja</item>
    </izvorni_sadrzaj>
    <derivirana_varijabla naziv="DomainObject.Predmet.ProtuStrankaListFormatedWithAdress_1">
      <item>LABUD jednostavno društvo s ograničenom odgovornošću za trgovinu i usluge, Murska 24, 40320 Goričan zastupanog po punomoćniku Janja Vadlja</item>
    </derivirana_varijabla>
  </DomainObject.Predmet.ProtuStrankaListFormatedWithAdress>
  <DomainObject.Predmet.ProtuStrankaListFormatedWithAdressOIB>
    <izvorni_sadrzaj>
      <item>LABUD jednostavno društvo s ograničenom odgovornošću za trgovinu i usluge, OIB 53369739643, Murska 24, 40320 Goričan zastupanog po punomoćniku Janja Vadlja</item>
    </izvorni_sadrzaj>
    <derivirana_varijabla naziv="DomainObject.Predmet.ProtuStrankaListFormatedWithAdressOIB_1">
      <item>LABUD jednostavno društvo s ograničenom odgovornošću za trgovinu i usluge, OIB 53369739643, Murska 24, 40320 Goričan zastupanog po punomoćniku Janja Vadlja</item>
    </derivirana_varijabla>
  </DomainObject.Predmet.ProtuStrankaListFormatedWithAdressOIB>
  <DomainObject.Predmet.ProtuStrankaListNazivFormated>
    <izvorni_sadrzaj>
      <item>LABUD jednostavno društvo s ograničenom odgovornošću za trgovinu i usluge</item>
    </izvorni_sadrzaj>
    <derivirana_varijabla naziv="DomainObject.Predmet.ProtuStrankaListNazivFormated_1">
      <item>LABUD jednostavno društvo s ograničenom odgovornošću za trgovinu i usluge</item>
    </derivirana_varijabla>
  </DomainObject.Predmet.ProtuStrankaListNazivFormated>
  <DomainObject.Predmet.ProtuStrankaListNazivFormatedOIB>
    <izvorni_sadrzaj>
      <item>LABUD jednostavno društvo s ograničenom odgovornošću za trgovinu i usluge, OIB 53369739643</item>
    </izvorni_sadrzaj>
    <derivirana_varijabla naziv="DomainObject.Predmet.ProtuStrankaListNazivFormatedOIB_1">
      <item>LABUD jednostavno društvo s ograničenom odgovornošću za trgovinu i usluge, OIB 53369739643</item>
    </derivirana_varijabla>
  </DomainObject.Predmet.ProtuStrankaListNazivFormatedOIB>
  <DomainObject.Predmet.OstaliListFormated>
    <izvorni_sadrzaj>
      <item>Trgovački sud u Varaždinu - Sudski registar</item>
      <item>Janja Vadlja punomoćnik sudionika u postupku LABUD jednostavno društvo s ograničenom odgovornošću za trgovinu i usluge</item>
      <item>ŽDO u Varaždinu, Građansko-uprvni odjel</item>
    </izvorni_sadrzaj>
    <derivirana_varijabla naziv="DomainObject.Predmet.OstaliListFormated_1">
      <item>Trgovački sud u Varaždinu - Sudski registar</item>
      <item>Janja Vadlja punomoćnik sudionika u postupku LABUD jednostavno društvo s ograničenom odgovornošću za trgovinu i usluge</item>
      <item>ŽDO u Varaždinu, Građansko-uprvni odjel</item>
    </derivirana_varijabla>
  </DomainObject.Predmet.OstaliListFormated>
  <DomainObject.Predmet.OstaliListFormatedOIB>
    <izvorni_sadrzaj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izvorni_sadrzaj>
    <derivirana_varijabla naziv="DomainObject.Predmet.OstaliListFormatedOIB_1">
      <item>Trgovački sud u Varaždinu - Sudski registar</item>
      <item>Janja Vadlja, OIB 73390955414 punomoćnik sudionika u postupku LABUD jednostavno društvo s ograničenom odgovornošću za trgovinu i usluge</item>
      <item>ŽDO u Varaždinu, Građansko-uprvni odjel</item>
    </derivirana_varijabla>
  </DomainObject.Predmet.OstaliListFormatedOIB>
  <DomainObject.Predmet.OstaliListFormatedWithAdress>
    <izvorni_sadrzaj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_1">
      <item>Trgovački sud u Varaždinu - Sudski registar, Ul. braće Radić 2, 42000 Varaždin</item>
      <item>Janja Vadlja,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>
  <DomainObject.Predmet.OstaliListFormatedWithAdressOIB>
    <izvorni_sadrzaj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izvorni_sadrzaj>
    <derivirana_varijabla naziv="DomainObject.Predmet.OstaliListFormatedWithAdressOIB_1">
      <item>Trgovački sud u Varaždinu - Sudski registar, Ul. braće Radić 2, 42000 Varaždin</item>
      <item>Janja Vadlja, OIB 73390955414, Murska 24, 40320 Goričan punomoćnik sudionika u postupku LABUD jednostavno društvo s ograničenom odgovornošću za trgovinu i usluge</item>
      <item>ŽDO u Varaždinu, Građansko-uprvni odjel, Ul. braće Radić 2, 42000 Varaždin</item>
    </derivirana_varijabla>
  </DomainObject.Predmet.OstaliListFormatedWithAdressOIB>
  <DomainObject.Predmet.OstaliListNazivFormated>
    <izvorni_sadrzaj>
      <item>Trgovački sud u Varaždinu - Sudski registar</item>
      <item>Janja Vadlja</item>
      <item>ŽDO u Varaždinu, Građansko-uprvni odjel</item>
    </izvorni_sadrzaj>
    <derivirana_varijabla naziv="DomainObject.Predmet.OstaliListNazivFormated_1">
      <item>Trgovački sud u Varaždinu - Sudski registar</item>
      <item>Janja Vadlja</item>
      <item>ŽDO u Varaždinu, Građansko-uprvni odjel</item>
    </derivirana_varijabla>
  </DomainObject.Predmet.OstaliListNazivFormated>
  <DomainObject.Predmet.OstaliListNazivFormatedOIB>
    <izvorni_sadrzaj>
      <item>Trgovački sud u Varaždinu - Sudski registar</item>
      <item>Janja Vadlja, OIB 73390955414</item>
      <item>ŽDO u Varaždinu, Građansko-uprvni odjel</item>
    </izvorni_sadrzaj>
    <derivirana_varijabla naziv="DomainObject.Predmet.OstaliListNazivFormatedOIB_1">
      <item>Trgovački sud u Varaždinu - Sudski registar</item>
      <item>Janja Vadlja, OIB 73390955414</item>
      <item>ŽDO u Varaždinu, Građansko-uprvni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LABUD jednostavno društvo s ograničenom odgovornošću za trgovinu i usluge</izvorni_sadrzaj>
    <derivirana_varijabla naziv="DomainObject.Predmet.ProtustrankaIDrugi_1">LABUD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LABUD jednostavno društvo s ograničenom odgovornošću za trgovinu i usluge, OIB 53369739643, Murska 24, 40320 Goričan</izvorni_sadrzaj>
    <derivirana_varijabla naziv="DomainObject.Predmet.ProtustrankaIDrugiAdressOIB_1">LABUD jednostavno društvo s ograničenom odgovornošću za trgovinu i usluge, OIB 53369739643, Murska 24,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izvorni_sadrzaj>
    <derivirana_varijabla naziv="DomainObject.Predmet.SudioniciListNaziv_1">
      <item>Financijska agencija</item>
      <item>LABUD jednostavno društvo s ograničenom odgovornošću za trgovinu i usluge</item>
      <item>Trgovački sud u Varaždinu - Sudski registar</item>
      <item>Janja Vadlja</item>
      <item>ŽDO u Varaždinu, Građansko-uprvni odjel</item>
    </derivirana_varijabla>
  </DomainObject.Predmet.SudioniciListNaziv>
  <DomainObject.Predmet.SudioniciListAdressOIB>
    <izvorni_sadrzaj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izvorni_sadrzaj>
    <derivirana_varijabla naziv="DomainObject.Predmet.SudioniciListAdressOIB_1">
      <item>Financijska agencija, OIB 85821130368, Ulica grada Vukovara 70,10000 Zagreb</item>
      <item>LABUD jednostavno društvo s ograničenom odgovornošću za trgovinu i usluge, OIB 53369739643, Murska 24,40320 Goričan</item>
      <item>Trgovački sud u Varaždinu - Sudski registar, Ul. braće Radić 2,42000 Varaždin</item>
      <item>Janja Vadlja, OIB 73390955414, Murska 24,40320 Goričan</item>
      <item>ŽDO u Varaždinu, Građansko-uprvni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53369739643</item>
      <item>, OIB null</item>
      <item>, OIB 73390955414</item>
      <item>, OIB null</item>
    </izvorni_sadrzaj>
    <derivirana_varijabla naziv="DomainObject.Predmet.SudioniciListNazivOIB_1">
      <item>, OIB 85821130368</item>
      <item>, OIB 53369739643</item>
      <item>, OIB null</item>
      <item>, OIB 73390955414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1921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2016-10-14T07:08:00Z</dcterms:created>
  <dc:creator>Marko Makaj</dc:creator>
  <cp:lastModifiedBy>Marko Makaj</cp:lastModifiedBy>
  <cp:lastPrinted>2016-09-20T09:44:00Z</cp:lastPrinted>
  <dcterms:modified xmlns:xsi="http://www.w3.org/2001/XMLSchema-instance" xsi:type="dcterms:W3CDTF">2016-10-14T07:09:00Z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