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9c8f" w14:paraId="73c9c8f" w:rsidRDefault="00A861BD" w:rsidP="00A861BD" w:rsidR="00A861B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61BD" w:rsidP="00A861BD" w:rsidR="00A861B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861BD" w:rsidP="00A861BD" w:rsidR="00A861B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861BD" w:rsidP="00A861BD" w:rsidR="00A861B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861BD" w:rsidP="00A861BD" w:rsidR="00A861B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861BD" w:rsidP="00A861BD" w:rsidR="00A861B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861BD" w:rsidP="00A861BD" w:rsidR="00A861BD" w:rsidRPr="005D578C">
      <w:pPr>
        <w:jc w:val="center"/>
        <w:rPr>
          <w:rFonts w:cs="Times New Roman" w:eastAsia="Times New Roman"/>
          <w:szCs w:val="24"/>
        </w:rPr>
      </w:pPr>
    </w:p>
    <w:p w:rsidRDefault="00A861BD" w:rsidP="00A861BD" w:rsidR="00A861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861BD" w:rsidP="00A861BD" w:rsidR="00A861BD" w:rsidRPr="005D578C">
      <w:pPr>
        <w:rPr>
          <w:rFonts w:cs="Times New Roman" w:eastAsia="Times New Roman"/>
          <w:szCs w:val="24"/>
        </w:rPr>
      </w:pPr>
    </w:p>
    <w:p w:rsidRDefault="00A861BD" w:rsidP="00A861BD" w:rsidR="00A861B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="008F6B8D" w:rsidRPr="008F6B8D">
        <w:rPr>
          <w:rFonts w:cs="Times New Roman" w:eastAsia="Times New Roman"/>
          <w:szCs w:val="24"/>
        </w:rPr>
        <w:t xml:space="preserve"> </w:t>
      </w:r>
      <w:r w:rsidR="008F6B8D"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5683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B. A. T. I.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Fažana, Pineta 3. Ogranak (Valbandon) 10</w:t>
      </w:r>
      <w:r w:rsidRPr="005D578C">
        <w:rPr>
          <w:rFonts w:cs="Times New Roman" w:eastAsia="Times New Roman"/>
          <w:szCs w:val="24"/>
        </w:rPr>
        <w:t xml:space="preserve">, OIB </w:t>
      </w:r>
      <w:r w:rsidR="008F6B8D">
        <w:rPr>
          <w:rFonts w:cs="Times New Roman" w:eastAsia="Times New Roman"/>
          <w:szCs w:val="24"/>
        </w:rPr>
        <w:t>36630165239, MBS 040166166, 5</w:t>
      </w:r>
      <w:r>
        <w:rPr>
          <w:rFonts w:cs="Times New Roman" w:eastAsia="Times New Roman"/>
          <w:szCs w:val="24"/>
        </w:rPr>
        <w:t>. veljače 2016.</w:t>
      </w:r>
    </w:p>
    <w:p w:rsidRDefault="00A861BD" w:rsidP="00A861BD" w:rsidR="00A861BD" w:rsidRPr="005D578C">
      <w:pPr>
        <w:rPr>
          <w:rFonts w:cs="Times New Roman" w:eastAsia="Times New Roman"/>
          <w:szCs w:val="24"/>
        </w:rPr>
      </w:pPr>
    </w:p>
    <w:p w:rsidRDefault="00A861BD" w:rsidP="00A861BD" w:rsidR="00A861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861BD" w:rsidP="00A861BD" w:rsidR="00A861BD" w:rsidRPr="005D578C">
      <w:pPr>
        <w:rPr>
          <w:rFonts w:cs="Times New Roman" w:eastAsia="Times New Roman"/>
          <w:szCs w:val="24"/>
        </w:rPr>
      </w:pPr>
    </w:p>
    <w:p w:rsidRDefault="00A861BD" w:rsidP="00A861BD" w:rsidR="00A861B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B. A. T. I.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Fažana, Pineta 3. Ogranak (Valbandon) 10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36630165239, MBS 040166166,</w:t>
      </w:r>
      <w:r w:rsidRPr="005D578C">
        <w:rPr>
          <w:rFonts w:cs="Times New Roman" w:eastAsia="Times New Roman"/>
          <w:szCs w:val="24"/>
        </w:rPr>
        <w:t xml:space="preserve"> s danom </w:t>
      </w:r>
      <w:r w:rsidR="008F6B8D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A861BD" w:rsidP="00A861BD" w:rsidR="00A861BD" w:rsidRPr="005D578C">
      <w:pPr>
        <w:rPr>
          <w:rFonts w:cs="Times New Roman" w:eastAsia="Times New Roman"/>
          <w:szCs w:val="24"/>
        </w:rPr>
      </w:pPr>
    </w:p>
    <w:p w:rsidRDefault="00A861BD" w:rsidP="00A861BD" w:rsidR="00A861B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A861BD" w:rsidP="00A861BD" w:rsidR="00A861BD">
      <w:pPr>
        <w:ind w:firstLine="708"/>
        <w:rPr>
          <w:rFonts w:cs="Times New Roman" w:eastAsia="Times New Roman"/>
          <w:szCs w:val="20"/>
        </w:rPr>
      </w:pPr>
    </w:p>
    <w:p w:rsidRDefault="00A861BD" w:rsidP="00A861BD" w:rsidR="00A861B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B. A. T. I.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Fažana, Pineta 3. Ogranak (Valbandon) 10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36630165239, MBS 040166166.</w:t>
      </w:r>
    </w:p>
    <w:p w:rsidRDefault="00A861BD" w:rsidP="00A861BD" w:rsidR="00A861BD">
      <w:pPr>
        <w:rPr>
          <w:rFonts w:cs="Times New Roman" w:eastAsia="Times New Roman"/>
          <w:szCs w:val="24"/>
        </w:rPr>
      </w:pPr>
    </w:p>
    <w:p w:rsidRDefault="00A861BD" w:rsidP="00A861BD" w:rsidR="00A861B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B. A. T. I.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Fažana, Pineta 3. Ogranak (Valbandon) 10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36630165239, MBS 040166166.</w:t>
      </w:r>
    </w:p>
    <w:p w:rsidRDefault="00A861BD" w:rsidP="00A861BD" w:rsidR="00A861BD">
      <w:pPr>
        <w:rPr>
          <w:rFonts w:cs="Times New Roman" w:eastAsia="Times New Roman"/>
          <w:szCs w:val="24"/>
        </w:rPr>
      </w:pPr>
    </w:p>
    <w:p w:rsidRDefault="00A861BD" w:rsidP="00A861BD" w:rsidR="00A861BD" w:rsidRPr="005D578C">
      <w:pPr>
        <w:rPr>
          <w:rFonts w:cs="Times New Roman" w:eastAsia="Times New Roman"/>
          <w:szCs w:val="24"/>
        </w:rPr>
      </w:pPr>
    </w:p>
    <w:p w:rsidRDefault="00A861BD" w:rsidP="00A861BD" w:rsidR="00A861B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861BD" w:rsidP="00A861BD" w:rsidR="00A861BD">
      <w:pPr>
        <w:ind w:firstLine="708"/>
        <w:rPr>
          <w:rFonts w:cs="Times New Roman" w:eastAsia="Times New Roman"/>
          <w:szCs w:val="24"/>
        </w:rPr>
      </w:pPr>
    </w:p>
    <w:p w:rsidRDefault="00A861BD" w:rsidP="00A861BD" w:rsidR="00A861B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B. A. T. I.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Fažana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St-395/2015-3 od 26. studenog 2015. pokrenuo skraćeni stečajni postupak nad dužnikom B. A. T. I.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Fažana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10.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St-395/2015-4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861BD" w:rsidP="00A861BD" w:rsidR="00A861B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861BD" w:rsidP="00A861BD" w:rsidR="00A861BD" w:rsidRPr="005D578C">
      <w:pPr>
        <w:rPr>
          <w:rFonts w:cs="Times New Roman" w:eastAsia="Times New Roman"/>
          <w:szCs w:val="24"/>
        </w:rPr>
      </w:pPr>
    </w:p>
    <w:p w:rsidRDefault="00A861BD" w:rsidP="00A861BD" w:rsidR="00A861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F6B8D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861BD" w:rsidP="00A861BD" w:rsidR="00A861BD" w:rsidRPr="005D578C">
      <w:pPr>
        <w:jc w:val="center"/>
        <w:rPr>
          <w:rFonts w:cs="Times New Roman" w:eastAsia="Times New Roman"/>
          <w:szCs w:val="24"/>
        </w:rPr>
      </w:pPr>
    </w:p>
    <w:p w:rsidRDefault="00A861BD" w:rsidP="008F6B8D" w:rsidR="00A861B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A861BD" w:rsidP="008F6B8D" w:rsidR="00A861B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E90699">
        <w:rPr>
          <w:rFonts w:cs="Times New Roman" w:eastAsia="Times New Roman"/>
          <w:szCs w:val="24"/>
        </w:rPr>
        <w:t xml:space="preserve">, v. r. </w:t>
      </w:r>
    </w:p>
    <w:p w:rsidRDefault="00A861BD" w:rsidP="00A861BD" w:rsidR="00A861BD">
      <w:pPr>
        <w:jc w:val="left"/>
        <w:rPr>
          <w:rFonts w:cs="Times New Roman" w:eastAsia="Times New Roman"/>
          <w:szCs w:val="24"/>
        </w:rPr>
      </w:pPr>
    </w:p>
    <w:p w:rsidRDefault="008F6B8D" w:rsidP="00A861BD" w:rsidR="008F6B8D" w:rsidRPr="005D578C">
      <w:pPr>
        <w:jc w:val="left"/>
        <w:rPr>
          <w:rFonts w:cs="Times New Roman" w:eastAsia="Times New Roman"/>
          <w:szCs w:val="24"/>
        </w:rPr>
      </w:pPr>
    </w:p>
    <w:p w:rsidRDefault="00A861BD" w:rsidP="00A861BD" w:rsidR="00A861B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861BD" w:rsidP="00A861BD" w:rsidR="00A861B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861BD" w:rsidP="00A861BD" w:rsidR="00A861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861BD" w:rsidP="00A861BD" w:rsidR="00A861BD">
      <w:pPr>
        <w:rPr>
          <w:rFonts w:cs="Times New Roman" w:eastAsia="Times New Roman"/>
          <w:szCs w:val="24"/>
        </w:rPr>
      </w:pPr>
    </w:p>
    <w:p w:rsidRDefault="00A861BD" w:rsidP="00A861BD" w:rsidR="00A861BD" w:rsidRPr="005D578C">
      <w:pPr>
        <w:rPr>
          <w:rFonts w:cs="Times New Roman" w:eastAsia="Times New Roman"/>
          <w:szCs w:val="24"/>
        </w:rPr>
      </w:pPr>
    </w:p>
    <w:p w:rsidRDefault="00A861BD" w:rsidP="00A861BD" w:rsidR="00A861B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861BD" w:rsidP="00A861BD" w:rsidR="00A861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861BD" w:rsidP="00A861BD" w:rsidR="00A861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B. A. T. I.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Fažana, Pineta 3. Ogranak (Valbandon) 10,</w:t>
      </w:r>
    </w:p>
    <w:p w:rsidRDefault="00A861BD" w:rsidP="00A861BD" w:rsidR="00A861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8F6B8D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Stijepo Grgić, Fažana, Pineta 3. Ogranak (Valbandon) 10,</w:t>
      </w:r>
    </w:p>
    <w:p w:rsidRDefault="00A861BD" w:rsidP="00A861BD" w:rsidR="00A861B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861BD" w:rsidP="00A861BD" w:rsidR="00A861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861BD" w:rsidP="00A861BD" w:rsidR="00A861B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2,</w:t>
      </w:r>
    </w:p>
    <w:p w:rsidRDefault="00A861BD" w:rsidP="00A861BD" w:rsidR="00A861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861BD" w:rsidP="00A861BD" w:rsidR="00A861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861BD" w:rsidP="00A861BD" w:rsidR="00A861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861BD" w:rsidP="00A861BD" w:rsidR="00A861BD" w:rsidRPr="00EB7ECC"/>
    <w:p w:rsidRDefault="00A861BD" w:rsidP="00A861BD" w:rsidR="00A861BD">
      <w:pPr>
        <w:jc w:val="left"/>
        <w:rPr>
          <w:rFonts w:cs="Times New Roman" w:eastAsia="Times New Roman"/>
          <w:szCs w:val="24"/>
        </w:rPr>
      </w:pPr>
    </w:p>
    <w:p w:rsidRDefault="00A861BD" w:rsidP="00A861BD" w:rsidR="00A861BD"/>
    <w:p w:rsidRDefault="00A861BD" w:rsidP="00A861BD" w:rsidR="00A861BD">
      <w:pPr>
        <w:jc w:val="left"/>
        <w:rPr>
          <w:rFonts w:cs="Times New Roman" w:eastAsia="Times New Roman"/>
          <w:szCs w:val="24"/>
        </w:rPr>
      </w:pPr>
    </w:p>
    <w:p w:rsidRDefault="00A861BD" w:rsidP="00A861BD" w:rsidR="00A861BD">
      <w:pPr>
        <w:jc w:val="left"/>
        <w:rPr>
          <w:rFonts w:cs="Times New Roman" w:eastAsia="Times New Roman"/>
          <w:szCs w:val="24"/>
        </w:rPr>
      </w:pPr>
    </w:p>
    <w:p w:rsidRDefault="00A861BD" w:rsidP="00A861BD" w:rsidR="00A861BD"/>
    <w:p w:rsidRDefault="00A861BD" w:rsidP="00A861BD" w:rsidR="00A861BD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1BD" w:rsidP="00A861BD" w:rsidR="00A861BD">
      <w:r>
        <w:separator/>
      </w:r>
    </w:p>
  </w:endnote>
  <w:endnote w:id="0" w:type="continuationSeparator">
    <w:p w:rsidRDefault="00A861BD" w:rsidP="00A861BD" w:rsidR="00A86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1BD" w:rsidP="00A861BD" w:rsidR="00A861BD">
      <w:r>
        <w:separator/>
      </w:r>
    </w:p>
  </w:footnote>
  <w:footnote w:id="0" w:type="continuationSeparator">
    <w:p w:rsidRDefault="00A861BD" w:rsidP="00A861BD" w:rsidR="00A861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1BD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5063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St-395/2015-5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1BD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St-395/2015-5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280"/>
    <w:rsid w:val="006A144F"/>
    <w:rsid w:val="00750635"/>
    <w:rsid w:val="008F6B8D"/>
    <w:rsid w:val="00945280"/>
    <w:rsid w:val="00A861BD"/>
    <w:rsid w:val="00C13AD5"/>
    <w:rsid w:val="00E90699"/>
    <w:rsid w:val="00F4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1B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61B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861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6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61B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61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61B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63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5063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5063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5063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1B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61B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861B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6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61B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61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61B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63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5063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5063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5063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 A. T. I. d.o.o. FAŽANA</izvorni_sadrzaj>
    <derivirana_varijabla naziv="DomainObject.Predmet.ProtustrankaFormated_1">  B. A. T. I. d.o.o. FAŽANA</derivirana_varijabla>
  </DomainObject.Predmet.ProtustrankaFormated>
  <DomainObject.Predmet.ProtustrankaFormatedOIB>
    <izvorni_sadrzaj>  B. A. T. I. d.o.o. FAŽANA, OIB 36630165239</izvorni_sadrzaj>
    <derivirana_varijabla naziv="DomainObject.Predmet.ProtustrankaFormatedOIB_1">  B. A. T. I. d.o.o. FAŽANA, OIB 36630165239</derivirana_varijabla>
  </DomainObject.Predmet.ProtustrankaFormatedOIB>
  <DomainObject.Predmet.ProtustrankaFormatedWithAdress>
    <izvorni_sadrzaj> B. A. T. I. d.o.o. FAŽANA, Pineta 3.Ogranak (Valbandon) 10, 52100 Fažana</izvorni_sadrzaj>
    <derivirana_varijabla naziv="DomainObject.Predmet.ProtustrankaFormatedWithAdress_1"> B. A. T. I. d.o.o. FAŽANA, Pineta 3.Ogranak (Valbandon) 10, 52100 Fažana</derivirana_varijabla>
  </DomainObject.Predmet.ProtustrankaFormatedWithAdress>
  <DomainObject.Predmet.ProtustrankaFormatedWithAdressOIB>
    <izvorni_sadrzaj> B. A. T. I. d.o.o. FAŽANA, OIB 36630165239, Pineta 3.Ogranak (Valbandon) 10, 52100 Fažana</izvorni_sadrzaj>
    <derivirana_varijabla naziv="DomainObject.Predmet.ProtustrankaFormatedWithAdressOIB_1"> B. A. T. I. d.o.o. FAŽANA, OIB 36630165239, Pineta 3.Ogranak (Valbandon) 10, 52100 Fažana</derivirana_varijabla>
  </DomainObject.Predmet.ProtustrankaFormatedWithAdressOIB>
  <DomainObject.Predmet.ProtustrankaWithAdress>
    <izvorni_sadrzaj>B. A. T. I. d.o.o. FAŽANA Pineta 3.Ogranak (Valbandon) 10, 52100 Fažana</izvorni_sadrzaj>
    <derivirana_varijabla naziv="DomainObject.Predmet.ProtustrankaWithAdress_1">B. A. T. I. d.o.o. FAŽANA Pineta 3.Ogranak (Valbandon) 10, 52100 Fažana</derivirana_varijabla>
  </DomainObject.Predmet.ProtustrankaWithAdress>
  <DomainObject.Predmet.ProtustrankaWithAdressOIB>
    <izvorni_sadrzaj>B. A. T. I. d.o.o. FAŽANA, OIB 36630165239, Pineta 3.Ogranak (Valbandon) 10, 52100 Fažana</izvorni_sadrzaj>
    <derivirana_varijabla naziv="DomainObject.Predmet.ProtustrankaWithAdressOIB_1">B. A. T. I. d.o.o. FAŽANA, OIB 36630165239, Pineta 3.Ogranak (Valbandon) 10, 52100 Fažana</derivirana_varijabla>
  </DomainObject.Predmet.ProtustrankaWithAdressOIB>
  <DomainObject.Predmet.ProtustrankaNazivFormated>
    <izvorni_sadrzaj>B. A. T. I. d.o.o. FAŽANA</izvorni_sadrzaj>
    <derivirana_varijabla naziv="DomainObject.Predmet.ProtustrankaNazivFormated_1">B. A. T. I. d.o.o. FAŽANA</derivirana_varijabla>
  </DomainObject.Predmet.ProtustrankaNazivFormated>
  <DomainObject.Predmet.ProtustrankaNazivFormatedOIB>
    <izvorni_sadrzaj>B. A. T. I. d.o.o. FAŽANA, OIB 36630165239</izvorni_sadrzaj>
    <derivirana_varijabla naziv="DomainObject.Predmet.ProtustrankaNazivFormatedOIB_1">B. A. T. I. d.o.o. FAŽANA, OIB 36630165239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1018264.98</izvorni_sadrzaj>
    <derivirana_varijabla naziv="DomainObject.Predmet.TrenutnaVrijednost_1">1018264.98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B. A. T. I. d.o.o. FAŽANA</item>
    </izvorni_sadrzaj>
    <derivirana_varijabla naziv="DomainObject.Predmet.ProtuStrankaListFormated_1">
      <item>B. A. T. I. d.o.o. FAŽANA</item>
    </derivirana_varijabla>
  </DomainObject.Predmet.ProtuStrankaListFormated>
  <DomainObject.Predmet.ProtuStrankaListFormatedOIB>
    <izvorni_sadrzaj>
      <item>B. A. T. I. d.o.o. FAŽANA, OIB 36630165239</item>
    </izvorni_sadrzaj>
    <derivirana_varijabla naziv="DomainObject.Predmet.ProtuStrankaListFormatedOIB_1">
      <item>B. A. T. I. d.o.o. FAŽANA, OIB 36630165239</item>
    </derivirana_varijabla>
  </DomainObject.Predmet.ProtuStrankaListFormatedOIB>
  <DomainObject.Predmet.ProtuStrankaListFormatedWithAdress>
    <izvorni_sadrzaj>
      <item>B. A. T. I. d.o.o. FAŽANA, Pineta 3.Ogranak (Valbandon) 10, 52100 Fažana</item>
    </izvorni_sadrzaj>
    <derivirana_varijabla naziv="DomainObject.Predmet.ProtuStrankaListFormatedWithAdress_1">
      <item>B. A. T. I. d.o.o. FAŽANA, Pineta 3.Ogranak (Valbandon) 10, 52100 Fažana</item>
    </derivirana_varijabla>
  </DomainObject.Predmet.ProtuStrankaListFormatedWithAdress>
  <DomainObject.Predmet.ProtuStrankaListFormatedWithAdressOIB>
    <izvorni_sadrzaj>
      <item>B. A. T. I. d.o.o. FAŽANA, OIB 36630165239, Pineta 3.Ogranak (Valbandon) 10, 52100 Fažana</item>
    </izvorni_sadrzaj>
    <derivirana_varijabla naziv="DomainObject.Predmet.ProtuStrankaListFormatedWithAdressOIB_1">
      <item>B. A. T. I. d.o.o. FAŽANA, OIB 36630165239, Pineta 3.Ogranak (Valbandon) 10, 52100 Fažana</item>
    </derivirana_varijabla>
  </DomainObject.Predmet.ProtuStrankaListFormatedWithAdressOIB>
  <DomainObject.Predmet.ProtuStrankaListNazivFormated>
    <izvorni_sadrzaj>
      <item>B. A. T. I. d.o.o. FAŽANA</item>
    </izvorni_sadrzaj>
    <derivirana_varijabla naziv="DomainObject.Predmet.ProtuStrankaListNazivFormated_1">
      <item>B. A. T. I. d.o.o. FAŽANA</item>
    </derivirana_varijabla>
  </DomainObject.Predmet.ProtuStrankaListNazivFormated>
  <DomainObject.Predmet.ProtuStrankaListNazivFormatedOIB>
    <izvorni_sadrzaj>
      <item>B. A. T. I. d.o.o. FAŽANA, OIB 36630165239</item>
    </izvorni_sadrzaj>
    <derivirana_varijabla naziv="DomainObject.Predmet.ProtuStrankaListNazivFormatedOIB_1">
      <item>B. A. T. I. d.o.o. FAŽANA, OIB 36630165239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B. A. T. I. d.o.o. FAŽANA</izvorni_sadrzaj>
    <derivirana_varijabla naziv="DomainObject.Predmet.ProtustrankaIDrugi_1">B. A. T. I.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B. A. T. I. d.o.o. FAŽANA, OIB 36630165239, Pineta 3.Ogranak (Valbandon) 10, 52100 Fažana</izvorni_sadrzaj>
    <derivirana_varijabla naziv="DomainObject.Predmet.ProtustrankaIDrugiAdressOIB_1">B. A. T. I. d.o.o. FAŽANA, OIB 36630165239, Pineta 3.Ogranak (Valbandon) 10,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B. A. T. I. d.o.o. FAŽANA</item>
    </izvorni_sadrzaj>
    <derivirana_varijabla naziv="DomainObject.Predmet.SudioniciListNaziv_1">
      <item>FINANCIJSKA AGENCIJA, RC RIJEKA, PODRUŽNICA PULA, PULA</item>
      <item>B. A. T. I.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B. A. T. I. d.o.o. FAŽANA, OIB 36630165239, Pineta 3.Ogranak (Valbandon) 10,52100 Fažana</item>
    </izvorni_sadrzaj>
    <derivirana_varijabla naziv="DomainObject.Predmet.SudioniciListAdressOIB_1">
      <item>FINANCIJSKA AGENCIJA, RC RIJEKA, PODRUŽNICA PULA, PULA, OIB 85821130368, Giardini 5,52100 Pula</item>
      <item>B. A. T. I. d.o.o. FAŽANA, OIB 36630165239, Pineta 3.Ogranak (Valbandon) 10,52100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36630165239</item>
    </izvorni_sadrzaj>
    <derivirana_varijabla naziv="DomainObject.Predmet.SudioniciListNazivOIB_1">
      <item>, OIB 85821130368</item>
      <item>, OIB 36630165239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637</properties:Words>
  <properties:Characters>3324</properties:Characters>
  <properties:Lines>87</properties:Lines>
  <properties:Paragraphs>30</properties:Paragraphs>
  <properties:TotalTime>6</properties:TotalTime>
  <properties:ScaleCrop>false</properties:ScaleCrop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2016-01-29T11:38:00Z</dcterms:created>
  <dc:creator>Mihaela Kaligari</dc:creator>
  <dc:description/>
  <cp:keywords/>
  <cp:lastModifiedBy>Mihaela Kaligari</cp:lastModifiedBy>
  <cp:lastPrinted>2016-02-05T06:57:00Z</cp:lastPrinted>
  <dcterms:modified xmlns:xsi="http://www.w3.org/2001/XMLSchema-instance" xsi:type="dcterms:W3CDTF">2016-02-05T07:34:00Z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