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e90f" w14:paraId="3a1e90f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752B0A">
        <w:rPr>
          <w:lang w:val="hr-HR"/>
        </w:rPr>
        <w:t>39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BB0E2F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752B0A">
        <w:t>rotiv dužnika KAL - VIN</w:t>
      </w:r>
      <w:r w:rsidR="004018F3">
        <w:t xml:space="preserve"> </w:t>
      </w:r>
      <w:r w:rsidR="0017420C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752B0A">
        <w:t>43621615670</w:t>
      </w:r>
      <w:r w:rsidR="00D07ECC">
        <w:t xml:space="preserve"> s</w:t>
      </w:r>
      <w:r w:rsidR="00B71B33">
        <w:t>a sjedišt</w:t>
      </w:r>
      <w:r w:rsidR="00752B0A">
        <w:t>em u Istarska ulica 37, 48260 Križevci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752B0A" w:rsidRPr="00752B0A">
        <w:t xml:space="preserve"> </w:t>
      </w:r>
      <w:r w:rsidR="00752B0A">
        <w:t>KAL - VIN j.d.o.o., OIB: 43621615670 sa sjedištem u Istarska ulica 37, 48260 Križevci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752B0A">
        <w:t xml:space="preserve">89.564,29 </w:t>
      </w:r>
      <w:r w:rsidR="0020506B">
        <w:t>kn.</w:t>
      </w:r>
    </w:p>
    <w:p w:rsidRDefault="0020506B" w:rsidP="008C6ED6" w:rsidR="0020506B">
      <w:pPr>
        <w:jc w:val="both"/>
      </w:pPr>
    </w:p>
    <w:p w:rsidRDefault="00B04D1D" w:rsidP="008C6ED6" w:rsidR="0020506B">
      <w:pPr>
        <w:jc w:val="both"/>
      </w:pPr>
      <w:r>
        <w:tab/>
        <w:t xml:space="preserve">II/ Poziva se </w:t>
      </w:r>
      <w:r>
        <w:t xml:space="preserve">direktor </w:t>
      </w:r>
      <w:r w:rsidR="002E00D7">
        <w:t>dužnika</w:t>
      </w:r>
      <w:r w:rsidR="00752B0A">
        <w:t xml:space="preserve"> Siniša Delić iz Križevaca, Istarska ulica 37, OIB: 73373860955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B04D1D" w:rsidP="008C6ED6" w:rsidR="0020506B">
      <w:pPr>
        <w:jc w:val="both"/>
      </w:pPr>
      <w:r>
        <w:tab/>
        <w:t xml:space="preserve">III/ Upozorava se </w:t>
      </w:r>
      <w:r>
        <w:t xml:space="preserve">direktor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52B0A">
        <w:rPr>
          <w:lang w:val="hr-HR"/>
        </w:rPr>
        <w:t>Dana 12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752B0A">
        <w:t xml:space="preserve">KAL - VIN j.d.o.o., OIB: 43621615670 sa sjedištem u Istarska ulica 37, 48260 Križevci </w:t>
      </w:r>
      <w:r>
        <w:t>navodeći da du</w:t>
      </w:r>
      <w:r w:rsidR="00752B0A">
        <w:t>žnik na dan 7</w:t>
      </w:r>
      <w:r w:rsidR="00BB0E2F">
        <w:t>. siječnja 2016</w:t>
      </w:r>
      <w:r>
        <w:t>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752B0A">
        <w:t xml:space="preserve"> 89.564,29 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92167C" w:rsidP="005B010B" w:rsidR="0092167C" w:rsidRPr="0092167C">
      <w:pPr>
        <w:outlineLvl w:val="0"/>
      </w:pPr>
    </w:p>
    <w:sectPr w:rsidSect="000565B1" w:rsidR="0092167C" w:rsidRPr="0092167C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251" w:rsidP="007F64E0" w:rsidR="00F92251">
      <w:r>
        <w:separator/>
      </w:r>
    </w:p>
  </w:endnote>
  <w:endnote w:id="0" w:type="continuationSeparator">
    <w:p w:rsidRDefault="00F92251" w:rsidP="007F64E0" w:rsidR="00F92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251" w:rsidP="007F64E0" w:rsidR="00F92251">
      <w:r>
        <w:separator/>
      </w:r>
    </w:p>
  </w:footnote>
  <w:footnote w:id="0" w:type="continuationSeparator">
    <w:p w:rsidRDefault="00F92251" w:rsidP="007F64E0" w:rsidR="00F92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752B0A">
      <w:rPr>
        <w:lang w:val="hr-HR"/>
      </w:rPr>
      <w:t>39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BB0E2F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4D1D" w:rsidRPr="00B04D1D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0C30"/>
    <w:rsid w:val="000413CE"/>
    <w:rsid w:val="000471F9"/>
    <w:rsid w:val="000479F6"/>
    <w:rsid w:val="00052B3B"/>
    <w:rsid w:val="00054889"/>
    <w:rsid w:val="000565B1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420C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3064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936"/>
    <w:rsid w:val="00654BEA"/>
    <w:rsid w:val="0065582A"/>
    <w:rsid w:val="00656D73"/>
    <w:rsid w:val="00660CBA"/>
    <w:rsid w:val="006626D9"/>
    <w:rsid w:val="006658C5"/>
    <w:rsid w:val="006666D4"/>
    <w:rsid w:val="006712AF"/>
    <w:rsid w:val="0067220B"/>
    <w:rsid w:val="00672419"/>
    <w:rsid w:val="0068053D"/>
    <w:rsid w:val="0069084E"/>
    <w:rsid w:val="00692BF3"/>
    <w:rsid w:val="00694AFF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52B0A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431BD"/>
    <w:rsid w:val="00847CD2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04D1D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0E2F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423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251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0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0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St-39/2016-3</izvorni_sadrzaj>
    <derivirana_varijabla naziv="DomainObject.Oznaka_1">St-39/2016-3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 - VIN jednostavno društvo s ograničenom odgovornošću za  trgovinu i proizvodnju</izvorni_sadrzaj>
    <derivirana_varijabla naziv="DomainObject.Predmet.ProtustrankaFormated_1">  KAL - VIN jednostavno društvo s ograničenom odgovornošću za  trgovinu i proizvodnju</derivirana_varijabla>
  </DomainObject.Predmet.ProtustrankaFormated>
  <DomainObject.Predmet.ProtustrankaFormatedOIB>
    <izvorni_sadrzaj>  KAL - VIN jednostavno društvo s ograničenom odgovornošću za  trgovinu i proizvodnju, OIB 43621615670</izvorni_sadrzaj>
    <derivirana_varijabla naziv="DomainObject.Predmet.ProtustrankaFormatedOIB_1">  KAL - VIN jednostavno društvo s ograničenom odgovornošću za  trgovinu i proizvodnju, OIB 43621615670</derivirana_varijabla>
  </DomainObject.Predmet.ProtustrankaFormatedOIB>
  <DomainObject.Predmet.ProtustrankaFormatedWithAdress>
    <izvorni_sadrzaj> KAL - VIN jednostavno društvo s ograničenom odgovornošću za  trgovinu i proizvodnju, Istarska ulica 37, 48260 Križevci</izvorni_sadrzaj>
    <derivirana_varijabla naziv="DomainObject.Predmet.ProtustrankaFormatedWithAdress_1"> KAL - VIN jednostavno društvo s ograničenom odgovornošću za  trgovinu i proizvodnju, Istarska ulica 37, 48260 Križevci</derivirana_varijabla>
  </DomainObject.Predmet.ProtustrankaFormatedWithAdress>
  <DomainObject.Predmet.ProtustrankaFormatedWithAdressOIB>
    <izvorni_sadrzaj> KAL - VIN jednostavno društvo s ograničenom odgovornošću za  trgovinu i proizvodnju, OIB 43621615670, Istarska ulica 37, 48260 Križevci</izvorni_sadrzaj>
    <derivirana_varijabla naziv="DomainObject.Predmet.ProtustrankaFormatedWithAdressOIB_1"> KAL - VIN jednostavno društvo s ograničenom odgovornošću za  trgovinu i proizvodnju, OIB 43621615670, Istarska ulica 37, 48260 Križevci</derivirana_varijabla>
  </DomainObject.Predmet.ProtustrankaFormatedWithAdressOIB>
  <DomainObject.Predmet.ProtustrankaWithAdress>
    <izvorni_sadrzaj>KAL - VIN jednostavno društvo s ograničenom odgovornošću za  trgovinu i proizvodnju Istarska ulica 37, 48260 Križevci</izvorni_sadrzaj>
    <derivirana_varijabla naziv="DomainObject.Predmet.ProtustrankaWithAdress_1">KAL - VIN jednostavno društvo s ograničenom odgovornošću za  trgovinu i proizvodnju Istarska ulica 37, 48260 Križevci</derivirana_varijabla>
  </DomainObject.Predmet.ProtustrankaWithAdress>
  <DomainObject.Predmet.ProtustrankaWithAdressOIB>
    <izvorni_sadrzaj>KAL - VIN jednostavno društvo s ograničenom odgovornošću za  trgovinu i proizvodnju, OIB 43621615670, Istarska ulica 37, 48260 Križevci</izvorni_sadrzaj>
    <derivirana_varijabla naziv="DomainObject.Predmet.ProtustrankaWithAdressOIB_1">KAL - VIN jednostavno društvo s ograničenom odgovornošću za  trgovinu i proizvodnju, OIB 43621615670, Istarska ulica 37, 48260 Križevci</derivirana_varijabla>
  </DomainObject.Predmet.ProtustrankaWithAdressOIB>
  <DomainObject.Predmet.ProtustrankaNazivFormated>
    <izvorni_sadrzaj>KAL - VIN jednostavno društvo s ograničenom odgovornošću za  trgovinu i proizvodnju</izvorni_sadrzaj>
    <derivirana_varijabla naziv="DomainObject.Predmet.ProtustrankaNazivFormated_1">KAL - VIN jednostavno društvo s ograničenom odgovornošću za  trgovinu i proizvodnju</derivirana_varijabla>
  </DomainObject.Predmet.ProtustrankaNazivFormated>
  <DomainObject.Predmet.ProtustrankaNazivFormatedOIB>
    <izvorni_sadrzaj>KAL - VIN jednostavno društvo s ograničenom odgovornošću za  trgovinu i proizvodnju, OIB 43621615670</izvorni_sadrzaj>
    <derivirana_varijabla naziv="DomainObject.Predmet.ProtustrankaNazivFormatedOIB_1">KAL - VIN jednostavno društvo s ograničenom odgovornošću za  trgovinu i proizvodnju, OIB 43621615670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89564.92</izvorni_sadrzaj>
    <derivirana_varijabla naziv="DomainObject.Predmet.TrenutnaVrijednost_1">89564.92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 - VIN jednostavno društvo s ograničenom odgovornošću za  trgovinu i proizvodnju</item>
    </izvorni_sadrzaj>
    <derivirana_varijabla naziv="DomainObject.Predmet.ProtuStrankaListFormated_1">
      <item>KAL - VIN jednostavno društvo s ograničenom odgovornošću za  trgovinu i proizvodnju</item>
    </derivirana_varijabla>
  </DomainObject.Predmet.ProtuStrankaListFormated>
  <DomainObject.Predmet.ProtuStrankaListFormatedOIB>
    <izvorni_sadrzaj>
      <item>KAL - VIN jednostavno društvo s ograničenom odgovornošću za  trgovinu i proizvodnju, OIB 43621615670</item>
    </izvorni_sadrzaj>
    <derivirana_varijabla naziv="DomainObject.Predmet.ProtuStrankaListFormatedOIB_1">
      <item>KAL - VIN jednostavno društvo s ograničenom odgovornošću za  trgovinu i proizvodnju, OIB 43621615670</item>
    </derivirana_varijabla>
  </DomainObject.Predmet.ProtuStrankaListFormatedOIB>
  <DomainObject.Predmet.ProtuStrankaListFormatedWithAdress>
    <izvorni_sadrzaj>
      <item>KAL - VIN jednostavno društvo s ograničenom odgovornošću za  trgovinu i proizvodnju, Istarska ulica 37, 48260 Križevci</item>
    </izvorni_sadrzaj>
    <derivirana_varijabla naziv="DomainObject.Predmet.ProtuStrankaListFormatedWithAdress_1">
      <item>KAL - VIN jednostavno društvo s ograničenom odgovornošću za  trgovinu i proizvodnju, Istarska ulica 37, 48260 Križevci</item>
    </derivirana_varijabla>
  </DomainObject.Predmet.ProtuStrankaListFormatedWithAdress>
  <DomainObject.Predmet.ProtuStrankaListFormatedWithAdressOIB>
    <izvorni_sadrzaj>
      <item>KAL - VIN jednostavno društvo s ograničenom odgovornošću za  trgovinu i proizvodnju, OIB 43621615670, Istarska ulica 37, 48260 Križevci</item>
    </izvorni_sadrzaj>
    <derivirana_varijabla naziv="DomainObject.Predmet.ProtuStrankaListFormatedWithAdressOIB_1">
      <item>KAL - VIN jednostavno društvo s ograničenom odgovornošću za  trgovinu i proizvodnju, OIB 43621615670, Istarska ulica 37, 48260 Križevci</item>
    </derivirana_varijabla>
  </DomainObject.Predmet.ProtuStrankaListFormatedWithAdressOIB>
  <DomainObject.Predmet.ProtuStrankaListNazivFormated>
    <izvorni_sadrzaj>
      <item>KAL - VIN jednostavno društvo s ograničenom odgovornošću za  trgovinu i proizvodnju</item>
    </izvorni_sadrzaj>
    <derivirana_varijabla naziv="DomainObject.Predmet.ProtuStrankaListNazivFormated_1">
      <item>KAL - VIN jednostavno društvo s ograničenom odgovornošću za  trgovinu i proizvodnju</item>
    </derivirana_varijabla>
  </DomainObject.Predmet.ProtuStrankaListNazivFormated>
  <DomainObject.Predmet.ProtuStrankaListNazivFormatedOIB>
    <izvorni_sadrzaj>
      <item>KAL - VIN jednostavno društvo s ograničenom odgovornošću za  trgovinu i proizvodnju, OIB 43621615670</item>
    </izvorni_sadrzaj>
    <derivirana_varijabla naziv="DomainObject.Predmet.ProtuStrankaListNazivFormatedOIB_1">
      <item>KAL - VIN jednostavno društvo s ograničenom odgovornošću za  trgovinu i proizvodnju, OIB 43621615670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St-39/2016-3</izvorni_sadrzaj>
    <derivirana_varijabla naziv="DomainObject.PoslovniBrojDokumenta_1">St-39/2016-3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 - VIN jednostavno društvo s ograničenom odgovornošću za  trgovinu i proizvodnju</izvorni_sadrzaj>
    <derivirana_varijabla naziv="DomainObject.Predmet.ProtustrankaIDrugi_1">KAL - VIN jednostavno društvo s ograničenom odgovornošću za 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KAL - VIN jednostavno društvo s ograničenom odgovornošću za  trgovinu i proizvodnju, OIB 43621615670, Istarska ulica 37, 48260 Križevci</izvorni_sadrzaj>
    <derivirana_varijabla naziv="DomainObject.Predmet.ProtustrankaIDrugiAdressOIB_1">KAL - VIN jednostavno društvo s ograničenom odgovornošću za  trgovinu i proizvodnju, OIB 43621615670, Istarska ulica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 - VIN jednostavno društvo s ograničenom odgovornošću za  trgovinu i proizvodnju</item>
      <item>Sudski registar</item>
    </izvorni_sadrzaj>
    <derivirana_varijabla naziv="DomainObject.Predmet.SudioniciListNaziv_1">
      <item>Financijska agencija</item>
      <item>KAL - VIN jednostavno društvo s ograničenom odgovornošću za  trgovinu i proizvodnju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KAL - VIN jednostavno društvo s ograničenom odgovornošću za  trgovinu i proizvodnju, OIB 43621615670, Istarska ulica 37,48260 Križevci</item>
      <item>Sudski registar</item>
    </izvorni_sadrzaj>
    <derivirana_varijabla naziv="DomainObject.Predmet.SudioniciListAdressOIB_1">
      <item>Financijska agencija, OIB 85821130368, A. Cesarca 2,42000 Varaždin</item>
      <item>KAL - VIN jednostavno društvo s ograničenom odgovornošću za  trgovinu i proizvodnju, OIB 43621615670, Istarska ulica 37,48260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43621615670</item>
      <item>, OIB null</item>
    </izvorni_sadrzaj>
    <derivirana_varijabla naziv="DomainObject.Predmet.SudioniciListNazivOIB_1">
      <item>, OIB 85821130368</item>
      <item>, OIB 43621615670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18033-8FB5-4A32-9A38-D1039EEE2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2494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2016-01-19T11:55:00Z</dcterms:created>
  <dc:creator>user</dc:creator>
  <cp:lastModifiedBy>Maja Marčec</cp:lastModifiedBy>
  <cp:lastPrinted>2016-01-19T11:55:00Z</cp:lastPrinted>
  <dcterms:modified xmlns:xsi="http://www.w3.org/2001/XMLSchema-instance" xsi:type="dcterms:W3CDTF">2016-01-19T12:30:00Z</dcterms:modified>
  <cp:revision>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