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0433" w14:paraId="55d0433" w:rsidRDefault="00C20EE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0EE4" w:rsidP="00C20EE4" w:rsidR="00AE649C">
      <w:pPr>
        <w:pStyle w:val="NormaleSPIS"/>
        <w:spacing w:after="0"/>
      </w:pPr>
      <w:r>
        <w:t xml:space="preserve">        Republika Hrvatska</w:t>
      </w:r>
    </w:p>
    <w:p w:rsidRDefault="00C20EE4" w:rsidP="00C20EE4" w:rsidR="00C20EE4">
      <w:pPr>
        <w:pStyle w:val="NormaleSPIS"/>
        <w:spacing w:after="0"/>
      </w:pPr>
      <w:r>
        <w:t xml:space="preserve">     Trgovački sud u Bjelovaru</w:t>
      </w:r>
    </w:p>
    <w:p w:rsidRDefault="00C20EE4" w:rsidP="00C20EE4" w:rsidR="00C20EE4">
      <w:pPr>
        <w:pStyle w:val="NormaleSPIS"/>
        <w:spacing w:after="0"/>
      </w:pPr>
      <w:r>
        <w:t>Bjelovar, Šetalište dr.I.Lebovića 42.</w:t>
      </w:r>
    </w:p>
    <w:p w:rsidRDefault="00C20EE4" w:rsidP="00C20EE4" w:rsidR="00C20EE4">
      <w:pPr>
        <w:pStyle w:val="NormaleSPIS"/>
        <w:jc w:val="right"/>
        <w:rPr>
          <w:b/>
          <w:noProof/>
        </w:rPr>
      </w:pPr>
      <w:r>
        <w:rPr>
          <w:noProof/>
        </w:rPr>
        <w:t xml:space="preserve"> Poslovni broj: 7 St-760/2017-18</w:t>
      </w:r>
    </w:p>
    <w:p w:rsidRDefault="00C20EE4" w:rsidP="00C20EE4" w:rsidR="00C20EE4">
      <w:pPr>
        <w:jc w:val="center"/>
        <w:rPr>
          <w:noProof/>
        </w:rPr>
      </w:pPr>
    </w:p>
    <w:p w:rsidRDefault="00C20EE4" w:rsidP="00C20EE4" w:rsidR="00C20EE4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C20EE4" w:rsidP="00C20EE4" w:rsidR="00C20EE4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C20EE4" w:rsidP="00C20EE4" w:rsidR="00C20EE4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C20EE4" w:rsidP="00C20EE4" w:rsidR="00C20EE4">
      <w:pPr>
        <w:jc w:val="center"/>
        <w:outlineLvl w:val="0"/>
        <w:rPr>
          <w:noProof/>
        </w:rPr>
      </w:pPr>
      <w:r>
        <w:rPr>
          <w:noProof/>
        </w:rPr>
        <w:t>Z A K L J U Č A K</w:t>
      </w:r>
    </w:p>
    <w:p w:rsidRDefault="00C20EE4" w:rsidP="00C20EE4" w:rsidR="00C20EE4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</w:t>
      </w:r>
      <w:r>
        <w:rPr>
          <w:lang w:eastAsia="hr-HR"/>
        </w:rPr>
        <w:t xml:space="preserve"> EKO-TREND d.o.o. za proizvodnju, trgovinu i usluge iz Bjelovara, Trg </w:t>
      </w:r>
      <w:proofErr w:type="spellStart"/>
      <w:r>
        <w:rPr>
          <w:lang w:eastAsia="hr-HR"/>
        </w:rPr>
        <w:t>E.Kvaternika</w:t>
      </w:r>
      <w:proofErr w:type="spellEnd"/>
      <w:r>
        <w:rPr>
          <w:lang w:eastAsia="hr-HR"/>
        </w:rPr>
        <w:t xml:space="preserve"> 10, MBS 010011546, OIB 30893876222, kojeg zastupa punomoćnik Hrvoje </w:t>
      </w:r>
      <w:proofErr w:type="spellStart"/>
      <w:r>
        <w:rPr>
          <w:lang w:eastAsia="hr-HR"/>
        </w:rPr>
        <w:t>Mladinić</w:t>
      </w:r>
      <w:proofErr w:type="spellEnd"/>
      <w:r>
        <w:rPr>
          <w:lang w:eastAsia="hr-HR"/>
        </w:rPr>
        <w:t xml:space="preserve"> odvjetnik iz ZOU Gregurić i </w:t>
      </w:r>
      <w:proofErr w:type="spellStart"/>
      <w:r>
        <w:rPr>
          <w:lang w:eastAsia="hr-HR"/>
        </w:rPr>
        <w:t>Mladinić</w:t>
      </w:r>
      <w:proofErr w:type="spellEnd"/>
      <w:r>
        <w:rPr>
          <w:lang w:eastAsia="hr-HR"/>
        </w:rPr>
        <w:t xml:space="preserve"> u Bjelovaru, Mihanovićeva 15b, 19</w:t>
      </w:r>
      <w:r>
        <w:t>. veljače</w:t>
      </w:r>
      <w:r>
        <w:rPr>
          <w:noProof/>
        </w:rPr>
        <w:t xml:space="preserve"> 2019.</w:t>
      </w:r>
    </w:p>
    <w:p w:rsidRDefault="00C20EE4" w:rsidP="00C20EE4" w:rsidR="00C20EE4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C20EE4" w:rsidP="00C20EE4" w:rsidR="00C20EE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 xml:space="preserve">Pokreće se prethodni postupak radi utvrđivanja uvjeta za otvaranje stečajnog postupka nad dužnikom EKO-TREND d.o.o. za proizvodnju, trgovinu i usluge iz Bjelovara, Trg </w:t>
      </w:r>
      <w:proofErr w:type="spellStart"/>
      <w:r>
        <w:t>E.Kvaternika</w:t>
      </w:r>
      <w:proofErr w:type="spellEnd"/>
      <w:r>
        <w:t xml:space="preserve"> 10, MBS 010011546, OIB 30893876222.</w:t>
      </w:r>
    </w:p>
    <w:p w:rsidRDefault="00C20EE4" w:rsidP="00C20EE4" w:rsidR="00C20EE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lang w:eastAsia="en-US"/>
        </w:rPr>
      </w:pPr>
    </w:p>
    <w:p w:rsidRDefault="00C20EE4" w:rsidP="00C20EE4" w:rsidR="00C20EE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t>z a k l j u č i o  j e</w:t>
      </w:r>
    </w:p>
    <w:p w:rsidRDefault="00C20EE4" w:rsidP="00C20EE4" w:rsidR="00C20EE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C20EE4" w:rsidP="00C20EE4" w:rsidR="00C20EE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Matku Miličić iz Bjelovara, Ulica Kardinala Stepinca 20/a, OIB 91693598797,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0EE4" w:rsidP="00C20EE4" w:rsidR="00C20EE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C20EE4" w:rsidP="00C20EE4" w:rsidR="00C20EE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C20EE4" w:rsidP="00C20EE4" w:rsidR="00C20EE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</w:p>
    <w:p w:rsidRDefault="00C20EE4" w:rsidP="00C20EE4" w:rsidR="00C20EE4">
      <w:pPr>
        <w:pStyle w:val="ListaeSPIS"/>
        <w:numPr>
          <w:ilvl w:val="0"/>
          <w:numId w:val="0"/>
        </w:numPr>
        <w:ind w:left="624"/>
        <w:jc w:val="right"/>
      </w:pPr>
      <w:r>
        <w:t>Poslovni broj:7 St-760/2017-18</w:t>
      </w:r>
      <w:bookmarkStart w:name="_GoBack" w:id="0"/>
      <w:bookmarkEnd w:id="0"/>
    </w:p>
    <w:p w:rsidRDefault="00C20EE4" w:rsidP="00C20EE4" w:rsidR="00C20EE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C20EE4" w:rsidP="00C20EE4" w:rsidR="00C20EE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C20EE4" w:rsidP="00C20EE4" w:rsidR="00C20EE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3. travnja 2019. godine u 09,00 sati, u ovome sudu u Bjelovaru, Šetalište dr. Ivše Lebovića 42, sudnica br. 2, na koje se pozivaju dostavom ovoga rješenja:</w:t>
      </w:r>
    </w:p>
    <w:p w:rsidRDefault="00C20EE4" w:rsidP="00C20EE4" w:rsidR="00C20EE4" w:rsidRPr="00C20EE4">
      <w:pPr>
        <w:pStyle w:val="ListaeSPIS"/>
        <w:numPr>
          <w:ilvl w:val="0"/>
          <w:numId w:val="0"/>
        </w:numPr>
        <w:spacing w:after="0"/>
        <w:ind w:firstLine="624"/>
      </w:pPr>
    </w:p>
    <w:p w:rsidRDefault="00C20EE4" w:rsidP="00C20EE4" w:rsidR="00C20EE4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C20EE4" w:rsidP="00C20EE4" w:rsidR="00C20EE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rPr>
          <w:noProof/>
        </w:rPr>
        <w:t>-dužnik</w:t>
      </w:r>
      <w:r>
        <w:t xml:space="preserve"> EKO-TREND d.o.o. za proizvodnju, trgovinu i usluge iz Bjelovara, Trg </w:t>
      </w:r>
      <w:proofErr w:type="spellStart"/>
      <w:r>
        <w:t>E.Kvaternika</w:t>
      </w:r>
      <w:proofErr w:type="spellEnd"/>
      <w:r>
        <w:t xml:space="preserve"> 10, MBS 010011546, OIB 30893876222, kojeg zastupa punomoćnik Hrvoje </w:t>
      </w:r>
      <w:proofErr w:type="spellStart"/>
      <w:r>
        <w:t>Mladinić</w:t>
      </w:r>
      <w:proofErr w:type="spellEnd"/>
      <w:r>
        <w:t xml:space="preserve"> odvjetnik iz ZOU Gregurić i </w:t>
      </w:r>
      <w:proofErr w:type="spellStart"/>
      <w:r>
        <w:t>Mladinić</w:t>
      </w:r>
      <w:proofErr w:type="spellEnd"/>
      <w:r>
        <w:t xml:space="preserve"> u Bjelovaru, Mihanovićeva 15b,</w:t>
      </w:r>
    </w:p>
    <w:p w:rsidRDefault="00C20EE4" w:rsidP="00C20EE4" w:rsidR="00C20EE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C20EE4" w:rsidP="00C20EE4" w:rsidR="00C20EE4">
      <w:pPr>
        <w:ind w:left="851"/>
        <w:jc w:val="both"/>
        <w:rPr>
          <w:noProof/>
        </w:rPr>
      </w:pPr>
      <w:r>
        <w:rPr>
          <w:noProof/>
        </w:rPr>
        <w:t>-zakonski zastupnik dužnika Matko Miličić iz Bjelovara,</w:t>
      </w:r>
      <w:r>
        <w:t xml:space="preserve"> Ulica Kardinala Stepinca 20/a.</w:t>
      </w:r>
      <w:r>
        <w:rPr>
          <w:noProof/>
        </w:rPr>
        <w:t xml:space="preserve"> </w:t>
      </w:r>
    </w:p>
    <w:p w:rsidRDefault="00C20EE4" w:rsidP="00C20EE4" w:rsidR="00C20EE4">
      <w:pPr>
        <w:ind w:left="851"/>
        <w:jc w:val="both"/>
        <w:rPr>
          <w:rFonts w:eastAsia="Times New Roman"/>
          <w:lang w:eastAsia="hr-HR"/>
        </w:rPr>
      </w:pPr>
      <w:r>
        <w:rPr>
          <w:lang w:eastAsia="hr-HR"/>
        </w:rPr>
        <w:t>Pozvane se osobe mogu o prijedlogu i pismeno očitovati.</w:t>
      </w:r>
    </w:p>
    <w:p w:rsidRDefault="00C20EE4" w:rsidP="00C20EE4" w:rsidR="00C20EE4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C20EE4" w:rsidP="00C20EE4" w:rsidR="00C20EE4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Bjelovar, (u daljnjem tekstu FINA) temeljem čl.110.Stečajnog zakona (Narodne novine br. 71/15 i 104/17 dalje SZ-a) navodeći da navedeni dužnik na dan 1. rujna 2015. godine ima u Očevidniku redoslijeda osnova za plaćanje evidentirane neizvršene osnove za plaćanje u neprekinutom razdoblju od 120 dana u ukupnom iznosu od 113.834,75 kuna, te da ima dva zaposlena radnika. </w:t>
      </w:r>
    </w:p>
    <w:p w:rsidRDefault="00C20EE4" w:rsidP="00C20EE4" w:rsidR="00C20EE4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C20EE4" w:rsidP="00C20EE4" w:rsidR="00C20EE4">
      <w:pPr>
        <w:jc w:val="both"/>
        <w:outlineLvl w:val="0"/>
        <w:rPr>
          <w:noProof/>
          <w:lang w:val="en-GB"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 </w:t>
      </w:r>
    </w:p>
    <w:p w:rsidRDefault="00C20EE4" w:rsidP="00C20EE4" w:rsidR="00C20EE4">
      <w:pPr>
        <w:jc w:val="center"/>
        <w:outlineLvl w:val="0"/>
        <w:rPr>
          <w:noProof/>
        </w:rPr>
      </w:pPr>
      <w:r>
        <w:rPr>
          <w:noProof/>
        </w:rPr>
        <w:t xml:space="preserve">Bjelovar 19. veljače 2019. </w:t>
      </w:r>
      <w:r>
        <w:rPr>
          <w:noProof/>
        </w:rPr>
        <w:t xml:space="preserve"> </w:t>
      </w:r>
    </w:p>
    <w:p w:rsidRDefault="00C20EE4" w:rsidP="00C20EE4" w:rsidR="00C20EE4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</w:t>
      </w:r>
      <w:r>
        <w:rPr>
          <w:noProof/>
        </w:rPr>
        <w:t xml:space="preserve">         </w:t>
      </w:r>
      <w:r>
        <w:rPr>
          <w:noProof/>
        </w:rPr>
        <w:t xml:space="preserve"> S u d a c</w:t>
      </w:r>
    </w:p>
    <w:p w:rsidRDefault="00C20EE4" w:rsidP="00C20EE4" w:rsidR="00C20EE4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</w:t>
      </w:r>
      <w:r>
        <w:rPr>
          <w:noProof/>
        </w:rPr>
        <w:t xml:space="preserve">     </w:t>
      </w:r>
      <w:r>
        <w:rPr>
          <w:noProof/>
        </w:rPr>
        <w:t xml:space="preserve">  Tomislav Mrazović</w:t>
      </w:r>
      <w:r>
        <w:rPr>
          <w:noProof/>
        </w:rPr>
        <w:t>,v.r.</w:t>
      </w:r>
    </w:p>
    <w:p w:rsidRDefault="00C20EE4" w:rsidP="00C20EE4" w:rsidR="00C20EE4">
      <w:pPr>
        <w:spacing w:after="0"/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Za točnost otpravka-ovlašteni službenik </w:t>
      </w:r>
    </w:p>
    <w:p w:rsidRDefault="00C20EE4" w:rsidP="00C20EE4" w:rsidR="00C20EE4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           Jasmina Tubić</w:t>
      </w:r>
      <w:r>
        <w:rPr>
          <w:noProof/>
        </w:rPr>
        <w:t xml:space="preserve">                                                                          </w:t>
      </w:r>
    </w:p>
    <w:p w:rsidRDefault="00C20EE4" w:rsidP="00C20EE4" w:rsidR="00C20EE4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EE4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07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St-760/2017-18</izvorni_sadrzaj>
    <derivirana_varijabla naziv="DomainObject.Oznaka_1">St-760/2017-18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St-760/2017</izvorni_sadrzaj>
    <derivirana_varijabla naziv="DomainObject.Predmet.OznakaBroj_1">St-760/2017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EKO-TREND društvo s ograničenom odgovornošću za proizvodnju, trgovinu i usluge zastupanog po punomoćniku HRVOJE MLADINIĆ, odvj. iz ZOU</izvorni_sadrzaj>
    <derivirana_varijabla naziv="DomainObject.Predmet.ProtustrankaFormated_1">  EKO-TREND društvo s ograničenom odgovornošću za proizvodnju, trgovinu i usluge zastupanog po punomoćniku HRVOJE MLADINIĆ, odvj. iz ZOU</derivirana_varijabla>
  </DomainObject.Predmet.ProtustrankaFormated>
  <DomainObject.Predmet.ProtustrankaFormatedOIB>
    <izvorni_sadrzaj>  EKO-TREND društvo s ograničenom odgovornošću za proizvodnju, trgovinu i usluge, OIB 30893876222 zastupanog po punomoćniku HRVOJE MLADINIĆ, odvj. iz ZOU</izvorni_sadrzaj>
    <derivirana_varijabla naziv="DomainObject.Predmet.ProtustrankaFormatedOIB_1">  EKO-TREND društvo s ograničenom odgovornošću za proizvodnju, trgovinu i usluge, OIB 30893876222 zastupanog po punomoćniku HRVOJE MLADINIĆ, odvj. iz ZOU</derivirana_varijabla>
  </DomainObject.Predmet.ProtustrankaFormatedOIB>
  <DomainObject.Predmet.ProtustrankaFormatedWithAdress>
    <izvorni_sadrzaj> EKO-TREND društvo s ograničenom odgovornošću za proizvodnju, trgovinu i usluge, Trg E. Kvaternika 10, 43000 Bjelovar zastupanog po punomoćniku HRVOJE MLADINIĆ, odvj. iz ZOU</izvorni_sadrzaj>
    <derivirana_varijabla naziv="DomainObject.Predmet.ProtustrankaFormatedWithAdress_1"> EKO-TREND društvo s ograničenom odgovornošću za proizvodnju, trgovinu i usluge, Trg E. Kvaternika 10, 43000 Bjelovar zastupanog po punomoćniku HRVOJE MLADINIĆ, odvj. iz ZOU</derivirana_varijabla>
  </DomainObject.Predmet.ProtustrankaFormatedWithAdress>
  <DomainObject.Predmet.ProtustrankaFormatedWithAdressOIB>
    <izvorni_sadrzaj> EKO-TREND društvo s ograničenom odgovornošću za proizvodnju, trgovinu i usluge, OIB 30893876222, Trg E. Kvaternika 10, 43000 Bjelovar zastupanog po punomoćniku HRVOJE MLADINIĆ, odvj. iz ZOU</izvorni_sadrzaj>
    <derivirana_varijabla naziv="DomainObject.Predmet.ProtustrankaFormatedWithAdressOIB_1"> EKO-TREND društvo s ograničenom odgovornošću za proizvodnju, trgovinu i usluge, OIB 30893876222, Trg E. Kvaternika 10, 43000 Bjelovar zastupanog po punomoćniku HRVOJE MLADINIĆ, odvj. iz ZOU</derivirana_varijabla>
  </DomainObject.Predmet.ProtustrankaFormatedWithAdressOIB>
  <DomainObject.Predmet.ProtustrankaWithAdress>
    <izvorni_sadrzaj>EKO-TREND društvo s ograničenom odgovornošću za proizvodnju, trgovinu i usluge Trg E. Kvaternika 10, 43000 Bjelovar</izvorni_sadrzaj>
    <derivirana_varijabla naziv="DomainObject.Predmet.ProtustrankaWithAdress_1">EKO-TREND društvo s ograničenom odgovornošću za proizvodnju, trgovinu i usluge Trg E. Kvaternika 10, 43000 Bjelovar</derivirana_varijabla>
  </DomainObject.Predmet.ProtustrankaWithAdress>
  <DomainObject.Predmet.ProtustrankaWithAdressOIB>
    <izvorni_sadrzaj>EKO-TREND društvo s ograničenom odgovornošću za proizvodnju, trgovinu i usluge, OIB 30893876222, Trg E. Kvaternika 10, 43000 Bjelovar</izvorni_sadrzaj>
    <derivirana_varijabla naziv="DomainObject.Predmet.ProtustrankaWithAdressOIB_1">EKO-TREND društvo s ograničenom odgovornošću za proizvodnju, trgovinu i usluge, OIB 30893876222, Trg E. Kvaternika 10, 43000 Bjelovar</derivirana_varijabla>
  </DomainObject.Predmet.ProtustrankaWithAdressOIB>
  <DomainObject.Predmet.ProtustrankaNazivFormated>
    <izvorni_sadrzaj>EKO-TREND društvo s ograničenom odgovornošću za proizvodnju, trgovinu i usluge</izvorni_sadrzaj>
    <derivirana_varijabla naziv="DomainObject.Predmet.ProtustrankaNazivFormated_1">EKO-TREND društvo s ograničenom odgovornošću za proizvodnju, trgovinu i usluge</derivirana_varijabla>
  </DomainObject.Predmet.ProtustrankaNazivFormated>
  <DomainObject.Predmet.ProtustrankaNazivFormatedOIB>
    <izvorni_sadrzaj>EKO-TREND društvo s ograničenom odgovornošću za proizvodnju, trgovinu i usluge, OIB 30893876222</izvorni_sadrzaj>
    <derivirana_varijabla naziv="DomainObject.Predmet.ProtustrankaNazivFormatedOIB_1">EKO-TREND društvo s ograničenom odgovornošću za proizvodnju, trgovinu i usluge, OIB 30893876222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EKO-TREND društvo s ograničenom odgovornošću za proizvodnju, trgovinu i usluge zastupanog po punomoćniku HRVOJE MLADINIĆ, odvj. iz ZOU</item>
    </izvorni_sadrzaj>
    <derivirana_varijabla naziv="DomainObject.Predmet.ProtuStrankaListFormated_1">
      <item>EKO-TREND društvo s ograničenom odgovornošću za proizvodnju, trgovinu i usluge zastupanog po punomoćniku HRVOJE MLADINIĆ, odvj. iz ZOU</item>
    </derivirana_varijabla>
  </DomainObject.Predmet.ProtuStrankaListFormated>
  <DomainObject.Predmet.ProtuStrankaListFormatedOIB>
    <izvorni_sadrzaj>
      <item>EKO-TREND društvo s ograničenom odgovornošću za proizvodnju, trgovinu i usluge, OIB 30893876222 zastupanog po punomoćniku HRVOJE MLADINIĆ, odvj. iz ZOU</item>
    </izvorni_sadrzaj>
    <derivirana_varijabla naziv="DomainObject.Predmet.ProtuStrankaListFormatedOIB_1">
      <item>EKO-TREND društvo s ograničenom odgovornošću za proizvodnju, trgovinu i usluge, OIB 30893876222 zastupanog po punomoćniku HRVOJE MLADINIĆ, odvj. iz ZOU</item>
    </derivirana_varijabla>
  </DomainObject.Predmet.ProtuStrankaListFormatedOIB>
  <DomainObject.Predmet.ProtuStrankaListFormatedWithAdress>
    <izvorni_sadrzaj>
      <item>EKO-TREND društvo s ograničenom odgovornošću za proizvodnju, trgovinu i usluge, Trg E. Kvaternika 10, 43000 Bjelovar zastupanog po punomoćniku HRVOJE MLADINIĆ, odvj. iz ZOU</item>
    </izvorni_sadrzaj>
    <derivirana_varijabla naziv="DomainObject.Predmet.ProtuStrankaListFormatedWithAdress_1">
      <item>EKO-TREND društvo s ograničenom odgovornošću za proizvodnju, trgovinu i usluge, Trg E. Kvaternika 10, 43000 Bjelovar zastupanog po punomoćniku HRVOJE MLADINIĆ, odvj. iz ZOU</item>
    </derivirana_varijabla>
  </DomainObject.Predmet.ProtuStrankaListFormatedWithAdress>
  <DomainObject.Predmet.ProtuStrankaListFormatedWithAdressOIB>
    <izvorni_sadrzaj>
      <item>EKO-TREND društvo s ograničenom odgovornošću za proizvodnju, trgovinu i usluge, OIB 30893876222, Trg E. Kvaternika 10, 43000 Bjelovar zastupanog po punomoćniku HRVOJE MLADINIĆ, odvj. iz ZOU</item>
    </izvorni_sadrzaj>
    <derivirana_varijabla naziv="DomainObject.Predmet.ProtuStrankaListFormatedWithAdressOIB_1">
      <item>EKO-TREND društvo s ograničenom odgovornošću za proizvodnju, trgovinu i usluge, OIB 30893876222, Trg E. Kvaternika 10, 43000 Bjelovar zastupanog po punomoćniku HRVOJE MLADINIĆ, odvj. iz ZOU</item>
    </derivirana_varijabla>
  </DomainObject.Predmet.ProtuStrankaListFormatedWithAdressOIB>
  <DomainObject.Predmet.ProtuStrankaListNazivFormated>
    <izvorni_sadrzaj>
      <item>EKO-TREND društvo s ograničenom odgovornošću za proizvodnju, trgovinu i usluge</item>
    </izvorni_sadrzaj>
    <derivirana_varijabla naziv="DomainObject.Predmet.ProtuStrankaListNazivFormated_1">
      <item>EKO-TREND društvo s ograničenom odgovornošću za proizvodnju, trgovinu i usluge</item>
    </derivirana_varijabla>
  </DomainObject.Predmet.ProtuStrankaListNazivFormated>
  <DomainObject.Predmet.ProtuStrankaListNazivFormatedOIB>
    <izvorni_sadrzaj>
      <item>EKO-TREND društvo s ograničenom odgovornošću za proizvodnju, trgovinu i usluge, OIB 30893876222</item>
    </izvorni_sadrzaj>
    <derivirana_varijabla naziv="DomainObject.Predmet.ProtuStrankaListNazivFormatedOIB_1">
      <item>EKO-TREND društvo s ograničenom odgovornošću za proizvodnju, trgovinu i usluge, OIB 30893876222</item>
    </derivirana_varijabla>
  </DomainObject.Predmet.ProtuStrankaListNazivFormatedOIB>
  <DomainObject.Predmet.OstaliListFormated>
    <izvorni_sadrzaj>
      <item>Matko Miličić</item>
      <item>HRVOJE MLADINIĆ, odvj. iz ZOU punomoćnik sudionika u postupku EKO-TREND društvo s ograničenom odgovornošću za proizvodnju, trgovinu i usluge</item>
    </izvorni_sadrzaj>
    <derivirana_varijabla naziv="DomainObject.Predmet.OstaliListFormated_1">
      <item>Matko Miličić</item>
      <item>HRVOJE MLADINIĆ, odvj. iz ZOU punomoćnik sudionika u postupku EKO-TREND društvo s ograničenom odgovornošću za proizvodnju, trgovinu i usluge</item>
    </derivirana_varijabla>
  </DomainObject.Predmet.OstaliListFormated>
  <DomainObject.Predmet.OstaliListFormatedOIB>
    <izvorni_sadrzaj>
      <item>Matko Miličić, OIB 91693598797</item>
      <item>HRVOJE MLADINIĆ, odvj. iz ZOU, OIB 70851049834 punomoćnik sudionika u postupku EKO-TREND društvo s ograničenom odgovornošću za proizvodnju, trgovinu i usluge</item>
    </izvorni_sadrzaj>
    <derivirana_varijabla naziv="DomainObject.Predmet.OstaliListFormatedOIB_1">
      <item>Matko Miličić, OIB 91693598797</item>
      <item>HRVOJE MLADINIĆ, odvj. iz ZOU, OIB 70851049834 punomoćnik sudionika u postupku EKO-TREND društvo s ograničenom odgovornošću za proizvodnju, trgovinu i usluge</item>
    </derivirana_varijabla>
  </DomainObject.Predmet.OstaliListFormatedOIB>
  <DomainObject.Predmet.OstaliListFormatedWithAdress>
    <izvorni_sadrzaj>
      <item>Matko Miličić, Ul.Kardinala Stepinca 20/a, 43000 Bjelovar</item>
      <item>HRVOJE MLADINIĆ, odvj. iz ZOU, Mihanovićeva 15b, 43000 Bjelovar punomoćnik sudionika u postupku EKO-TREND društvo s ograničenom odgovornošću za proizvodnju, trgovinu i usluge</item>
    </izvorni_sadrzaj>
    <derivirana_varijabla naziv="DomainObject.Predmet.OstaliListFormatedWithAdress_1">
      <item>Matko Miličić, Ul.Kardinala Stepinca 20/a, 43000 Bjelovar</item>
      <item>HRVOJE MLADINIĆ, odvj. iz ZOU, Mihanovićeva 15b, 43000 Bjelovar punomoćnik sudionika u postupku EKO-TREND društvo s ograničenom odgovornošću za proizvodnju, trgovinu i usluge</item>
    </derivirana_varijabla>
  </DomainObject.Predmet.OstaliListFormatedWithAdress>
  <DomainObject.Predmet.OstaliListFormatedWithAdressOIB>
    <izvorni_sadrzaj>
      <item>Matko Miličić, OIB 91693598797, Ul.Kardinala Stepinca 20/a, 43000 Bjelovar</item>
      <item>HRVOJE MLADINIĆ, odvj. iz ZOU, OIB 70851049834, Mihanovićeva 15b, 43000 Bjelovar punomoćnik sudionika u postupku EKO-TREND društvo s ograničenom odgovornošću za proizvodnju, trgovinu i usluge</item>
    </izvorni_sadrzaj>
    <derivirana_varijabla naziv="DomainObject.Predmet.OstaliListFormatedWithAdressOIB_1">
      <item>Matko Miličić, OIB 91693598797, Ul.Kardinala Stepinca 20/a, 43000 Bjelovar</item>
      <item>HRVOJE MLADINIĆ, odvj. iz ZOU, OIB 70851049834, Mihanovićeva 15b, 43000 Bjelovar punomoćnik sudionika u postupku EKO-TREND društvo s ograničenom odgovornošću za proizvodnju, trgovinu i usluge</item>
    </derivirana_varijabla>
  </DomainObject.Predmet.OstaliListFormatedWithAdressOIB>
  <DomainObject.Predmet.OstaliListNazivFormated>
    <izvorni_sadrzaj>
      <item>Matko Miličić</item>
      <item>HRVOJE MLADINIĆ, odvj. iz ZOU</item>
    </izvorni_sadrzaj>
    <derivirana_varijabla naziv="DomainObject.Predmet.OstaliListNazivFormated_1">
      <item>Matko Miličić</item>
      <item>HRVOJE MLADINIĆ, odvj. iz ZOU</item>
    </derivirana_varijabla>
  </DomainObject.Predmet.OstaliListNazivFormated>
  <DomainObject.Predmet.OstaliListNazivFormatedOIB>
    <izvorni_sadrzaj>
      <item>Matko Miličić, OIB 91693598797</item>
      <item>HRVOJE MLADINIĆ, odvj. iz ZOU, OIB 70851049834</item>
    </izvorni_sadrzaj>
    <derivirana_varijabla naziv="DomainObject.Predmet.OstaliListNazivFormatedOIB_1">
      <item>Matko Miličić, OIB 91693598797</item>
      <item>HRVOJE MLADINIĆ, odvj. iz ZOU,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St-760/2017-18</izvorni_sadrzaj>
    <derivirana_varijabla naziv="DomainObject.PoslovniBrojDokumenta_1">St-760/2017-18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EKO-TREND društvo s ograničenom odgovornošću za proizvodnju, trgovinu i usluge</izvorni_sadrzaj>
    <derivirana_varijabla naziv="DomainObject.Predmet.ProtustrankaIDrugi_1">EKO-TREND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EKO-TREND društvo s ograničenom odgovornošću za proizvodnju, trgovinu i usluge, OIB 30893876222, Trg E. Kvaternika 10, 43000 Bjelovar</izvorni_sadrzaj>
    <derivirana_varijabla naziv="DomainObject.Predmet.ProtustrankaIDrugiAdressOIB_1">EKO-TREND društvo s ograničenom odgovornošću za proizvodnju, trgovinu i usluge, OIB 30893876222, Trg E. Kvaternika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EKO-TREND društvo s ograničenom odgovornošću za proizvodnju, trgovinu i usluge</item>
      <item>FINA, RC ZAGREB, Podružnica Bjelovar</item>
      <item>Matko Miličić</item>
      <item>HRVOJE MLADINIĆ, odvj. iz ZOU</item>
    </izvorni_sadrzaj>
    <derivirana_varijabla naziv="DomainObject.Predmet.SudioniciListNaziv_1">
      <item>EKO-TREND društvo s ograničenom odgovornošću za proizvodnju, trgovinu i usluge</item>
      <item>FINA, RC ZAGREB, Podružnica Bjelovar</item>
      <item>Matko Miličić</item>
      <item>HRVOJE MLADINIĆ, odvj. iz ZOU</item>
    </derivirana_varijabla>
  </DomainObject.Predmet.SudioniciListNaziv>
  <DomainObject.Predmet.SudioniciListAdressOIB>
    <izvorni_sadrzaj>
      <item>EKO-TREND društvo s ograničenom odgovornošću za proizvodnju, trgovinu i usluge, OIB 30893876222, Trg E. Kvaternika 10,43000 Bjelovar</item>
      <item>FINA, RC ZAGREB, Podružnica Bjelovar, OIB 85821130368, F. Supila 4,43000 Bjelovar</item>
      <item>Matko Miličić, OIB 91693598797, Ul.Kardinala Stepinca 20/a,43000 Bjelovar</item>
      <item>HRVOJE MLADINIĆ, odvj. iz ZOU, OIB 70851049834, Mihanovićeva 15b,43000 Bjelovar</item>
    </izvorni_sadrzaj>
    <derivirana_varijabla naziv="DomainObject.Predmet.SudioniciListAdressOIB_1">
      <item>EKO-TREND društvo s ograničenom odgovornošću za proizvodnju, trgovinu i usluge, OIB 30893876222, Trg E. Kvaternika 10,43000 Bjelovar</item>
      <item>FINA, RC ZAGREB, Podružnica Bjelovar, OIB 85821130368, F. Supila 4,43000 Bjelovar</item>
      <item>Matko Miličić, OIB 91693598797, Ul.Kardinala Stepinca 20/a,43000 Bjelovar</item>
      <item>HRVOJE MLADINIĆ, odvj. iz ZOU, OIB 70851049834,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C9236-EDAB-448B-8CAF-A6485DDC9E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3800</properties:Characters>
  <properties:Lines>78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2019-02-19T07:26:00Z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St-760/2017-18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