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3a43" w14:paraId="f013a43" w:rsidRDefault="00AE2458" w:rsidP="00AE2458" w:rsidR="00AE2458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645" cx="540385"/>
            <wp:effectExtent b="8255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TRGOVAČKI SUD U OSIJEKU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STALNA SLUŽBA U SLAVONSKOM BRODU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Slavonski Brod</w:t>
      </w: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E2458" w:rsidP="00AE2458" w:rsidR="00AE2458">
      <w:pPr>
        <w:jc w:val="center"/>
        <w:rPr>
          <w:b/>
        </w:rPr>
      </w:pPr>
    </w:p>
    <w:p w:rsidRDefault="00AE2458" w:rsidP="00AE2458" w:rsidR="00AE2458">
      <w:pPr>
        <w:jc w:val="both"/>
      </w:pPr>
      <w:r>
        <w:tab/>
      </w:r>
    </w:p>
    <w:p w:rsidRDefault="002D78FD" w:rsidP="00AE2458" w:rsidR="00AE2458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2D78FD">
        <w:rPr>
          <w:b/>
        </w:rPr>
        <w:t>TRGOVAČKI SUD U OSIJEKU, STALNA SLUŽBA U SLAVONSKOM BRODU,</w:t>
      </w:r>
      <w:r w:rsidRPr="002D78FD">
        <w:t xml:space="preserve"> po stečajnoj  sutkinji Mirni Vujčić, u stečajnom postupku nad stečajnim dužnikom </w:t>
      </w:r>
      <w:r w:rsidR="007108BD" w:rsidRPr="007108BD">
        <w:rPr>
          <w:lang w:eastAsia="en-US"/>
        </w:rPr>
        <w:t>VIA TOURS putnička agencija društvo s ograničenom odgovornošću, skraćena tvrtka: VIA TOURS d.o.o., Zabok ( Grad Zabok ), Matije Gupca 97, OIB 45600104808</w:t>
      </w:r>
      <w:r w:rsidR="007521F9">
        <w:t xml:space="preserve">,  dana </w:t>
      </w:r>
      <w:r w:rsidR="007108BD">
        <w:t>17. svibnja 2018</w:t>
      </w:r>
      <w:r w:rsidRPr="002D78FD">
        <w:t>. godine</w:t>
      </w:r>
    </w:p>
    <w:p w:rsidRDefault="002D78FD" w:rsidP="00AE2458" w:rsidR="002D78FD">
      <w:pPr>
        <w:jc w:val="both"/>
      </w:pPr>
    </w:p>
    <w:p w:rsidRDefault="00AE2458" w:rsidP="00AE2458" w:rsidR="00AE2458">
      <w:pPr>
        <w:jc w:val="center"/>
      </w:pPr>
      <w:r>
        <w:t>z a k l j u č i o    j e</w:t>
      </w:r>
    </w:p>
    <w:p w:rsidRDefault="00AE2458" w:rsidP="00AE2458" w:rsidR="00AE2458">
      <w:pPr>
        <w:jc w:val="center"/>
      </w:pPr>
    </w:p>
    <w:p w:rsidRDefault="00AE2458" w:rsidP="00AE2458" w:rsidR="00AE2458" w:rsidRPr="000B543D">
      <w:pPr>
        <w:jc w:val="both"/>
        <w:rPr>
          <w:b/>
        </w:rPr>
      </w:pPr>
      <w:r>
        <w:t xml:space="preserve">                          </w:t>
      </w:r>
      <w:r>
        <w:rPr>
          <w:b/>
        </w:rPr>
        <w:t xml:space="preserve"> </w:t>
      </w:r>
      <w:r>
        <w:t xml:space="preserve">  Nalaže se Financijskoj agenciji Regionalnom centru </w:t>
      </w:r>
      <w:r w:rsidR="009376AB">
        <w:t xml:space="preserve">Zagreb </w:t>
      </w:r>
      <w:r w:rsidR="0006157D">
        <w:t xml:space="preserve">Podružnici </w:t>
      </w:r>
      <w:r w:rsidR="009376AB">
        <w:t>Zagreb</w:t>
      </w:r>
      <w:r w:rsidR="009F12A1">
        <w:t xml:space="preserve"> </w:t>
      </w:r>
      <w:r w:rsidR="0006157D">
        <w:t xml:space="preserve">iznos od </w:t>
      </w:r>
      <w:r w:rsidR="009376AB">
        <w:t>5.000,00</w:t>
      </w:r>
      <w:r>
        <w:t xml:space="preserve"> Kn koj</w:t>
      </w:r>
      <w:r w:rsidR="0048415A">
        <w:t>i</w:t>
      </w:r>
      <w:r>
        <w:t xml:space="preserve"> je Financijska agencija zaplijenila u ovoj pravnoj stvari sukladno odredbi čl. 112 st. 5 Stečajnog zakona (NN 71/15 )</w:t>
      </w:r>
      <w:r w:rsidR="0048415A">
        <w:t>,</w:t>
      </w:r>
      <w:r>
        <w:t xml:space="preserve"> što proizlazi iz </w:t>
      </w:r>
      <w:r w:rsidR="0006157D">
        <w:t>Prijedlog</w:t>
      </w:r>
      <w:r w:rsidR="0048415A">
        <w:t>a</w:t>
      </w:r>
      <w:r w:rsidR="009F12A1">
        <w:t xml:space="preserve"> FINA-e </w:t>
      </w:r>
      <w:r w:rsidR="0006157D">
        <w:t xml:space="preserve"> za otvaranje stečajnog postupka </w:t>
      </w:r>
      <w:r w:rsidR="009F12A1">
        <w:t>od</w:t>
      </w:r>
      <w:r w:rsidR="007814CC">
        <w:t xml:space="preserve"> </w:t>
      </w:r>
      <w:r w:rsidR="00491575">
        <w:t>18. svibnja 2017</w:t>
      </w:r>
      <w:r w:rsidR="009F12A1">
        <w:t>. godine</w:t>
      </w:r>
      <w:r w:rsidR="0048415A">
        <w:t>,</w:t>
      </w:r>
      <w:r w:rsidR="009F12A1">
        <w:t xml:space="preserve"> </w:t>
      </w:r>
      <w:r>
        <w:t>prenijeti na depozitni račun ovoga suda br. HR3123900011300000200</w:t>
      </w:r>
      <w:r w:rsidR="003419C0">
        <w:t xml:space="preserve"> model HR05 poziv na broj 221-</w:t>
      </w:r>
      <w:r w:rsidR="009376AB">
        <w:t>1</w:t>
      </w:r>
      <w:r w:rsidR="007F0B37">
        <w:t>162</w:t>
      </w:r>
      <w:r>
        <w:t>-201</w:t>
      </w:r>
      <w:r w:rsidR="009376AB">
        <w:t>7</w:t>
      </w:r>
      <w:r>
        <w:t>.</w:t>
      </w:r>
      <w:r w:rsidR="009F12A1">
        <w:t xml:space="preserve"> </w:t>
      </w:r>
      <w:r w:rsidRPr="000B543D">
        <w:rPr>
          <w:b/>
        </w:rPr>
        <w:tab/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3419C0" w:rsidP="00AE2458" w:rsidR="00AE2458">
      <w:pPr>
        <w:jc w:val="center"/>
      </w:pPr>
      <w:r>
        <w:t xml:space="preserve">U Slavonskom Brodu, </w:t>
      </w:r>
      <w:r w:rsidR="002F511B">
        <w:t>17. svibnja</w:t>
      </w:r>
      <w:r w:rsidR="00C607EF">
        <w:t xml:space="preserve"> 2018</w:t>
      </w:r>
      <w:r w:rsidR="00AE2458">
        <w:t>. godine</w:t>
      </w: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AE2458" w:rsidP="00AE2458" w:rsidR="00AE2458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Mirna Vujčić</w:t>
      </w:r>
    </w:p>
    <w:p w:rsidRDefault="00932728" w:rsidP="00AE2458" w:rsidR="00932728">
      <w:pPr>
        <w:jc w:val="both"/>
      </w:pPr>
    </w:p>
    <w:p w:rsidRDefault="00AE2458" w:rsidP="00AE2458" w:rsidR="00AE2458">
      <w:pPr>
        <w:ind w:left="4956"/>
        <w:jc w:val="both"/>
      </w:pP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</w:t>
      </w: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AE2458" w:rsidP="00AE2458" w:rsidR="00AE2458">
      <w:pPr>
        <w:jc w:val="both"/>
        <w:rPr>
          <w:sz w:val="16"/>
          <w:szCs w:val="16"/>
        </w:rPr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  <w:r>
        <w:t>Dostaviti:</w:t>
      </w:r>
    </w:p>
    <w:p w:rsidRDefault="00AE2458" w:rsidP="00AE2458" w:rsidR="00AE2458">
      <w:pPr>
        <w:jc w:val="both"/>
      </w:pPr>
      <w:r>
        <w:t>1. Objaviti na mrežnoj stranici e-Oglasna ploča sudova</w:t>
      </w:r>
    </w:p>
    <w:p w:rsidRDefault="00AE2458" w:rsidP="00AE2458" w:rsidR="00AE2458">
      <w:pPr>
        <w:jc w:val="both"/>
      </w:pPr>
      <w:r>
        <w:t>2. dostaviti FINI</w:t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/>
    <w:p w:rsidRDefault="00AE2458" w:rsidP="00AE2458" w:rsidR="00AE2458"/>
    <w:p w:rsidRDefault="00DB052E" w:rsidP="00AE2458" w:rsidR="00DB052E" w:rsidRPr="00AE2458"/>
    <w:sectPr w:rsidR="00DB052E" w:rsidRPr="00AE24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1AA" w:rsidP="00226C1F" w:rsidR="000431AA">
      <w:r>
        <w:separator/>
      </w:r>
    </w:p>
  </w:endnote>
  <w:endnote w:id="0" w:type="continuationSeparator">
    <w:p w:rsidRDefault="000431AA" w:rsidP="00226C1F" w:rsidR="00043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1AA" w:rsidP="00226C1F" w:rsidR="000431AA">
      <w:r>
        <w:separator/>
      </w:r>
    </w:p>
  </w:footnote>
  <w:footnote w:id="0" w:type="continuationSeparator">
    <w:p w:rsidRDefault="000431AA" w:rsidP="00226C1F" w:rsidR="000431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C1F" w:rsidP="00226C1F" w:rsidR="00226C1F">
    <w:pPr>
      <w:pStyle w:val="Zaglavlje"/>
      <w:jc w:val="right"/>
    </w:pPr>
    <w:r>
      <w:rPr>
        <w:b/>
      </w:rPr>
      <w:t>Broj:7/ St-1162/2017-19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458"/>
    <w:rsid w:val="000431AA"/>
    <w:rsid w:val="0006157D"/>
    <w:rsid w:val="000B543D"/>
    <w:rsid w:val="001C508C"/>
    <w:rsid w:val="00226C1F"/>
    <w:rsid w:val="002D78FD"/>
    <w:rsid w:val="002E739B"/>
    <w:rsid w:val="002F511B"/>
    <w:rsid w:val="003419C0"/>
    <w:rsid w:val="00382255"/>
    <w:rsid w:val="0048415A"/>
    <w:rsid w:val="00491575"/>
    <w:rsid w:val="004B063A"/>
    <w:rsid w:val="004D195A"/>
    <w:rsid w:val="004F0375"/>
    <w:rsid w:val="004F6E7E"/>
    <w:rsid w:val="00505E5D"/>
    <w:rsid w:val="005E5C89"/>
    <w:rsid w:val="00666A98"/>
    <w:rsid w:val="007108BD"/>
    <w:rsid w:val="007521F9"/>
    <w:rsid w:val="007814CC"/>
    <w:rsid w:val="007F0B37"/>
    <w:rsid w:val="0084165D"/>
    <w:rsid w:val="008D1439"/>
    <w:rsid w:val="008E5FDA"/>
    <w:rsid w:val="00904AF7"/>
    <w:rsid w:val="00932728"/>
    <w:rsid w:val="009376AB"/>
    <w:rsid w:val="00966BAA"/>
    <w:rsid w:val="009F12A1"/>
    <w:rsid w:val="009F1408"/>
    <w:rsid w:val="00A40944"/>
    <w:rsid w:val="00AE2458"/>
    <w:rsid w:val="00B32CFF"/>
    <w:rsid w:val="00C607EF"/>
    <w:rsid w:val="00C72827"/>
    <w:rsid w:val="00DB052E"/>
    <w:rsid w:val="00DD03AF"/>
    <w:rsid w:val="00E72760"/>
    <w:rsid w:val="00FC6903"/>
    <w:rsid w:val="00FD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4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6C1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1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1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6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6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6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6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4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6C1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1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1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6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6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6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6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6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 1.</izvorni_sadrzaj>
    <derivirana_varijabla naziv="DomainObject.Predmet.Opis_1">Čl.110.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St-1162/2017</izvorni_sadrzaj>
    <derivirana_varijabla naziv="DomainObject.Predmet.OznakaBroj_1">St-1162/2017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VIA TOURS d.o.o.</izvorni_sadrzaj>
    <derivirana_varijabla naziv="DomainObject.Predmet.ProtustrankaFormated_1">  VIA TOURS d.o.o.</derivirana_varijabla>
  </DomainObject.Predmet.ProtustrankaFormated>
  <DomainObject.Predmet.ProtustrankaFormatedOIB>
    <izvorni_sadrzaj>  VIA TOURS d.o.o., OIB 45600104808</izvorni_sadrzaj>
    <derivirana_varijabla naziv="DomainObject.Predmet.ProtustrankaFormatedOIB_1">  VIA TOURS d.o.o., OIB 45600104808</derivirana_varijabla>
  </DomainObject.Predmet.ProtustrankaFormatedOIB>
  <DomainObject.Predmet.ProtustrankaFormatedWithAdress>
    <izvorni_sadrzaj> VIA TOURS d.o.o., Matije Gupca 97, 49210 Zabok</izvorni_sadrzaj>
    <derivirana_varijabla naziv="DomainObject.Predmet.ProtustrankaFormatedWithAdress_1"> VIA TOURS d.o.o., Matije Gupca 97, 49210 Zabok</derivirana_varijabla>
  </DomainObject.Predmet.ProtustrankaFormatedWithAdress>
  <DomainObject.Predmet.ProtustrankaFormatedWithAdressOIB>
    <izvorni_sadrzaj> VIA TOURS d.o.o., OIB 45600104808, Matije Gupca 97, 49210 Zabok</izvorni_sadrzaj>
    <derivirana_varijabla naziv="DomainObject.Predmet.ProtustrankaFormatedWithAdressOIB_1"> VIA TOURS d.o.o., OIB 45600104808, Matije Gupca 97, 49210 Zabok</derivirana_varijabla>
  </DomainObject.Predmet.ProtustrankaFormatedWithAdressOIB>
  <DomainObject.Predmet.ProtustrankaWithAdress>
    <izvorni_sadrzaj>VIA TOURS d.o.o. Matije Gupca 97, 49210 Zabok</izvorni_sadrzaj>
    <derivirana_varijabla naziv="DomainObject.Predmet.ProtustrankaWithAdress_1">VIA TOURS d.o.o. Matije Gupca 97, 49210 Zabok</derivirana_varijabla>
  </DomainObject.Predmet.ProtustrankaWithAdress>
  <DomainObject.Predmet.ProtustrankaWithAdressOIB>
    <izvorni_sadrzaj>VIA TOURS d.o.o., OIB 45600104808, Matije Gupca 97, 49210 Zabok</izvorni_sadrzaj>
    <derivirana_varijabla naziv="DomainObject.Predmet.ProtustrankaWithAdressOIB_1">VIA TOURS d.o.o., OIB 45600104808, Matije Gupca 97, 49210 Zabok</derivirana_varijabla>
  </DomainObject.Predmet.ProtustrankaWithAdressOIB>
  <DomainObject.Predmet.ProtustrankaNazivFormated>
    <izvorni_sadrzaj>VIA TOURS d.o.o.</izvorni_sadrzaj>
    <derivirana_varijabla naziv="DomainObject.Predmet.ProtustrankaNazivFormated_1">VIA TOURS d.o.o.</derivirana_varijabla>
  </DomainObject.Predmet.ProtustrankaNazivFormated>
  <DomainObject.Predmet.ProtustrankaNazivFormatedOIB>
    <izvorni_sadrzaj>VIA TOURS d.o.o., OIB 45600104808</izvorni_sadrzaj>
    <derivirana_varijabla naziv="DomainObject.Predmet.ProtustrankaNazivFormatedOIB_1">VIA TOURS d.o.o., OIB 45600104808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593866.21</izvorni_sadrzaj>
    <derivirana_varijabla naziv="DomainObject.Predmet.TrenutnaVrijednost_1">593866.21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TOURS d.o.o.</item>
    </izvorni_sadrzaj>
    <derivirana_varijabla naziv="DomainObject.Predmet.ProtuStrankaListFormated_1">
      <item>VIA TOURS d.o.o.</item>
    </derivirana_varijabla>
  </DomainObject.Predmet.ProtuStrankaListFormated>
  <DomainObject.Predmet.ProtuStrankaListFormatedOIB>
    <izvorni_sadrzaj>
      <item>VIA TOURS d.o.o., OIB 45600104808</item>
    </izvorni_sadrzaj>
    <derivirana_varijabla naziv="DomainObject.Predmet.ProtuStrankaListFormatedOIB_1">
      <item>VIA TOURS d.o.o., OIB 45600104808</item>
    </derivirana_varijabla>
  </DomainObject.Predmet.ProtuStrankaListFormatedOIB>
  <DomainObject.Predmet.ProtuStrankaListFormatedWithAdress>
    <izvorni_sadrzaj>
      <item>VIA TOURS d.o.o., Matije Gupca 97, 49210 Zabok</item>
    </izvorni_sadrzaj>
    <derivirana_varijabla naziv="DomainObject.Predmet.ProtuStrankaListFormatedWithAdress_1">
      <item>VIA TOURS d.o.o., Matije Gupca 97, 49210 Zabok</item>
    </derivirana_varijabla>
  </DomainObject.Predmet.ProtuStrankaListFormatedWithAdress>
  <DomainObject.Predmet.ProtuStrankaListFormatedWithAdressOIB>
    <izvorni_sadrzaj>
      <item>VIA TOURS d.o.o., OIB 45600104808, Matije Gupca 97, 49210 Zabok</item>
    </izvorni_sadrzaj>
    <derivirana_varijabla naziv="DomainObject.Predmet.ProtuStrankaListFormatedWithAdressOIB_1">
      <item>VIA TOURS d.o.o., OIB 45600104808, Matije Gupca 97, 49210 Zabok</item>
    </derivirana_varijabla>
  </DomainObject.Predmet.ProtuStrankaListFormatedWithAdressOIB>
  <DomainObject.Predmet.ProtuStrankaListNazivFormated>
    <izvorni_sadrzaj>
      <item>VIA TOURS d.o.o.</item>
    </izvorni_sadrzaj>
    <derivirana_varijabla naziv="DomainObject.Predmet.ProtuStrankaListNazivFormated_1">
      <item>VIA TOURS d.o.o.</item>
    </derivirana_varijabla>
  </DomainObject.Predmet.ProtuStrankaListNazivFormated>
  <DomainObject.Predmet.ProtuStrankaListNazivFormatedOIB>
    <izvorni_sadrzaj>
      <item>VIA TOURS d.o.o., OIB 45600104808</item>
    </izvorni_sadrzaj>
    <derivirana_varijabla naziv="DomainObject.Predmet.ProtuStrankaListNazivFormatedOIB_1">
      <item>VIA TOURS d.o.o., OIB 45600104808</item>
    </derivirana_varijabla>
  </DomainObject.Predmet.ProtuStrankaListNazivFormatedOIB>
  <DomainObject.Predmet.OstaliListFormated>
    <izvorni_sadrzaj>
      <item>Gabrijel Zovak</item>
      <item>Margareta Bondža</item>
      <item>Vedran Benić</item>
    </izvorni_sadrzaj>
    <derivirana_varijabla naziv="DomainObject.Predmet.OstaliListFormated_1">
      <item>Gabrijel Zovak</item>
      <item>Margareta Bondža</item>
      <item>Vedran Benić</item>
    </derivirana_varijabla>
  </DomainObject.Predmet.OstaliListFormated>
  <DomainObject.Predmet.OstaliListFormatedOIB>
    <izvorni_sadrzaj>
      <item>Gabrijel Zovak</item>
      <item>Margareta Bondža</item>
      <item>Vedran Benić</item>
    </izvorni_sadrzaj>
    <derivirana_varijabla naziv="DomainObject.Predmet.OstaliListFormatedOIB_1">
      <item>Gabrijel Zovak</item>
      <item>Margareta Bondža</item>
      <item>Vedran Benić</item>
    </derivirana_varijabla>
  </DomainObject.Predmet.OstaliListFormatedOIB>
  <DomainObject.Predmet.OstaliListFormatedWithAdress>
    <izvorni_sadrzaj>
      <item>Gabrijel Zovak</item>
      <item>Margareta Bondža</item>
      <item>Vedran Benić</item>
    </izvorni_sadrzaj>
    <derivirana_varijabla naziv="DomainObject.Predmet.OstaliListFormatedWithAdress_1">
      <item>Gabrijel Zovak</item>
      <item>Margareta Bondža</item>
      <item>Vedran Benić</item>
    </derivirana_varijabla>
  </DomainObject.Predmet.OstaliListFormatedWithAdress>
  <DomainObject.Predmet.OstaliListFormatedWithAdressOIB>
    <izvorni_sadrzaj>
      <item>Gabrijel Zovak</item>
      <item>Margareta Bondža</item>
      <item>Vedran Benić</item>
    </izvorni_sadrzaj>
    <derivirana_varijabla naziv="DomainObject.Predmet.OstaliListFormatedWithAdressOIB_1">
      <item>Gabrijel Zovak</item>
      <item>Margareta Bondža</item>
      <item>Vedran Benić</item>
    </derivirana_varijabla>
  </DomainObject.Predmet.OstaliListFormatedWithAdressOIB>
  <DomainObject.Predmet.OstaliListNazivFormated>
    <izvorni_sadrzaj>
      <item>Gabrijel Zovak</item>
      <item>Margareta Bondža</item>
      <item>Vedran Benić</item>
    </izvorni_sadrzaj>
    <derivirana_varijabla naziv="DomainObject.Predmet.OstaliListNazivFormated_1">
      <item>Gabrijel Zovak</item>
      <item>Margareta Bondža</item>
      <item>Vedran Benić</item>
    </derivirana_varijabla>
  </DomainObject.Predmet.OstaliListNazivFormated>
  <DomainObject.Predmet.OstaliListNazivFormatedOIB>
    <izvorni_sadrzaj>
      <item>Gabrijel Zovak</item>
      <item>Margareta Bondža</item>
      <item>Vedran Benić</item>
    </izvorni_sadrzaj>
    <derivirana_varijabla naziv="DomainObject.Predmet.OstaliListNazivFormatedOIB_1">
      <item>Gabrijel Zovak</item>
      <item>Margareta Bondža</item>
      <item>Vedran Benić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TOURS d.o.o.</izvorni_sadrzaj>
    <derivirana_varijabla naziv="DomainObject.Predmet.ProtustrankaIDrugi_1">VIA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 TOURS d.o.o., OIB 45600104808, Matije Gupca 97, 49210 Zabok</izvorni_sadrzaj>
    <derivirana_varijabla naziv="DomainObject.Predmet.ProtustrankaIDrugiAdressOIB_1">VIA TOURS d.o.o., OIB 45600104808, Matije Gupca 97,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TOURS d.o.o.</item>
      <item>FINA Regionalni centar Zagreb</item>
      <item>Gabrijel Zovak</item>
      <item>Margareta Bondža</item>
      <item>Vedran Benić</item>
    </izvorni_sadrzaj>
    <derivirana_varijabla naziv="DomainObject.Predmet.SudioniciListNaziv_1">
      <item>VIA TOURS d.o.o.</item>
      <item>FINA Regionalni centar Zagreb</item>
      <item>Gabrijel Zovak</item>
      <item>Margareta Bondža</item>
      <item>Vedran Benić</item>
    </derivirana_varijabla>
  </DomainObject.Predmet.SudioniciListNaziv>
  <DomainObject.Predmet.SudioniciListAdressOIB>
    <izvorni_sadrzaj>
      <item>VIA TOURS d.o.o., OIB 45600104808, Matije Gupca 97,49210 Zabok</item>
      <item>FINA Regionalni centar Zagreb, OIB 85821130368, Trg svibanjskih žrtava 1995. 1,10000 Zagreb</item>
      <item>Gabrijel Zovak</item>
      <item>Margareta Bondža</item>
      <item>Vedran Benić</item>
    </izvorni_sadrzaj>
    <derivirana_varijabla naziv="DomainObject.Predmet.SudioniciListAdressOIB_1">
      <item>VIA TOURS d.o.o., OIB 45600104808, Matije Gupca 97,49210 Zabok</item>
      <item>FINA Regionalni centar Zagreb, OIB 85821130368, Trg svibanjskih žrtava 1995. 1,10000 Zagreb</item>
      <item>Gabrijel Zovak</item>
      <item>Margareta Bondža</item>
      <item>Vedran Benić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45600104808</item>
      <item>, OIB 85821130368</item>
      <item>, OIB null</item>
      <item>, OIB null</item>
      <item>, OIB null</item>
    </izvorni_sadrzaj>
    <derivirana_varijabla naziv="DomainObject.Predmet.SudioniciListNazivOIB_1">
      <item>, OIB 45600104808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178</properties:Words>
  <properties:Characters>945</properties:Characters>
  <properties:Lines>47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2018-05-17T08:48:00Z</dcterms:created>
  <dc:creator>wsadmin</dc:creator>
  <cp:lastModifiedBy>wsadmin</cp:lastModifiedBy>
  <cp:lastPrinted>2018-05-17T08:51:00Z</cp:lastPrinted>
  <dcterms:modified xmlns:xsi="http://www.w3.org/2001/XMLSchema-instance" xsi:type="dcterms:W3CDTF">2018-05-17T09:17:00Z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(st-1162-2017- od 17.05.2018..docx)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